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b6b5" w14:paraId="609b6b5" w:rsidRDefault="00B63B2D" w:rsidP="00B63B2D" w:rsidR="00B63B2D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B2D" w:rsidP="00B63B2D" w:rsidR="00B63B2D">
      <w:pPr>
        <w:spacing w:after="0"/>
      </w:pPr>
      <w:r>
        <w:t xml:space="preserve">         REPUBLIKA HRVATSKA</w:t>
      </w:r>
    </w:p>
    <w:p w:rsidRDefault="00B63B2D" w:rsidP="00B63B2D" w:rsidR="00B63B2D">
      <w:pPr>
        <w:spacing w:after="0"/>
      </w:pPr>
      <w:r>
        <w:t xml:space="preserve"> TRGOVAČKI SUD U VARAŽDINU</w:t>
      </w:r>
    </w:p>
    <w:p w:rsidRDefault="00B63B2D" w:rsidP="00B63B2D" w:rsidR="00B63B2D">
      <w:pPr>
        <w:spacing w:after="0"/>
        <w:ind w:firstLine="720"/>
      </w:pPr>
      <w:r>
        <w:t xml:space="preserve">       B. Radić 2/II</w:t>
      </w:r>
    </w:p>
    <w:p w:rsidRDefault="00B63B2D" w:rsidP="00B63B2D" w:rsidR="00B63B2D">
      <w:pPr>
        <w:spacing w:after="0"/>
        <w:outlineLvl w:val="0"/>
      </w:pPr>
    </w:p>
    <w:p w:rsidRDefault="00B63B2D" w:rsidP="00B63B2D" w:rsidR="00B63B2D">
      <w:pPr>
        <w:spacing w:after="0"/>
        <w:jc w:val="center"/>
      </w:pPr>
    </w:p>
    <w:p w:rsidRDefault="00B63B2D" w:rsidP="00B63B2D" w:rsidR="00B63B2D">
      <w:pPr>
        <w:spacing w:after="0"/>
        <w:jc w:val="center"/>
      </w:pPr>
    </w:p>
    <w:p w:rsidRDefault="00B63B2D" w:rsidP="00B63B2D" w:rsidR="00B63B2D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 IDEAL d.o.o. i turistička agencija, OIB: 41248174318 sa sjedištem u Vladimira Nazora 96 a, 42240 Ivanec, dana 31. svibnja 2017. godine temeljem čl. 430. Stečajnog zakona ("Narodne novine" 71/15, u daljnjem tekstu SZ) objavljuje slijedeći</w:t>
      </w:r>
    </w:p>
    <w:p w:rsidRDefault="00B63B2D" w:rsidP="00B63B2D" w:rsidR="00B63B2D">
      <w:pPr>
        <w:spacing w:after="0"/>
        <w:jc w:val="both"/>
      </w:pPr>
    </w:p>
    <w:p w:rsidRDefault="00B63B2D" w:rsidP="00B63B2D" w:rsidR="00B63B2D">
      <w:pPr>
        <w:spacing w:after="0"/>
        <w:jc w:val="both"/>
      </w:pPr>
    </w:p>
    <w:p w:rsidRDefault="00B63B2D" w:rsidP="00B63B2D" w:rsidR="00B63B2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63B2D" w:rsidP="00B63B2D" w:rsidR="00B63B2D">
      <w:pPr>
        <w:spacing w:after="0"/>
        <w:jc w:val="center"/>
        <w:rPr>
          <w:sz w:val="28"/>
          <w:szCs w:val="28"/>
        </w:rPr>
      </w:pPr>
    </w:p>
    <w:p w:rsidRDefault="00B63B2D" w:rsidP="00B63B2D" w:rsidR="00B63B2D">
      <w:pPr>
        <w:spacing w:after="0"/>
        <w:jc w:val="both"/>
      </w:pPr>
    </w:p>
    <w:p w:rsidRDefault="00B63B2D" w:rsidP="00B63B2D" w:rsidR="00B63B2D">
      <w:pPr>
        <w:spacing w:after="0"/>
        <w:jc w:val="both"/>
      </w:pPr>
      <w:r>
        <w:tab/>
        <w:t>I/ Utvrđuje se da ukupni iznos evidentiranog duga dužnika IDEAL d.o.o. i turistička agencija, OIB: 41248174318 sa sjedištem u Vladimira Nazora 96 a, 42240 Ivanec, iznosi 10.517,45 kn.</w:t>
      </w:r>
    </w:p>
    <w:p w:rsidRDefault="00B63B2D" w:rsidP="00B63B2D" w:rsidR="00B63B2D">
      <w:pPr>
        <w:spacing w:after="0"/>
        <w:jc w:val="both"/>
      </w:pPr>
    </w:p>
    <w:p w:rsidRDefault="00B63B2D" w:rsidP="00B63B2D" w:rsidR="00B63B2D">
      <w:pPr>
        <w:spacing w:after="0"/>
        <w:jc w:val="both"/>
      </w:pPr>
      <w:r>
        <w:tab/>
        <w:t>II/ Poziva se direktor dužnika Anita Bregović</w:t>
      </w:r>
      <w:r w:rsidR="00A7127F">
        <w:t>, OIB: 28920665490, Vladimira N</w:t>
      </w:r>
      <w:r>
        <w:t>a</w:t>
      </w:r>
      <w:r w:rsidR="00A7127F">
        <w:t>z</w:t>
      </w:r>
      <w:bookmarkStart w:name="_GoBack" w:id="0"/>
      <w:bookmarkEnd w:id="0"/>
      <w:r>
        <w:t xml:space="preserve">ora 23, Ivanec,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63B2D" w:rsidP="00B63B2D" w:rsidR="00B63B2D">
      <w:pPr>
        <w:spacing w:after="0"/>
        <w:jc w:val="both"/>
      </w:pPr>
    </w:p>
    <w:p w:rsidRDefault="00B63B2D" w:rsidP="00B63B2D" w:rsidR="00B63B2D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63B2D" w:rsidP="00B63B2D" w:rsidR="00B63B2D">
      <w:pPr>
        <w:spacing w:after="0"/>
        <w:jc w:val="both"/>
      </w:pPr>
    </w:p>
    <w:p w:rsidRDefault="00B63B2D" w:rsidP="00B63B2D" w:rsidR="00B63B2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63B2D" w:rsidP="00B63B2D" w:rsidR="00B63B2D">
      <w:pPr>
        <w:spacing w:after="0"/>
        <w:jc w:val="both"/>
      </w:pPr>
    </w:p>
    <w:p w:rsidRDefault="00B63B2D" w:rsidP="00B63B2D" w:rsidR="00B63B2D">
      <w:pPr>
        <w:spacing w:after="0"/>
        <w:jc w:val="both"/>
      </w:pPr>
      <w:r>
        <w:tab/>
      </w:r>
    </w:p>
    <w:p w:rsidRDefault="00B63B2D" w:rsidP="00B63B2D" w:rsidR="00B63B2D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B63B2D" w:rsidP="00B63B2D" w:rsidR="00B63B2D">
      <w:pPr>
        <w:spacing w:after="0"/>
        <w:outlineLvl w:val="0"/>
      </w:pPr>
    </w:p>
    <w:p w:rsidRDefault="00B63B2D" w:rsidP="00B63B2D" w:rsidR="00B63B2D">
      <w:pPr>
        <w:spacing w:after="0"/>
        <w:outlineLvl w:val="0"/>
      </w:pPr>
    </w:p>
    <w:p w:rsidRDefault="00B63B2D" w:rsidP="00B63B2D" w:rsidR="00B63B2D">
      <w:pPr>
        <w:spacing w:after="0"/>
        <w:outlineLvl w:val="0"/>
      </w:pPr>
    </w:p>
    <w:p w:rsidRDefault="00B63B2D" w:rsidP="00B63B2D" w:rsidR="00B63B2D">
      <w:pPr>
        <w:spacing w:after="0"/>
        <w:jc w:val="center"/>
        <w:outlineLvl w:val="0"/>
      </w:pPr>
      <w:r>
        <w:t>Obrazloženje</w:t>
      </w:r>
    </w:p>
    <w:p w:rsidRDefault="00B63B2D" w:rsidP="00B63B2D" w:rsidR="00B63B2D">
      <w:pPr>
        <w:spacing w:after="0"/>
        <w:outlineLvl w:val="0"/>
      </w:pPr>
    </w:p>
    <w:p w:rsidRDefault="00B63B2D" w:rsidP="00B63B2D" w:rsidR="00B63B2D">
      <w:pPr>
        <w:spacing w:after="0"/>
        <w:jc w:val="both"/>
        <w:outlineLvl w:val="0"/>
      </w:pPr>
      <w:r>
        <w:tab/>
        <w:t>Dana 22. svibnja 2017. godine, predlagatelj Financijska agencija, Regionalni centar Zagreb, Podružnica Varaždin podnio je prijedlog  za otvaranje stečajnog postupka nad dužnikom, navodeći da dužnik IDEAL d.o.o. i turistička agencija, OIB: 41248174318 sa sjedištem u Vladimira Nazora 96 a, 42240 Ivanec, na dan 18. svibnja 2017. u Očevidniku redoslijeda osnova za plaćanje ima evidentirane neizvršene osnove za plaćanje u ukupnom iznosu 10.517,45 kn te da dužnik nema zaposlenih.</w:t>
      </w:r>
    </w:p>
    <w:p w:rsidRDefault="00B63B2D" w:rsidP="00B63B2D" w:rsidR="00B63B2D">
      <w:pPr>
        <w:spacing w:after="0"/>
        <w:jc w:val="both"/>
        <w:outlineLvl w:val="0"/>
      </w:pPr>
    </w:p>
    <w:p w:rsidRDefault="00B63B2D" w:rsidP="00B63B2D" w:rsidR="00B63B2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63B2D" w:rsidP="00B63B2D" w:rsidR="00B63B2D">
      <w:pPr>
        <w:spacing w:after="0"/>
        <w:jc w:val="both"/>
        <w:outlineLvl w:val="0"/>
      </w:pPr>
    </w:p>
    <w:p w:rsidRDefault="00B63B2D" w:rsidP="00B63B2D" w:rsidR="00B63B2D">
      <w:pPr>
        <w:spacing w:after="0"/>
        <w:jc w:val="both"/>
        <w:outlineLvl w:val="0"/>
      </w:pPr>
    </w:p>
    <w:p w:rsidRDefault="00B63B2D" w:rsidP="00B63B2D" w:rsidR="00B63B2D">
      <w:pPr>
        <w:spacing w:after="0"/>
        <w:jc w:val="both"/>
        <w:outlineLvl w:val="0"/>
      </w:pPr>
    </w:p>
    <w:p w:rsidRDefault="00B63B2D" w:rsidP="00B63B2D" w:rsidR="00B63B2D">
      <w:pPr>
        <w:spacing w:after="0"/>
        <w:jc w:val="center"/>
        <w:outlineLvl w:val="0"/>
      </w:pPr>
    </w:p>
    <w:p w:rsidRDefault="00B63B2D" w:rsidP="00B63B2D" w:rsidR="00B63B2D">
      <w:pPr>
        <w:spacing w:after="0"/>
        <w:jc w:val="center"/>
        <w:outlineLvl w:val="0"/>
      </w:pPr>
      <w:r>
        <w:t xml:space="preserve">U Varaždinu, 31. svibnja 2017. </w:t>
      </w:r>
    </w:p>
    <w:p w:rsidRDefault="00B63B2D" w:rsidP="00B63B2D" w:rsidR="00B63B2D">
      <w:pPr>
        <w:spacing w:after="0"/>
        <w:jc w:val="center"/>
        <w:outlineLvl w:val="0"/>
      </w:pPr>
    </w:p>
    <w:p w:rsidRDefault="00B63B2D" w:rsidP="00B63B2D" w:rsidR="00B63B2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B63B2D" w:rsidP="00B63B2D" w:rsidR="00B63B2D">
      <w:pPr>
        <w:spacing w:after="0"/>
        <w:jc w:val="center"/>
        <w:outlineLvl w:val="0"/>
      </w:pPr>
      <w:r>
        <w:tab/>
      </w:r>
      <w:r>
        <w:tab/>
      </w:r>
    </w:p>
    <w:p w:rsidRDefault="00B63B2D" w:rsidP="00B63B2D" w:rsidR="00B63B2D">
      <w:pPr>
        <w:spacing w:after="0"/>
        <w:jc w:val="center"/>
        <w:outlineLvl w:val="0"/>
      </w:pPr>
    </w:p>
    <w:p w:rsidRDefault="00B63B2D" w:rsidP="00B63B2D" w:rsidR="00B63B2D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 SUDAC</w:t>
      </w:r>
    </w:p>
    <w:p w:rsidRDefault="00B63B2D" w:rsidP="00B63B2D" w:rsidR="00B63B2D">
      <w:pPr>
        <w:spacing w:after="0"/>
        <w:ind w:firstLine="720" w:left="3600"/>
        <w:outlineLvl w:val="0"/>
      </w:pPr>
    </w:p>
    <w:p w:rsidRDefault="00B63B2D" w:rsidP="00B63B2D" w:rsidR="00B63B2D">
      <w:pPr>
        <w:spacing w:after="0"/>
        <w:ind w:firstLine="720" w:left="3600"/>
        <w:jc w:val="center"/>
        <w:outlineLvl w:val="0"/>
      </w:pPr>
      <w:r>
        <w:t xml:space="preserve">             </w:t>
      </w:r>
      <w:r w:rsidR="00BD7DD1">
        <w:t xml:space="preserve">  </w:t>
      </w:r>
      <w:r>
        <w:t xml:space="preserve">  Jasna Lekić</w:t>
      </w:r>
      <w:r w:rsidR="00BD7DD1">
        <w:t>, v.r.</w:t>
      </w:r>
    </w:p>
    <w:p w:rsidRDefault="00B63B2D" w:rsidP="00B63B2D" w:rsidR="00B63B2D">
      <w:pPr>
        <w:spacing w:after="0"/>
        <w:ind w:firstLine="720" w:left="3600"/>
        <w:outlineLvl w:val="0"/>
      </w:pPr>
    </w:p>
    <w:p w:rsidRDefault="00B63B2D" w:rsidP="00B63B2D" w:rsidR="00B63B2D">
      <w:pPr>
        <w:spacing w:after="0"/>
        <w:outlineLvl w:val="0"/>
      </w:pPr>
    </w:p>
    <w:p w:rsidRDefault="00B63B2D" w:rsidP="00B63B2D" w:rsidR="00B63B2D">
      <w:pPr>
        <w:spacing w:after="0"/>
        <w:outlineLvl w:val="0"/>
      </w:pPr>
    </w:p>
    <w:p w:rsidRDefault="00B63B2D" w:rsidP="00B63B2D" w:rsidR="00B63B2D">
      <w:pPr>
        <w:spacing w:after="0"/>
        <w:outlineLvl w:val="0"/>
      </w:pPr>
    </w:p>
    <w:p w:rsidRDefault="00B63B2D" w:rsidP="00B63B2D" w:rsidR="00B63B2D">
      <w:pPr>
        <w:spacing w:after="0"/>
        <w:outlineLvl w:val="0"/>
      </w:pPr>
    </w:p>
    <w:p w:rsidRDefault="00B63B2D" w:rsidP="00B63B2D" w:rsidR="00B63B2D">
      <w:pPr>
        <w:spacing w:after="0"/>
        <w:outlineLvl w:val="0"/>
      </w:pPr>
      <w:r>
        <w:t>DNA:</w:t>
      </w:r>
    </w:p>
    <w:p w:rsidRDefault="00B63B2D" w:rsidP="00B63B2D" w:rsidR="00B63B2D">
      <w:pPr>
        <w:spacing w:after="0"/>
        <w:outlineLvl w:val="0"/>
      </w:pPr>
      <w:r>
        <w:t>- e-Oglasna ploča suda</w:t>
      </w:r>
    </w:p>
    <w:p w:rsidRDefault="00B63B2D" w:rsidP="00B63B2D" w:rsidR="00B63B2D">
      <w:pPr>
        <w:spacing w:after="0"/>
      </w:pPr>
    </w:p>
    <w:p w:rsidRDefault="00B63B2D" w:rsidP="00B63B2D" w:rsidR="00B63B2D">
      <w:pPr>
        <w:spacing w:after="0"/>
      </w:pPr>
    </w:p>
    <w:p w:rsidRDefault="00AE649C" w:rsidP="00B63B2D" w:rsidR="00AE649C" w:rsidRPr="00B76F3C">
      <w:pPr>
        <w:pStyle w:val="NormaleSPIS"/>
        <w:spacing w:after="0"/>
      </w:pPr>
    </w:p>
    <w:p w:rsidRDefault="00AB4602" w:rsidP="00B63B2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63B2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A08" w:rsidP="00537B78" w:rsidR="001B4A08">
      <w:r>
        <w:separator/>
      </w:r>
    </w:p>
  </w:endnote>
  <w:endnote w:id="0" w:type="continuationSeparator">
    <w:p w:rsidRDefault="001B4A08" w:rsidP="00537B78" w:rsidR="001B4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A08" w:rsidP="00537B78" w:rsidR="001B4A08">
      <w:r>
        <w:separator/>
      </w:r>
    </w:p>
  </w:footnote>
  <w:footnote w:id="0" w:type="continuationSeparator">
    <w:p w:rsidRDefault="001B4A08" w:rsidP="00537B78" w:rsidR="001B4A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B2D" w:rsidR="008333A9">
    <w:pPr>
      <w:pStyle w:val="Zaglavlje"/>
    </w:pPr>
    <w:r>
      <w:rPr>
        <w:rStyle w:val="PozadinaSvijetloCrvena"/>
        <w:shd w:fill="auto" w:color="auto" w:val="clear"/>
      </w:rPr>
      <w:t>Poslovni broj: 3 St-287/17-3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4C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A08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040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27F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B2D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DD1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8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St-287/2017-3</izvorni_sadrzaj>
    <derivirana_varijabla naziv="DomainObject.Oznaka_1">St-287/2017-3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društvo s ograničenom odgovornošću za proizvodnju, trgovinu i usluge i turistička agencija</izvorni_sadrzaj>
    <derivirana_varijabla naziv="DomainObject.Predmet.ProtustrankaFormated_1">  IDEAL društvo s ograničenom odgovornošću za proizvodnju, trgovinu i usluge i turistička agencija</derivirana_varijabla>
  </DomainObject.Predmet.ProtustrankaFormated>
  <DomainObject.Predmet.ProtustrankaFormatedOIB>
    <izvorni_sadrzaj>  IDEAL društvo s ograničenom odgovornošću za proizvodnju, trgovinu i usluge i turistička agencija, OIB 41248174318</izvorni_sadrzaj>
    <derivirana_varijabla naziv="DomainObject.Predmet.ProtustrankaFormatedOIB_1">  IDEAL društvo s ograničenom odgovornošću za proizvodnju, trgovinu i usluge i turistička agencija, OIB 41248174318</derivirana_varijabla>
  </DomainObject.Predmet.ProtustrankaFormatedOIB>
  <DomainObject.Predmet.ProtustrankaFormatedWithAdress>
    <izvorni_sadrzaj> IDEAL društvo s ograničenom odgovornošću za proizvodnju, trgovinu i usluge i turistička agencija, Vladimira Nazora 96/a, 42240 Ivanec</izvorni_sadrzaj>
    <derivirana_varijabla naziv="DomainObject.Predmet.ProtustrankaFormatedWithAdress_1"> IDEAL društvo s ograničenom odgovornošću za proizvodnju, trgovinu i usluge i turistička agencija, Vladimira Nazora 96/a, 42240 Ivanec</derivirana_varijabla>
  </DomainObject.Predmet.ProtustrankaFormatedWithAdress>
  <DomainObject.Predmet.ProtustrankaFormatedWithAdressOIB>
    <izvorni_sadrzaj> IDEAL društvo s ograničenom odgovornošću za proizvodnju, trgovinu i usluge i turistička agencija, OIB 41248174318, Vladimira Nazora 96/a, 42240 Ivanec</izvorni_sadrzaj>
    <derivirana_varijabla naziv="DomainObject.Predmet.ProtustrankaFormatedWithAdressOIB_1"> IDEAL društvo s ograničenom odgovornošću za proizvodnju, trgovinu i usluge i turistička agencija, OIB 41248174318, Vladimira Nazora 96/a, 42240 Ivanec</derivirana_varijabla>
  </DomainObject.Predmet.ProtustrankaFormatedWithAdressOIB>
  <DomainObject.Predmet.ProtustrankaWithAdress>
    <izvorni_sadrzaj>IDEAL društvo s ograničenom odgovornošću za proizvodnju, trgovinu i usluge i turistička agencija Vladimira Nazora 96/a, 42240 Ivanec</izvorni_sadrzaj>
    <derivirana_varijabla naziv="DomainObject.Predmet.ProtustrankaWithAdress_1">IDEAL društvo s ograničenom odgovornošću za proizvodnju, trgovinu i usluge i turistička agencija Vladimira Nazora 96/a, 42240 Ivanec</derivirana_varijabla>
  </DomainObject.Predmet.ProtustrankaWithAdress>
  <DomainObject.Predmet.ProtustrankaWithAdressOIB>
    <izvorni_sadrzaj>IDEAL društvo s ograničenom odgovornošću za proizvodnju, trgovinu i usluge i turistička agencija, OIB 41248174318, Vladimira Nazora 96/a, 42240 Ivanec</izvorni_sadrzaj>
    <derivirana_varijabla naziv="DomainObject.Predmet.ProtustrankaWithAdressOIB_1">IDEAL društvo s ograničenom odgovornošću za proizvodnju, trgovinu i usluge i turistička agencija, OIB 41248174318, Vladimira Nazora 96/a, 42240 Ivanec</derivirana_varijabla>
  </DomainObject.Predmet.ProtustrankaWithAdressOIB>
  <DomainObject.Predmet.ProtustrankaNazivFormated>
    <izvorni_sadrzaj>IDEAL društvo s ograničenom odgovornošću za proizvodnju, trgovinu i usluge i turistička agencija</izvorni_sadrzaj>
    <derivirana_varijabla naziv="DomainObject.Predmet.ProtustrankaNazivFormated_1">IDEAL društvo s ograničenom odgovornošću za proizvodnju, trgovinu i usluge i turistička agencija</derivirana_varijabla>
  </DomainObject.Predmet.ProtustrankaNazivFormated>
  <DomainObject.Predmet.ProtustrankaNazivFormatedOIB>
    <izvorni_sadrzaj>IDEAL društvo s ograničenom odgovornošću za proizvodnju, trgovinu i usluge i turistička agencija, OIB 41248174318</izvorni_sadrzaj>
    <derivirana_varijabla naziv="DomainObject.Predmet.ProtustrankaNazivFormatedOIB_1">IDEAL društvo s ograničenom odgovornošću za proizvodnju, trgovinu i usluge i turistička agencija, OIB 41248174318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10517.45</izvorni_sadrzaj>
    <derivirana_varijabla naziv="DomainObject.Predmet.TrenutnaVrijednost_1">10517.45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IDEAL društvo s ograničenom odgovornošću za proizvodnju, trgovinu i usluge i turistička agencija</item>
    </izvorni_sadrzaj>
    <derivirana_varijabla naziv="DomainObject.Predmet.ProtuStrankaListFormated_1">
      <item>IDEAL društvo s ograničenom odgovornošću za proizvodnju, trgovinu i usluge i turistička agencija</item>
    </derivirana_varijabla>
  </DomainObject.Predmet.ProtuStrankaListFormated>
  <DomainObject.Predmet.ProtuStrankaListFormatedOIB>
    <izvorni_sadrzaj>
      <item>IDEAL društvo s ograničenom odgovornošću za proizvodnju, trgovinu i usluge i turistička agencija, OIB 41248174318</item>
    </izvorni_sadrzaj>
    <derivirana_varijabla naziv="DomainObject.Predmet.ProtuStrankaListFormatedOIB_1">
      <item>IDEAL društvo s ograničenom odgovornošću za proizvodnju, trgovinu i usluge i turistička agencija, OIB 41248174318</item>
    </derivirana_varijabla>
  </DomainObject.Predmet.ProtuStrankaListFormatedOIB>
  <DomainObject.Predmet.ProtuStrankaListFormatedWithAdress>
    <izvorni_sadrzaj>
      <item>IDEAL društvo s ograničenom odgovornošću za proizvodnju, trgovinu i usluge i turistička agencija, Vladimira Nazora 96/a, 42240 Ivanec</item>
    </izvorni_sadrzaj>
    <derivirana_varijabla naziv="DomainObject.Predmet.ProtuStrankaListFormatedWithAdress_1">
      <item>IDEAL društvo s ograničenom odgovornošću za proizvodnju, trgovinu i usluge i turistička agencija, Vladimira Nazora 96/a, 42240 Ivanec</item>
    </derivirana_varijabla>
  </DomainObject.Predmet.ProtuStrankaListFormatedWithAdress>
  <DomainObject.Predmet.ProtuStrankaListFormatedWithAdressOIB>
    <izvorni_sadrzaj>
      <item>IDEAL društvo s ograničenom odgovornošću za proizvodnju, trgovinu i usluge i turistička agencija, OIB 41248174318, Vladimira Nazora 96/a, 42240 Ivanec</item>
    </izvorni_sadrzaj>
    <derivirana_varijabla naziv="DomainObject.Predmet.ProtuStrankaListFormatedWithAdressOIB_1">
      <item>IDEAL društvo s ograničenom odgovornošću za proizvodnju, trgovinu i usluge i turistička agencija, OIB 41248174318, Vladimira Nazora 96/a, 42240 Ivanec</item>
    </derivirana_varijabla>
  </DomainObject.Predmet.ProtuStrankaListFormatedWithAdressOIB>
  <DomainObject.Predmet.ProtuStrankaListNazivFormated>
    <izvorni_sadrzaj>
      <item>IDEAL društvo s ograničenom odgovornošću za proizvodnju, trgovinu i usluge i turistička agencija</item>
    </izvorni_sadrzaj>
    <derivirana_varijabla naziv="DomainObject.Predmet.ProtuStrankaListNazivFormated_1">
      <item>IDEAL društvo s ograničenom odgovornošću za proizvodnju, trgovinu i usluge i turistička agencija</item>
    </derivirana_varijabla>
  </DomainObject.Predmet.ProtuStrankaListNazivFormated>
  <DomainObject.Predmet.ProtuStrankaListNazivFormatedOIB>
    <izvorni_sadrzaj>
      <item>IDEAL društvo s ograničenom odgovornošću za proizvodnju, trgovinu i usluge i turistička agencija, OIB 41248174318</item>
    </izvorni_sadrzaj>
    <derivirana_varijabla naziv="DomainObject.Predmet.ProtuStrankaListNazivFormatedOIB_1">
      <item>IDEAL društvo s ograničenom odgovornošću za proizvodnju, trgovinu i usluge i turistička agencija, OIB 41248174318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St-287/2017-3</izvorni_sadrzaj>
    <derivirana_varijabla naziv="DomainObject.PoslovniBrojDokumenta_1">St-287/2017-3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IDEAL društvo s ograničenom odgovornošću za proizvodnju, trgovinu i usluge i turistička agencija</izvorni_sadrzaj>
    <derivirana_varijabla naziv="DomainObject.Predmet.ProtustrankaIDrugi_1">IDEAL društvo s ograničenom odgovornošću za proizvodnju, trgovinu i usluge i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IDEAL društvo s ograničenom odgovornošću za proizvodnju, trgovinu i usluge i turistička agencija, OIB 41248174318, Vladimira Nazora 96/a, 42240 Ivanec</izvorni_sadrzaj>
    <derivirana_varijabla naziv="DomainObject.Predmet.ProtustrankaIDrugiAdressOIB_1">IDEAL društvo s ograničenom odgovornošću za proizvodnju, trgovinu i usluge i turistička agencija, OIB 41248174318, Vladimira Nazora 96/a,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IDEAL društvo s ograničenom odgovornošću za proizvodnju, trgovinu i usluge i turistička agencija</item>
      <item>Sudski registar</item>
      <item>e-oglasna ploča</item>
    </izvorni_sadrzaj>
    <derivirana_varijabla naziv="DomainObject.Predmet.SudioniciListNaziv_1">
      <item>Financijska agencija</item>
      <item>IDEAL društvo s ograničenom odgovornošću za proizvodnju, trgovinu i usluge i turistička agencija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IDEAL društvo s ograničenom odgovornošću za proizvodnju, trgovinu i usluge i turistička agencija, OIB 41248174318, Vladimira Nazora 96/a,42240 Ivanec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IDEAL društvo s ograničenom odgovornošću za proizvodnju, trgovinu i usluge i turistička agencija, OIB 41248174318, Vladimira Nazora 96/a,42240 Ivanec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36AC0-ED80-461E-B7E9-7B782AC32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2517</properties:Characters>
  <properties:Lines>81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2017-05-31T08:37:00Z</cp:lastPrinted>
  <dcterms:modified xmlns:xsi="http://www.w3.org/2001/XMLSchema-instance" xsi:type="dcterms:W3CDTF">2017-05-31T08:37:00Z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