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9a21" w14:paraId="dea9a21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E42317" w:rsidR="00110932">
      <w:r w:rsidRPr="00F06A9B">
        <w:tab/>
      </w:r>
      <w:r w:rsidRPr="00F06A9B">
        <w:tab/>
      </w:r>
      <w:r w:rsidRPr="00F06A9B">
        <w:tab/>
      </w:r>
    </w:p>
    <w:p w:rsidRDefault="00170DF1" w:rsidP="00E42317" w:rsidR="00170DF1" w:rsidRPr="00F06A9B"/>
    <w:p w:rsidRDefault="00110932" w:rsidP="00110932" w:rsidR="00110932" w:rsidRPr="00F06A9B">
      <w:pPr>
        <w:jc w:val="both"/>
      </w:pPr>
      <w:r w:rsidRPr="00F06A9B">
        <w:tab/>
      </w:r>
      <w:r w:rsidR="00DB75B7">
        <w:t xml:space="preserve">Trgovački sud u Pazinu, po sutkinji </w:t>
      </w:r>
      <w:proofErr w:type="spellStart"/>
      <w:r w:rsidR="00DB75B7">
        <w:t>Tijani</w:t>
      </w:r>
      <w:proofErr w:type="spellEnd"/>
      <w:r w:rsidR="00DB75B7">
        <w:t xml:space="preserve"> Licul, u stečajnom postupku nad stečajnom masom iza AUDAX d. o. o. u stečaju Zagreb, </w:t>
      </w:r>
      <w:proofErr w:type="spellStart"/>
      <w:r w:rsidR="00DB75B7">
        <w:t>Horvatovac</w:t>
      </w:r>
      <w:proofErr w:type="spellEnd"/>
      <w:r w:rsidR="00DB75B7">
        <w:t xml:space="preserve"> 13, OIB 22805166659</w:t>
      </w:r>
      <w:r w:rsidR="00CC009C">
        <w:t xml:space="preserve">, dana </w:t>
      </w:r>
      <w:r w:rsidR="00A941B2">
        <w:t>17</w:t>
      </w:r>
      <w:r w:rsidR="00CC009C">
        <w:t xml:space="preserve">. </w:t>
      </w:r>
      <w:r w:rsidR="00257BEF">
        <w:t>rujna</w:t>
      </w:r>
      <w:r w:rsidR="00CC009C">
        <w:t xml:space="preserve"> 2018. donio je slijedeći</w:t>
      </w:r>
    </w:p>
    <w:p w:rsidRDefault="00170DF1" w:rsidP="00EA09F0" w:rsidR="00170DF1">
      <w:pPr>
        <w:jc w:val="center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/>
    <w:p w:rsidRDefault="00170DF1" w:rsidP="00110932" w:rsidR="00170DF1" w:rsidRPr="007D0794"/>
    <w:p w:rsidRDefault="004F409C" w:rsidP="00E83E93" w:rsidR="00630DB0" w:rsidRPr="00BF7A5C">
      <w:pPr>
        <w:jc w:val="both"/>
      </w:pPr>
      <w:r>
        <w:tab/>
      </w:r>
      <w:r w:rsidR="00E83E93" w:rsidRPr="00BF7A5C">
        <w:t>Nalaže se Financijskoj agenciji da sa računa broj HR3323900011300028779 izvrši povrat jamčevine:</w:t>
      </w:r>
    </w:p>
    <w:p w:rsidRDefault="009F706D" w:rsidP="00E83E93" w:rsidR="009F706D">
      <w:pPr>
        <w:jc w:val="both"/>
      </w:pPr>
      <w:r w:rsidRPr="00BF7A5C">
        <w:tab/>
        <w:t xml:space="preserve">- </w:t>
      </w:r>
      <w:proofErr w:type="spellStart"/>
      <w:r w:rsidR="00B60E94">
        <w:t>AutoComplex</w:t>
      </w:r>
      <w:proofErr w:type="spellEnd"/>
      <w:r w:rsidR="00B60E94">
        <w:t xml:space="preserve"> </w:t>
      </w:r>
      <w:r w:rsidR="00A77755" w:rsidRPr="00BF7A5C">
        <w:t xml:space="preserve">d.o.o. </w:t>
      </w:r>
      <w:r w:rsidR="00B60E94">
        <w:t>Koprivnica</w:t>
      </w:r>
      <w:r w:rsidRPr="00BF7A5C">
        <w:t>,</w:t>
      </w:r>
      <w:r w:rsidR="00B60E94">
        <w:t xml:space="preserve"> Ulica Katarine Zrinski 18</w:t>
      </w:r>
      <w:r w:rsidRPr="00BF7A5C">
        <w:t xml:space="preserve">, OIB: </w:t>
      </w:r>
      <w:r w:rsidR="00170DF1">
        <w:t>26871925955</w:t>
      </w:r>
      <w:r w:rsidRPr="00BF7A5C">
        <w:t>, na račun HR</w:t>
      </w:r>
      <w:r w:rsidR="00BA2073">
        <w:t>2223600001102560174</w:t>
      </w:r>
      <w:r w:rsidRPr="00BF7A5C">
        <w:t xml:space="preserve">, u iznosu od </w:t>
      </w:r>
      <w:r w:rsidR="003E1F78">
        <w:t>57.489,51</w:t>
      </w:r>
      <w:r w:rsidR="00E40DC0" w:rsidRPr="00BF7A5C">
        <w:t xml:space="preserve"> </w:t>
      </w:r>
      <w:r w:rsidRPr="00BF7A5C">
        <w:t xml:space="preserve">kuna, identifikator nadmetanja </w:t>
      </w:r>
      <w:r w:rsidR="000F2A16">
        <w:t>8644</w:t>
      </w:r>
      <w:r w:rsidR="00AA6865" w:rsidRPr="00BF7A5C">
        <w:t>,</w:t>
      </w:r>
    </w:p>
    <w:p w:rsidRDefault="009F50D3" w:rsidP="00170DF1" w:rsidR="00E00844">
      <w:pPr>
        <w:jc w:val="both"/>
      </w:pPr>
      <w:r w:rsidRPr="00BF7A5C">
        <w:tab/>
      </w:r>
    </w:p>
    <w:p w:rsidRDefault="00170DF1" w:rsidP="00170DF1" w:rsidR="00170DF1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A941B2">
        <w:t>1</w:t>
      </w:r>
      <w:r w:rsidR="00170DF1">
        <w:t>7</w:t>
      </w:r>
      <w:r w:rsidR="00066596" w:rsidRPr="00F06A9B">
        <w:t xml:space="preserve">. </w:t>
      </w:r>
      <w:r w:rsidR="00170DF1">
        <w:t>rujna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A941B2">
        <w:t>, v. r.</w:t>
      </w:r>
    </w:p>
    <w:p w:rsidRDefault="00E118FD" w:rsidP="00110932" w:rsidR="00E118FD"/>
    <w:p w:rsidRDefault="00170DF1" w:rsidP="00110932" w:rsidR="00170DF1"/>
    <w:p w:rsidRDefault="00170DF1" w:rsidP="00110932" w:rsidR="00170DF1"/>
    <w:p w:rsidRDefault="00170DF1" w:rsidP="00110932" w:rsidR="00170DF1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AB7C98" w:rsidR="00500701">
      <w:headerReference w:type="default" r:id="rId9"/>
      <w:headerReference w:type="firs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27729F" w:rsidR="0027729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70DF1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27729F">
          <w:t>Posl</w:t>
        </w:r>
        <w:proofErr w:type="spellEnd"/>
        <w:r w:rsidR="0027729F">
          <w:t>. broj: 4 St-826/2016-13</w:t>
        </w:r>
        <w:r w:rsidR="000F2A16">
          <w:t>5</w:t>
        </w:r>
      </w:p>
      <w:p w:rsidRDefault="00A941B2" w:rsidR="003E5AEE">
        <w:pPr>
          <w:pStyle w:val="Zaglavlje"/>
          <w:jc w:val="center"/>
        </w:pPr>
      </w:p>
    </w:sdtContent>
  </w:sdt>
  <w:p w:rsidRDefault="00A941B2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proofErr w:type="spellStart"/>
    <w:r>
      <w:t>Posl</w:t>
    </w:r>
    <w:proofErr w:type="spellEnd"/>
    <w:r>
      <w:t xml:space="preserve">. </w:t>
    </w:r>
    <w:r>
      <w:t>broj: 4</w:t>
    </w:r>
    <w:r w:rsidR="00E83E93">
      <w:t xml:space="preserve"> St-</w:t>
    </w:r>
    <w:r w:rsidR="00DB75B7">
      <w:t>826/2016-</w:t>
    </w:r>
    <w:r w:rsidR="00257BEF">
      <w:t>16</w:t>
    </w:r>
    <w:r w:rsidR="00A941B2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14405"/>
    <w:rsid w:val="0002282D"/>
    <w:rsid w:val="00034E1B"/>
    <w:rsid w:val="0003699F"/>
    <w:rsid w:val="000373BA"/>
    <w:rsid w:val="00041E04"/>
    <w:rsid w:val="00042B62"/>
    <w:rsid w:val="00066596"/>
    <w:rsid w:val="000B53C7"/>
    <w:rsid w:val="000F2186"/>
    <w:rsid w:val="000F2A16"/>
    <w:rsid w:val="001014FB"/>
    <w:rsid w:val="00110932"/>
    <w:rsid w:val="001324EB"/>
    <w:rsid w:val="00153FC9"/>
    <w:rsid w:val="00155103"/>
    <w:rsid w:val="00170DF1"/>
    <w:rsid w:val="00180267"/>
    <w:rsid w:val="00183C04"/>
    <w:rsid w:val="0019063E"/>
    <w:rsid w:val="001D5F54"/>
    <w:rsid w:val="001E5CBF"/>
    <w:rsid w:val="001F32E3"/>
    <w:rsid w:val="002230AE"/>
    <w:rsid w:val="0022561B"/>
    <w:rsid w:val="002374A3"/>
    <w:rsid w:val="00250548"/>
    <w:rsid w:val="00257BEF"/>
    <w:rsid w:val="002743BE"/>
    <w:rsid w:val="0027600A"/>
    <w:rsid w:val="0027729F"/>
    <w:rsid w:val="002833D3"/>
    <w:rsid w:val="002B0EE9"/>
    <w:rsid w:val="002E71DD"/>
    <w:rsid w:val="002F3948"/>
    <w:rsid w:val="00301B00"/>
    <w:rsid w:val="0031065F"/>
    <w:rsid w:val="00344184"/>
    <w:rsid w:val="00344284"/>
    <w:rsid w:val="003469DE"/>
    <w:rsid w:val="0037426C"/>
    <w:rsid w:val="0037646E"/>
    <w:rsid w:val="0039275C"/>
    <w:rsid w:val="003954A9"/>
    <w:rsid w:val="003A3A66"/>
    <w:rsid w:val="003E1F78"/>
    <w:rsid w:val="003E710E"/>
    <w:rsid w:val="003E7AD5"/>
    <w:rsid w:val="003F404F"/>
    <w:rsid w:val="00402146"/>
    <w:rsid w:val="00422593"/>
    <w:rsid w:val="00425A7F"/>
    <w:rsid w:val="0042678A"/>
    <w:rsid w:val="00460E61"/>
    <w:rsid w:val="00467ACD"/>
    <w:rsid w:val="0047310D"/>
    <w:rsid w:val="0048523E"/>
    <w:rsid w:val="004A0C06"/>
    <w:rsid w:val="004B46D5"/>
    <w:rsid w:val="004C3370"/>
    <w:rsid w:val="004E0F3F"/>
    <w:rsid w:val="004F1C5E"/>
    <w:rsid w:val="004F409C"/>
    <w:rsid w:val="00507C38"/>
    <w:rsid w:val="00515486"/>
    <w:rsid w:val="00536BF1"/>
    <w:rsid w:val="00550E17"/>
    <w:rsid w:val="00554328"/>
    <w:rsid w:val="00562161"/>
    <w:rsid w:val="00591E8E"/>
    <w:rsid w:val="00594E93"/>
    <w:rsid w:val="005B09FD"/>
    <w:rsid w:val="005B6AEF"/>
    <w:rsid w:val="006000EA"/>
    <w:rsid w:val="00630DB0"/>
    <w:rsid w:val="006468D2"/>
    <w:rsid w:val="0065135C"/>
    <w:rsid w:val="00654BC2"/>
    <w:rsid w:val="00663B44"/>
    <w:rsid w:val="006A7DCD"/>
    <w:rsid w:val="006B5EE4"/>
    <w:rsid w:val="006C504E"/>
    <w:rsid w:val="006C5D46"/>
    <w:rsid w:val="006D4546"/>
    <w:rsid w:val="006E29EB"/>
    <w:rsid w:val="00712F29"/>
    <w:rsid w:val="00725C6C"/>
    <w:rsid w:val="00765198"/>
    <w:rsid w:val="00770CA4"/>
    <w:rsid w:val="00792B8A"/>
    <w:rsid w:val="007E20E5"/>
    <w:rsid w:val="007E221B"/>
    <w:rsid w:val="007E248B"/>
    <w:rsid w:val="007E65D9"/>
    <w:rsid w:val="007F148C"/>
    <w:rsid w:val="00804457"/>
    <w:rsid w:val="00810207"/>
    <w:rsid w:val="00824BB1"/>
    <w:rsid w:val="008366D5"/>
    <w:rsid w:val="008546A7"/>
    <w:rsid w:val="0088093C"/>
    <w:rsid w:val="008901D1"/>
    <w:rsid w:val="00893BCB"/>
    <w:rsid w:val="008B0450"/>
    <w:rsid w:val="008E2676"/>
    <w:rsid w:val="008E46C2"/>
    <w:rsid w:val="008F5616"/>
    <w:rsid w:val="00927ACF"/>
    <w:rsid w:val="009309A7"/>
    <w:rsid w:val="00933F52"/>
    <w:rsid w:val="009362C5"/>
    <w:rsid w:val="00947FD8"/>
    <w:rsid w:val="0097292F"/>
    <w:rsid w:val="00985388"/>
    <w:rsid w:val="009A21D2"/>
    <w:rsid w:val="009A3B57"/>
    <w:rsid w:val="009A5AB9"/>
    <w:rsid w:val="009B27E5"/>
    <w:rsid w:val="009C0B19"/>
    <w:rsid w:val="009D1C52"/>
    <w:rsid w:val="009D4DEC"/>
    <w:rsid w:val="009F50D3"/>
    <w:rsid w:val="009F706D"/>
    <w:rsid w:val="00A0319C"/>
    <w:rsid w:val="00A30FEA"/>
    <w:rsid w:val="00A33BAA"/>
    <w:rsid w:val="00A51D4F"/>
    <w:rsid w:val="00A5705A"/>
    <w:rsid w:val="00A57DBF"/>
    <w:rsid w:val="00A72066"/>
    <w:rsid w:val="00A77755"/>
    <w:rsid w:val="00A941B2"/>
    <w:rsid w:val="00AA6865"/>
    <w:rsid w:val="00AB7C98"/>
    <w:rsid w:val="00AC5CC3"/>
    <w:rsid w:val="00AC765E"/>
    <w:rsid w:val="00AE4482"/>
    <w:rsid w:val="00AF0484"/>
    <w:rsid w:val="00AF7B25"/>
    <w:rsid w:val="00B26280"/>
    <w:rsid w:val="00B271A0"/>
    <w:rsid w:val="00B60E94"/>
    <w:rsid w:val="00B65749"/>
    <w:rsid w:val="00B66DD2"/>
    <w:rsid w:val="00B77706"/>
    <w:rsid w:val="00B86797"/>
    <w:rsid w:val="00BA0CF9"/>
    <w:rsid w:val="00BA2073"/>
    <w:rsid w:val="00BB04C4"/>
    <w:rsid w:val="00BC5F91"/>
    <w:rsid w:val="00BD53A9"/>
    <w:rsid w:val="00BE38DB"/>
    <w:rsid w:val="00BF3915"/>
    <w:rsid w:val="00BF3DF8"/>
    <w:rsid w:val="00BF7A5C"/>
    <w:rsid w:val="00C25BFC"/>
    <w:rsid w:val="00C37927"/>
    <w:rsid w:val="00C4706B"/>
    <w:rsid w:val="00C77BF0"/>
    <w:rsid w:val="00C94429"/>
    <w:rsid w:val="00CC009C"/>
    <w:rsid w:val="00CC2893"/>
    <w:rsid w:val="00CE3073"/>
    <w:rsid w:val="00CE5D40"/>
    <w:rsid w:val="00CE646D"/>
    <w:rsid w:val="00CF0EF1"/>
    <w:rsid w:val="00CF2A55"/>
    <w:rsid w:val="00D000C5"/>
    <w:rsid w:val="00D00E83"/>
    <w:rsid w:val="00D82731"/>
    <w:rsid w:val="00DA058E"/>
    <w:rsid w:val="00DB75B7"/>
    <w:rsid w:val="00DC00E4"/>
    <w:rsid w:val="00E00844"/>
    <w:rsid w:val="00E118FD"/>
    <w:rsid w:val="00E25A94"/>
    <w:rsid w:val="00E40DC0"/>
    <w:rsid w:val="00E42317"/>
    <w:rsid w:val="00E473CF"/>
    <w:rsid w:val="00E51F88"/>
    <w:rsid w:val="00E83E93"/>
    <w:rsid w:val="00EA09F0"/>
    <w:rsid w:val="00EA2A63"/>
    <w:rsid w:val="00EB17B1"/>
    <w:rsid w:val="00ED2D43"/>
    <w:rsid w:val="00F00731"/>
    <w:rsid w:val="00F06A9B"/>
    <w:rsid w:val="00F31A55"/>
    <w:rsid w:val="00F32EBF"/>
    <w:rsid w:val="00F37F68"/>
    <w:rsid w:val="00F600EC"/>
    <w:rsid w:val="00F81BFD"/>
    <w:rsid w:val="00FA371C"/>
    <w:rsid w:val="00FB38CA"/>
    <w:rsid w:val="00FC6807"/>
    <w:rsid w:val="00FD0982"/>
    <w:rsid w:val="00FD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20.8.18. spis je u kal. 30.8.2018.
od 14.6.2018. u pisarnicu ide II. 
svežanj, ostatak u ormaru u ref. 4</izvorni_sadrzaj>
    <derivirana_varijabla naziv="DomainObject.Predmet.PrimjedbaSuca_1">20.8.18. spis je u kal. 30.8.2018.
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kolovoza 2018.</izvorni_sadrzaj>
    <derivirana_varijabla naziv="DomainObject.Predmet.SpisIzvanSuda.DatumIzlazaSpisa_1">20.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676</properties:Characters>
  <properties:Lines>33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2018-09-07T11:07:00Z</dcterms:created>
  <dc:creator>Jasmina Matika</dc:creator>
  <cp:lastModifiedBy>Sanja Prodan</cp:lastModifiedBy>
  <cp:lastPrinted>2018-09-17T06:03:00Z</cp:lastPrinted>
  <dcterms:modified xmlns:xsi="http://www.w3.org/2001/XMLSchema-instance" xsi:type="dcterms:W3CDTF">2018-09-17T06:03:00Z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(St-826-2016-povrat jamčevine siesta-autocomplex.docx)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