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1cb0" w14:paraId="7a51cb0" w:rsidRDefault="00974B89" w:rsidR="00974B89" w:rsidRPr="00721BE7">
      <w:pPr>
        <w15:collapsed w:val="false"/>
      </w:pPr>
      <w:bookmarkStart w:name="_GoBack" w:id="0"/>
      <w:bookmarkEnd w:id="0"/>
    </w:p>
    <w:p w:rsidRDefault="00281502" w:rsidR="00281502" w:rsidRPr="00721BE7"/>
    <w:p w:rsidRDefault="00511649" w:rsidR="00511649" w:rsidRPr="00721BE7"/>
    <w:p w:rsidRDefault="00ED7836" w:rsidR="00ED7836" w:rsidRPr="00721BE7"/>
    <w:p w:rsidRDefault="00511649" w:rsidR="00511649" w:rsidRPr="00721BE7"/>
    <w:p w:rsidRDefault="00281502" w:rsidP="00ED7836" w:rsidR="00281502" w:rsidRPr="00721BE7">
      <w:pPr>
        <w:rPr>
          <w:b/>
        </w:rPr>
      </w:pPr>
      <w:r w:rsidRPr="00721BE7">
        <w:rPr>
          <w:b/>
        </w:rPr>
        <w:t>REPUBLIKA HRVATSKA</w:t>
      </w:r>
      <w:r w:rsidRPr="00721BE7">
        <w:rPr>
          <w:b/>
        </w:rPr>
        <w:tab/>
      </w:r>
      <w:r w:rsidRPr="00721BE7">
        <w:rPr>
          <w:b/>
        </w:rPr>
        <w:tab/>
      </w:r>
      <w:r w:rsidRPr="00721BE7">
        <w:rPr>
          <w:b/>
        </w:rPr>
        <w:tab/>
      </w:r>
      <w:r w:rsidR="00511649" w:rsidRPr="00721BE7">
        <w:rPr>
          <w:b/>
        </w:rPr>
        <w:tab/>
      </w:r>
    </w:p>
    <w:p w:rsidRDefault="00281502" w:rsidR="00281502" w:rsidRPr="00721BE7">
      <w:pPr>
        <w:rPr>
          <w:b/>
        </w:rPr>
      </w:pPr>
      <w:r w:rsidRPr="00721BE7">
        <w:rPr>
          <w:b/>
        </w:rPr>
        <w:t>TRGOVAČKI SUD U ZADRU</w:t>
      </w:r>
    </w:p>
    <w:p w:rsidRDefault="00133A00" w:rsidR="00133A00" w:rsidRPr="00721BE7">
      <w:pPr>
        <w:rPr>
          <w:bCs/>
        </w:rPr>
      </w:pPr>
      <w:r w:rsidRPr="00721BE7">
        <w:rPr>
          <w:bCs/>
        </w:rPr>
        <w:t>Ulica dr. Franje Tuđmana 35</w:t>
      </w:r>
    </w:p>
    <w:p w:rsidRDefault="00133A00" w:rsidR="00133A00" w:rsidRPr="00721BE7">
      <w:pPr>
        <w:rPr>
          <w:bCs/>
        </w:rPr>
      </w:pPr>
      <w:r w:rsidRPr="00721BE7">
        <w:rPr>
          <w:bCs/>
        </w:rPr>
        <w:t>23000 Zadar</w:t>
      </w:r>
    </w:p>
    <w:p w:rsidRDefault="00CA7947" w:rsidR="00CA7947" w:rsidRPr="00721BE7"/>
    <w:p w:rsidRDefault="009D7B4C" w:rsidP="009D7B4C" w:rsidR="009D7B4C" w:rsidRPr="00721BE7">
      <w:pPr>
        <w:jc w:val="center"/>
        <w:rPr>
          <w:b/>
          <w:bCs/>
        </w:rPr>
      </w:pPr>
      <w:r w:rsidRPr="00721BE7">
        <w:rPr>
          <w:b/>
          <w:bCs/>
        </w:rPr>
        <w:t xml:space="preserve">R E P U B L I K A  H R V A T S K A </w:t>
      </w:r>
    </w:p>
    <w:p w:rsidRDefault="009D7B4C" w:rsidP="009D7B4C" w:rsidR="009D7B4C" w:rsidRPr="00721BE7">
      <w:pPr>
        <w:rPr>
          <w:b/>
          <w:bCs/>
        </w:rPr>
      </w:pPr>
    </w:p>
    <w:p w:rsidRDefault="009D7B4C" w:rsidP="009D7B4C" w:rsidR="009D7B4C" w:rsidRPr="00721BE7">
      <w:pPr>
        <w:jc w:val="center"/>
        <w:rPr>
          <w:b/>
          <w:bCs/>
        </w:rPr>
      </w:pPr>
      <w:r w:rsidRPr="00721BE7">
        <w:rPr>
          <w:b/>
          <w:bCs/>
        </w:rPr>
        <w:t xml:space="preserve">Z A K LJ U Č A K </w:t>
      </w:r>
    </w:p>
    <w:p w:rsidRDefault="00EF24EA" w:rsidP="009D7B4C" w:rsidR="00EF24EA" w:rsidRPr="00721BE7">
      <w:pPr>
        <w:jc w:val="center"/>
        <w:rPr>
          <w:b/>
          <w:bCs/>
        </w:rPr>
      </w:pPr>
    </w:p>
    <w:p w:rsidRDefault="00EF24EA" w:rsidP="009F0610" w:rsidR="009D7B4C">
      <w:pPr>
        <w:ind w:firstLine="993"/>
        <w:jc w:val="both"/>
      </w:pPr>
      <w:r w:rsidRPr="00721BE7">
        <w:t xml:space="preserve">Trgovački sud u Zadru, po sutkinji Ani Markač, </w:t>
      </w:r>
      <w:r w:rsidR="00454ABC">
        <w:t>u predstečajnom postupku nad dužnikom</w:t>
      </w:r>
      <w:r w:rsidR="00454ABC" w:rsidRPr="00721BE7">
        <w:t xml:space="preserve"> </w:t>
      </w:r>
      <w:r w:rsidR="00333F00" w:rsidRPr="003724E1">
        <w:t xml:space="preserve">TORNADO COMMERCE d.o.o., Bibinje, Zadarska 1, OIB:48432428535, kojeg zastupaju punomoćnici, odvjetnici iz Odvjetničkog društva Gluić &amp; Ninčević iz Zadra, Špire Brusine 16, dana </w:t>
      </w:r>
      <w:r w:rsidR="00333F00">
        <w:t>8. svibnja 2017., donosi</w:t>
      </w:r>
    </w:p>
    <w:p w:rsidRDefault="00333F00" w:rsidP="009F0610" w:rsidR="00333F00" w:rsidRPr="00721BE7">
      <w:pPr>
        <w:ind w:firstLine="993"/>
        <w:jc w:val="both"/>
      </w:pPr>
    </w:p>
    <w:p w:rsidRDefault="009D7B4C" w:rsidP="008B5046" w:rsidR="009314CB" w:rsidRPr="00721BE7">
      <w:pPr>
        <w:jc w:val="center"/>
        <w:rPr>
          <w:b/>
          <w:bCs/>
        </w:rPr>
      </w:pPr>
      <w:r w:rsidRPr="00721BE7">
        <w:rPr>
          <w:b/>
          <w:bCs/>
        </w:rPr>
        <w:t xml:space="preserve">z a k </w:t>
      </w:r>
      <w:proofErr w:type="spellStart"/>
      <w:r w:rsidRPr="00721BE7">
        <w:rPr>
          <w:b/>
          <w:bCs/>
        </w:rPr>
        <w:t>lj</w:t>
      </w:r>
      <w:proofErr w:type="spellEnd"/>
      <w:r w:rsidRPr="00721BE7">
        <w:rPr>
          <w:b/>
          <w:bCs/>
        </w:rPr>
        <w:t xml:space="preserve"> u č </w:t>
      </w:r>
      <w:r w:rsidR="0064417A" w:rsidRPr="00721BE7">
        <w:rPr>
          <w:b/>
          <w:bCs/>
        </w:rPr>
        <w:t>a k</w:t>
      </w:r>
    </w:p>
    <w:p w:rsidRDefault="009D7B4C" w:rsidP="00454ABC" w:rsidR="00454ABC">
      <w:pPr>
        <w:pStyle w:val="StandardWeb"/>
        <w:ind w:firstLine="708"/>
        <w:jc w:val="both"/>
      </w:pPr>
      <w:r w:rsidRPr="00721BE7">
        <w:rPr>
          <w:b/>
          <w:bCs/>
        </w:rPr>
        <w:t xml:space="preserve"> </w:t>
      </w:r>
      <w:r w:rsidR="00454ABC">
        <w:t>I. Nalaže se Financijskoj agenciji, Regionalnom centru Split da po primitku ovog zaključka odmah postupi sukladno odredbi čl. 43. st. 6. Stečajnog zakona te ovom Sudu dostavi cjelokupnu primljenu dokumentaciju u papirnatom obliku.</w:t>
      </w:r>
    </w:p>
    <w:p w:rsidRDefault="00454ABC" w:rsidP="00454ABC" w:rsidR="00454ABC">
      <w:pPr>
        <w:ind w:firstLine="708"/>
        <w:jc w:val="both"/>
        <w:rPr>
          <w:bCs/>
        </w:rPr>
      </w:pPr>
      <w:r>
        <w:t>II.</w:t>
      </w:r>
      <w:r>
        <w:rPr>
          <w:b/>
        </w:rPr>
        <w:t xml:space="preserve"> </w:t>
      </w:r>
      <w:r>
        <w:rPr>
          <w:bCs/>
        </w:rPr>
        <w:t xml:space="preserve">Ukoliko Financijska agencija ne postupi po uputi Suda iz točke I. izreke ovog zaključka ista se upozorava na posljedice iz čl. 45. st. 2. Stečajnog zakona. </w:t>
      </w:r>
    </w:p>
    <w:p w:rsidRDefault="00454ABC" w:rsidP="00454ABC" w:rsidR="00454ABC">
      <w:pPr>
        <w:ind w:firstLine="708"/>
        <w:jc w:val="both"/>
        <w:rPr>
          <w:bCs/>
        </w:rPr>
      </w:pPr>
    </w:p>
    <w:p w:rsidRDefault="00333F00" w:rsidP="00454ABC" w:rsidR="00454ABC">
      <w:pPr>
        <w:pStyle w:val="Tijeloteksta2"/>
        <w:spacing w:lineRule="auto" w:line="240"/>
        <w:ind w:firstLine="708" w:left="2124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Zadru 8. svibnja 2017. </w:t>
      </w:r>
    </w:p>
    <w:p w:rsidRDefault="00454ABC" w:rsidP="00454ABC" w:rsidR="00454ABC"/>
    <w:p w:rsidRDefault="006E7C60" w:rsidP="00370EEB" w:rsidR="006E7C60" w:rsidRPr="005A523D">
      <w:pPr>
        <w:jc w:val="right"/>
      </w:pPr>
      <w:r w:rsidRPr="005A523D">
        <w:t>Sutkinja</w:t>
      </w:r>
    </w:p>
    <w:p w:rsidRDefault="006E7C60" w:rsidP="00370EEB" w:rsidR="006E7C60" w:rsidRPr="005A523D">
      <w:pPr>
        <w:jc w:val="right"/>
      </w:pPr>
      <w:r w:rsidRPr="005A523D">
        <w:tab/>
      </w:r>
      <w:r w:rsidRPr="005A523D">
        <w:tab/>
      </w:r>
      <w:r w:rsidRPr="005A523D">
        <w:tab/>
      </w:r>
      <w:r w:rsidRPr="005A523D">
        <w:tab/>
      </w:r>
      <w:r w:rsidRPr="005A523D">
        <w:tab/>
      </w:r>
      <w:r w:rsidRPr="005A523D">
        <w:tab/>
      </w:r>
      <w:r w:rsidRPr="005A523D">
        <w:tab/>
        <w:t xml:space="preserve">                 An</w:t>
      </w:r>
      <w:r w:rsidR="00370EEB">
        <w:t>a Markač</w:t>
      </w:r>
    </w:p>
    <w:p w:rsidRDefault="006E7C60" w:rsidP="006E7C60" w:rsidR="006E7C60"/>
    <w:p w:rsidRDefault="006E7C60" w:rsidP="00454ABC" w:rsidR="006E7C60"/>
    <w:p w:rsidRDefault="00454ABC" w:rsidP="00454ABC" w:rsidR="00454ABC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454ABC" w:rsidP="00454ABC" w:rsidR="00454ABC">
      <w:pPr>
        <w:pStyle w:val="Tijeloteksta2"/>
        <w:spacing w:lineRule="auto" w:line="240" w:after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LIJEKU:</w:t>
      </w:r>
    </w:p>
    <w:p w:rsidRDefault="00454ABC" w:rsidP="00454ABC" w:rsidR="00454ABC">
      <w:r>
        <w:t>Protiv ovog zaključka nije dopuštena žalba.(čl. 19. st. 7. Stečajnog zakona).</w:t>
      </w:r>
    </w:p>
    <w:p w:rsidRDefault="00454ABC" w:rsidP="00454ABC" w:rsidR="00454ABC">
      <w:pPr>
        <w:pStyle w:val="Bezproreda"/>
        <w:rPr>
          <w:sz w:val="24"/>
          <w:szCs w:val="24"/>
          <w:lang w:val="hr-HR"/>
        </w:rPr>
      </w:pPr>
    </w:p>
    <w:p w:rsidRDefault="00454ABC" w:rsidP="00454ABC" w:rsidR="00454ABC">
      <w:pPr>
        <w:pStyle w:val="Bezproreda"/>
        <w:rPr>
          <w:sz w:val="24"/>
          <w:szCs w:val="24"/>
          <w:lang w:val="hr-HR"/>
        </w:rPr>
      </w:pPr>
    </w:p>
    <w:p w:rsidRDefault="00454ABC" w:rsidP="00454ABC" w:rsidR="00454ABC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</w:p>
    <w:p w:rsidRDefault="00454ABC" w:rsidP="00454ABC" w:rsidR="00454ABC">
      <w:pPr>
        <w:jc w:val="both"/>
      </w:pPr>
      <w:r>
        <w:t>- FINA- i, Split, Mažuranićevo šetalište 24/b, sa naznakom „ Pisarnica - Predstečajni postupak“ i elektroničkim putem</w:t>
      </w:r>
    </w:p>
    <w:p w:rsidRDefault="00454ABC" w:rsidP="00454ABC" w:rsidR="00454ABC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e-Oglasna ploča suda</w:t>
      </w:r>
    </w:p>
    <w:p w:rsidRDefault="00333F00" w:rsidP="00454ABC" w:rsidR="00454ABC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u</w:t>
      </w:r>
      <w:r w:rsidR="00454ABC">
        <w:rPr>
          <w:sz w:val="24"/>
          <w:szCs w:val="24"/>
          <w:lang w:val="hr-HR"/>
        </w:rPr>
        <w:t xml:space="preserve"> spis</w:t>
      </w:r>
    </w:p>
    <w:p w:rsidRDefault="00454ABC" w:rsidP="00454ABC" w:rsidR="00454ABC">
      <w:pPr>
        <w:pStyle w:val="Tijeloteksta2"/>
        <w:spacing w:lineRule="auto" w:line="240"/>
        <w:ind w:left="357"/>
        <w:rPr>
          <w:sz w:val="24"/>
          <w:szCs w:val="24"/>
          <w:lang w:val="hr-HR"/>
        </w:rPr>
      </w:pPr>
    </w:p>
    <w:p w:rsidRDefault="00454ABC" w:rsidP="00454ABC" w:rsidR="00454ABC"/>
    <w:p w:rsidRDefault="009D7B4C" w:rsidP="008B5046" w:rsidR="009D7B4C" w:rsidRPr="00721BE7">
      <w:pPr>
        <w:jc w:val="center"/>
        <w:rPr>
          <w:b/>
          <w:bCs/>
        </w:rPr>
      </w:pPr>
    </w:p>
    <w:sectPr w:rsidSect="00F801BE" w:rsidR="009D7B4C" w:rsidRPr="00721BE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993" w:right="1417" w:top="124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2D8" w:rsidP="00ED7836" w:rsidR="004A42D8">
      <w:r>
        <w:separator/>
      </w:r>
    </w:p>
  </w:endnote>
  <w:endnote w:id="0" w:type="continuationSeparator">
    <w:p w:rsidRDefault="004A42D8" w:rsidP="00ED7836" w:rsidR="004A4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1931355"/>
      <w:docPartObj>
        <w:docPartGallery w:val="Page Numbers (Bottom of Page)"/>
        <w:docPartUnique/>
      </w:docPartObj>
    </w:sdtPr>
    <w:sdtEndPr/>
    <w:sdtContent>
      <w:p w:rsidRDefault="00377DB0" w:rsidR="00377DB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4ABC">
          <w:rPr>
            <w:noProof/>
          </w:rPr>
          <w:t>2</w:t>
        </w:r>
        <w:r>
          <w:fldChar w:fldCharType="end"/>
        </w:r>
      </w:p>
    </w:sdtContent>
  </w:sdt>
  <w:p w:rsidRDefault="00377DB0" w:rsidR="00377DB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2D8" w:rsidP="00ED7836" w:rsidR="004A42D8">
      <w:r>
        <w:separator/>
      </w:r>
    </w:p>
  </w:footnote>
  <w:footnote w:id="0" w:type="continuationSeparator">
    <w:p w:rsidRDefault="004A42D8" w:rsidP="00ED7836" w:rsidR="004A42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8748324"/>
      <w:docPartObj>
        <w:docPartGallery w:val="Page Numbers (Top of Page)"/>
        <w:docPartUnique/>
      </w:docPartObj>
    </w:sdtPr>
    <w:sdtEndPr/>
    <w:sdtContent>
      <w:p w:rsidRDefault="00F801BE" w:rsidP="00F801BE" w:rsidR="00F801BE" w:rsidRPr="00F801BE">
        <w:pPr>
          <w:pStyle w:val="Zaglavlje"/>
          <w:jc w:val="center"/>
        </w:pPr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54ABC">
          <w:rPr>
            <w:noProof/>
          </w:rPr>
          <w:t>2</w:t>
        </w:r>
        <w:r>
          <w:fldChar w:fldCharType="end"/>
        </w:r>
        <w:r w:rsidRPr="00F801BE">
          <w:rPr>
            <w:sz w:val="22"/>
            <w:szCs w:val="22"/>
          </w:rPr>
          <w:t xml:space="preserve"> </w:t>
        </w:r>
        <w:r>
          <w:rPr>
            <w:sz w:val="22"/>
            <w:szCs w:val="22"/>
          </w:rPr>
          <w:t xml:space="preserve">                            </w:t>
        </w:r>
        <w:r w:rsidRPr="00F801BE">
          <w:t>Poslovni broj: 2 St-1124/16-7</w:t>
        </w:r>
      </w:p>
      <w:p w:rsidRDefault="003E7C30" w:rsidR="00F801BE">
        <w:pPr>
          <w:pStyle w:val="Zaglavlje"/>
          <w:jc w:val="center"/>
        </w:pPr>
      </w:p>
    </w:sdtContent>
  </w:sdt>
  <w:p w:rsidRDefault="00ED7836" w:rsidR="00ED78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1BE" w:rsidP="00F801BE" w:rsidR="00F801BE" w:rsidRPr="00F801BE">
    <w:pPr>
      <w:pStyle w:val="Zaglavlje"/>
      <w:tabs>
        <w:tab w:pos="4536" w:val="clear"/>
        <w:tab w:pos="9072" w:val="clear"/>
        <w:tab w:pos="6470" w:val="left"/>
      </w:tabs>
    </w:pPr>
    <w:r>
      <w:t xml:space="preserve">                                                                       </w:t>
    </w:r>
    <w:r w:rsidR="00454ABC">
      <w:t xml:space="preserve">                            </w:t>
    </w:r>
    <w:r w:rsidR="00333F00">
      <w:t xml:space="preserve">  Poslovni broj: 2 St-68/17-30</w:t>
    </w:r>
  </w:p>
  <w:p w:rsidRDefault="00F801BE" w:rsidP="00F801BE" w:rsidR="00F801BE">
    <w:pPr>
      <w:pStyle w:val="Zaglavlje"/>
      <w:tabs>
        <w:tab w:pos="4536" w:val="clear"/>
        <w:tab w:pos="9072" w:val="clear"/>
        <w:tab w:pos="647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3176EF"/>
    <w:multiLevelType w:val="hybridMultilevel"/>
    <w:tmpl w:val="7924E7E4"/>
    <w:lvl w:tplc="A2E4ABC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A2041E6"/>
    <w:multiLevelType w:val="hybridMultilevel"/>
    <w:tmpl w:val="4EFA3D7C"/>
    <w:lvl w:tplc="2F82ED3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45F74FBE"/>
    <w:multiLevelType w:val="hybridMultilevel"/>
    <w:tmpl w:val="3B768ADE"/>
    <w:lvl w:tplc="576E8B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155C7A"/>
    <w:multiLevelType w:val="hybridMultilevel"/>
    <w:tmpl w:val="AEE643D2"/>
    <w:lvl w:tplc="678246D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BD025DB"/>
    <w:multiLevelType w:val="hybridMultilevel"/>
    <w:tmpl w:val="D53A9AD6"/>
    <w:lvl w:tplc="10DAC32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8A44395"/>
    <w:multiLevelType w:val="hybridMultilevel"/>
    <w:tmpl w:val="989646E4"/>
    <w:lvl w:tplc="FA9A97B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E04543"/>
    <w:multiLevelType w:val="hybridMultilevel"/>
    <w:tmpl w:val="EBF84B82"/>
    <w:lvl w:tplc="E0FEFCE8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6C043610"/>
    <w:multiLevelType w:val="hybridMultilevel"/>
    <w:tmpl w:val="0CF8F5B0"/>
    <w:lvl w:tplc="49B623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74FA"/>
    <w:rsid w:val="00041558"/>
    <w:rsid w:val="000C2890"/>
    <w:rsid w:val="00100424"/>
    <w:rsid w:val="00107C58"/>
    <w:rsid w:val="00133A00"/>
    <w:rsid w:val="0017081E"/>
    <w:rsid w:val="001865CA"/>
    <w:rsid w:val="001A34CF"/>
    <w:rsid w:val="001C6761"/>
    <w:rsid w:val="00202EB3"/>
    <w:rsid w:val="00281502"/>
    <w:rsid w:val="0028366F"/>
    <w:rsid w:val="00285FD1"/>
    <w:rsid w:val="002D0398"/>
    <w:rsid w:val="002E3DB8"/>
    <w:rsid w:val="00331A07"/>
    <w:rsid w:val="00333F00"/>
    <w:rsid w:val="00370EEB"/>
    <w:rsid w:val="00377DB0"/>
    <w:rsid w:val="00387627"/>
    <w:rsid w:val="003E7C30"/>
    <w:rsid w:val="004079EB"/>
    <w:rsid w:val="00440B16"/>
    <w:rsid w:val="00454ABC"/>
    <w:rsid w:val="00460931"/>
    <w:rsid w:val="00477A08"/>
    <w:rsid w:val="004A42D8"/>
    <w:rsid w:val="004E1438"/>
    <w:rsid w:val="004E4AC5"/>
    <w:rsid w:val="00511649"/>
    <w:rsid w:val="0054156D"/>
    <w:rsid w:val="005626FA"/>
    <w:rsid w:val="005A7447"/>
    <w:rsid w:val="00641CAF"/>
    <w:rsid w:val="0064417A"/>
    <w:rsid w:val="0069243A"/>
    <w:rsid w:val="006C7455"/>
    <w:rsid w:val="006D1349"/>
    <w:rsid w:val="006E7C60"/>
    <w:rsid w:val="006F427B"/>
    <w:rsid w:val="00721BE7"/>
    <w:rsid w:val="007459D7"/>
    <w:rsid w:val="00745B54"/>
    <w:rsid w:val="00826556"/>
    <w:rsid w:val="008A3571"/>
    <w:rsid w:val="008B5046"/>
    <w:rsid w:val="008E0DE8"/>
    <w:rsid w:val="008F7013"/>
    <w:rsid w:val="009125D9"/>
    <w:rsid w:val="009314CB"/>
    <w:rsid w:val="00974B89"/>
    <w:rsid w:val="009D3B2C"/>
    <w:rsid w:val="009D63D7"/>
    <w:rsid w:val="009D7B4C"/>
    <w:rsid w:val="009E3603"/>
    <w:rsid w:val="009F0610"/>
    <w:rsid w:val="009F6D73"/>
    <w:rsid w:val="00A00E94"/>
    <w:rsid w:val="00A07A2B"/>
    <w:rsid w:val="00A241EB"/>
    <w:rsid w:val="00A31DA9"/>
    <w:rsid w:val="00A92DCF"/>
    <w:rsid w:val="00B355AE"/>
    <w:rsid w:val="00B650C4"/>
    <w:rsid w:val="00B8044A"/>
    <w:rsid w:val="00C43AB2"/>
    <w:rsid w:val="00C4717C"/>
    <w:rsid w:val="00CA7947"/>
    <w:rsid w:val="00D326C9"/>
    <w:rsid w:val="00D72C03"/>
    <w:rsid w:val="00DB0593"/>
    <w:rsid w:val="00DB2F1B"/>
    <w:rsid w:val="00E0437B"/>
    <w:rsid w:val="00E8641C"/>
    <w:rsid w:val="00E8758E"/>
    <w:rsid w:val="00E920E6"/>
    <w:rsid w:val="00E9641F"/>
    <w:rsid w:val="00ED0E04"/>
    <w:rsid w:val="00ED7836"/>
    <w:rsid w:val="00EF24EA"/>
    <w:rsid w:val="00EF3728"/>
    <w:rsid w:val="00EF4549"/>
    <w:rsid w:val="00F15CE8"/>
    <w:rsid w:val="00F36A07"/>
    <w:rsid w:val="00F801BE"/>
    <w:rsid w:val="00FA55A4"/>
    <w:rsid w:val="00FF1F67"/>
    <w:rsid w:val="00FF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78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7836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ED78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7836"/>
    <w:rPr>
      <w:sz w:val="24"/>
      <w:szCs w:val="24"/>
    </w:rPr>
  </w:style>
  <w:style w:styleId="Hiperveza" w:type="character">
    <w:name w:val="Hyperlink"/>
    <w:basedOn w:val="Zadanifontodlomka"/>
    <w:rsid w:val="0064417A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C7455"/>
    <w:pPr>
      <w:ind w:left="720"/>
      <w:contextualSpacing/>
    </w:pPr>
  </w:style>
  <w:style w:customStyle="true" w:styleId="t-9-8" w:type="paragraph">
    <w:name w:val="t-9-8"/>
    <w:basedOn w:val="Normal"/>
    <w:rsid w:val="00721BE7"/>
    <w:pPr>
      <w:spacing w:after="225" w:beforeAutospacing="true" w:before="100"/>
    </w:pPr>
  </w:style>
  <w:style w:styleId="StandardWeb" w:type="paragraph">
    <w:name w:val="Normal (Web)"/>
    <w:basedOn w:val="Normal"/>
    <w:unhideWhenUsed/>
    <w:rsid w:val="00454ABC"/>
    <w:pPr>
      <w:spacing w:afterAutospacing="true" w:after="100" w:beforeAutospacing="true" w:before="100"/>
    </w:pPr>
  </w:style>
  <w:style w:styleId="Tijeloteksta2" w:type="paragraph">
    <w:name w:val="Body Text 2"/>
    <w:basedOn w:val="Normal"/>
    <w:link w:val="Tijeloteksta2Char"/>
    <w:unhideWhenUsed/>
    <w:rsid w:val="00454ABC"/>
    <w:pPr>
      <w:spacing w:lineRule="auto" w:line="480" w:after="120"/>
    </w:pPr>
    <w:rPr>
      <w:sz w:val="20"/>
      <w:szCs w:val="20"/>
      <w:lang w:val="en-US"/>
    </w:rPr>
  </w:style>
  <w:style w:customStyle="true" w:styleId="Tijeloteksta2Char" w:type="character">
    <w:name w:val="Tijelo teksta 2 Char"/>
    <w:basedOn w:val="Zadanifontodlomka"/>
    <w:link w:val="Tijeloteksta2"/>
    <w:rsid w:val="00454ABC"/>
    <w:rPr>
      <w:lang w:val="en-US"/>
    </w:rPr>
  </w:style>
  <w:style w:styleId="Bezproreda" w:type="paragraph">
    <w:name w:val="No Spacing"/>
    <w:uiPriority w:val="1"/>
    <w:qFormat/>
    <w:rsid w:val="00454AB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924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4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4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4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4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78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7836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ED78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7836"/>
    <w:rPr>
      <w:sz w:val="24"/>
      <w:szCs w:val="24"/>
    </w:rPr>
  </w:style>
  <w:style w:styleId="Hiperveza" w:type="character">
    <w:name w:val="Hyperlink"/>
    <w:basedOn w:val="Zadanifontodlomka"/>
    <w:rsid w:val="0064417A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C7455"/>
    <w:pPr>
      <w:ind w:left="720"/>
      <w:contextualSpacing/>
    </w:pPr>
  </w:style>
  <w:style w:customStyle="1" w:styleId="t-9-8" w:type="paragraph">
    <w:name w:val="t-9-8"/>
    <w:basedOn w:val="Normal"/>
    <w:rsid w:val="00721BE7"/>
    <w:pPr>
      <w:spacing w:after="225" w:before="100" w:beforeAutospacing="1"/>
    </w:pPr>
  </w:style>
  <w:style w:styleId="StandardWeb" w:type="paragraph">
    <w:name w:val="Normal (Web)"/>
    <w:basedOn w:val="Normal"/>
    <w:unhideWhenUsed/>
    <w:rsid w:val="00454ABC"/>
    <w:pPr>
      <w:spacing w:after="100" w:afterAutospacing="1" w:before="100" w:beforeAutospacing="1"/>
    </w:pPr>
  </w:style>
  <w:style w:styleId="Tijeloteksta2" w:type="paragraph">
    <w:name w:val="Body Text 2"/>
    <w:basedOn w:val="Normal"/>
    <w:link w:val="Tijeloteksta2Char"/>
    <w:unhideWhenUsed/>
    <w:rsid w:val="00454ABC"/>
    <w:pPr>
      <w:spacing w:after="120" w:line="480" w:lineRule="auto"/>
    </w:pPr>
    <w:rPr>
      <w:sz w:val="20"/>
      <w:szCs w:val="20"/>
      <w:lang w:val="en-US"/>
    </w:rPr>
  </w:style>
  <w:style w:customStyle="1" w:styleId="Tijeloteksta2Char" w:type="character">
    <w:name w:val="Tijelo teksta 2 Char"/>
    <w:basedOn w:val="Zadanifontodlomka"/>
    <w:link w:val="Tijeloteksta2"/>
    <w:rsid w:val="00454ABC"/>
    <w:rPr>
      <w:lang w:val="en-US"/>
    </w:rPr>
  </w:style>
  <w:style w:styleId="Bezproreda" w:type="paragraph">
    <w:name w:val="No Spacing"/>
    <w:uiPriority w:val="1"/>
    <w:qFormat/>
    <w:rsid w:val="00454AB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924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4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4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4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4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644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961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52803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54656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37002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5812042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80713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146505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182679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52987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5876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2093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758646259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4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053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47271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2453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509358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7246251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15274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8421996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1221205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4517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6948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1032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51403104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4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St-68/2017</izvorni_sadrzaj>
    <derivirana_varijabla naziv="DomainObject.Predmet.OznakaBroj_1">St-68/2017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TORNADO COMMERCE d.o.o. za trgovinu i usluge</izvorni_sadrzaj>
    <derivirana_varijabla naziv="DomainObject.Predmet.StrankaFormated_1">  TORNADO COMMERCE d.o.o. za trgovinu i usluge</derivirana_varijabla>
  </DomainObject.Predmet.StrankaFormated>
  <DomainObject.Predmet.StrankaFormatedOIB>
    <izvorni_sadrzaj>  TORNADO COMMERCE d.o.o. za trgovinu i usluge, OIB 48432428535</izvorni_sadrzaj>
    <derivirana_varijabla naziv="DomainObject.Predmet.StrankaFormatedOIB_1">  TORNADO COMMERCE d.o.o. za trgovinu i usluge, OIB 48432428535</derivirana_varijabla>
  </DomainObject.Predmet.StrankaFormatedOIB>
  <DomainObject.Predmet.StrankaFormatedWithAdress>
    <izvorni_sadrzaj> TORNADO COMMERCE d.o.o. za trgovinu i usluge, Zadarska ulica 1, 23205 Bibinje</izvorni_sadrzaj>
    <derivirana_varijabla naziv="DomainObject.Predmet.StrankaFormatedWithAdress_1"> TORNADO COMMERCE d.o.o. za trgovinu i usluge, Zadarska ulica 1, 23205 Bibinje</derivirana_varijabla>
  </DomainObject.Predmet.StrankaFormatedWithAdress>
  <DomainObject.Predmet.StrankaFormatedWithAdressOIB>
    <izvorni_sadrzaj> TORNADO COMMERCE d.o.o. za trgovinu i usluge, OIB 48432428535, Zadarska ulica 1, 23205 Bibinje</izvorni_sadrzaj>
    <derivirana_varijabla naziv="DomainObject.Predmet.StrankaFormatedWithAdressOIB_1"> TORNADO COMMERCE d.o.o. za trgovinu i usluge, OIB 48432428535, Zadarska ulica 1, 23205 Bibinje</derivirana_varijabla>
  </DomainObject.Predmet.StrankaFormatedWithAdressOIB>
  <DomainObject.Predmet.StrankaWithAdress>
    <izvorni_sadrzaj>TORNADO COMMERCE d.o.o. za trgovinu i usluge Zadarska ulica 1,23205 Bibinje</izvorni_sadrzaj>
    <derivirana_varijabla naziv="DomainObject.Predmet.StrankaWithAdress_1">TORNADO COMMERCE d.o.o. za trgovinu i usluge Zadarska ulica 1,23205 Bibinje</derivirana_varijabla>
  </DomainObject.Predmet.StrankaWithAdress>
  <DomainObject.Predmet.StrankaWithAdressOIB>
    <izvorni_sadrzaj>TORNADO COMMERCE d.o.o. za trgovinu i usluge, OIB 48432428535, Zadarska ulica 1,23205 Bibinje</izvorni_sadrzaj>
    <derivirana_varijabla naziv="DomainObject.Predmet.StrankaWithAdressOIB_1">TORNADO COMMERCE d.o.o. za trgovinu i usluge, OIB 48432428535, Zadarska ulica 1,23205 Bibinje</derivirana_varijabla>
  </DomainObject.Predmet.StrankaWithAdressOIB>
  <DomainObject.Predmet.StrankaNazivFormated>
    <izvorni_sadrzaj>TORNADO COMMERCE d.o.o. za trgovinu i usluge</izvorni_sadrzaj>
    <derivirana_varijabla naziv="DomainObject.Predmet.StrankaNazivFormated_1">TORNADO COMMERCE d.o.o. za trgovinu i usluge</derivirana_varijabla>
  </DomainObject.Predmet.StrankaNazivFormated>
  <DomainObject.Predmet.StrankaNazivFormatedOIB>
    <izvorni_sadrzaj>TORNADO COMMERCE d.o.o. za trgovinu i usluge, OIB 48432428535</izvorni_sadrzaj>
    <derivirana_varijabla naziv="DomainObject.Predmet.StrankaNazivFormatedOIB_1">TORNADO COMMERCE d.o.o. za trgovinu i usluge, OIB 48432428535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TORNADO COMMERCE d.o.o. za trgovinu i usluge</item>
    </izvorni_sadrzaj>
    <derivirana_varijabla naziv="DomainObject.Predmet.StrankaListFormated_1">
      <item>TORNADO COMMERCE d.o.o. za trgovinu i usluge</item>
    </derivirana_varijabla>
  </DomainObject.Predmet.StrankaListFormated>
  <DomainObject.Predmet.StrankaListFormatedOIB>
    <izvorni_sadrzaj>
      <item>TORNADO COMMERCE d.o.o. za trgovinu i usluge, OIB 48432428535</item>
    </izvorni_sadrzaj>
    <derivirana_varijabla naziv="DomainObject.Predmet.StrankaListFormatedOIB_1">
      <item>TORNADO COMMERCE d.o.o. za trgovinu i usluge, OIB 48432428535</item>
    </derivirana_varijabla>
  </DomainObject.Predmet.StrankaListFormatedOIB>
  <DomainObject.Predmet.StrankaListFormatedWithAdress>
    <izvorni_sadrzaj>
      <item>TORNADO COMMERCE d.o.o. za trgovinu i usluge, Zadarska ulica 1, 23205 Bibinje</item>
    </izvorni_sadrzaj>
    <derivirana_varijabla naziv="DomainObject.Predmet.StrankaListFormatedWithAdress_1">
      <item>TORNADO COMMERCE d.o.o. za trgovinu i usluge, Zadarska ulica 1, 23205 Bibinje</item>
    </derivirana_varijabla>
  </DomainObject.Predmet.StrankaListFormatedWithAdress>
  <DomainObject.Predmet.StrankaListFormatedWithAdressOIB>
    <izvorni_sadrzaj>
      <item>TORNADO COMMERCE d.o.o. za trgovinu i usluge, OIB 48432428535, Zadarska ulica 1, 23205 Bibinje</item>
    </izvorni_sadrzaj>
    <derivirana_varijabla naziv="DomainObject.Predmet.StrankaListFormatedWithAdressOIB_1">
      <item>TORNADO COMMERCE d.o.o. za trgovinu i usluge, OIB 48432428535, Zadarska ulica 1, 23205 Bibinje</item>
    </derivirana_varijabla>
  </DomainObject.Predmet.StrankaListFormatedWithAdressOIB>
  <DomainObject.Predmet.StrankaListNazivFormated>
    <izvorni_sadrzaj>
      <item>TORNADO COMMERCE d.o.o. za trgovinu i usluge</item>
    </izvorni_sadrzaj>
    <derivirana_varijabla naziv="DomainObject.Predmet.StrankaListNazivFormated_1">
      <item>TORNADO COMMERCE d.o.o. za trgovinu i usluge</item>
    </derivirana_varijabla>
  </DomainObject.Predmet.StrankaListNazivFormated>
  <DomainObject.Predmet.StrankaListNazivFormatedOIB>
    <izvorni_sadrzaj>
      <item>TORNADO COMMERCE d.o.o. za trgovinu i usluge, OIB 48432428535</item>
    </izvorni_sadrzaj>
    <derivirana_varijabla naziv="DomainObject.Predmet.StrankaListNazivFormatedOIB_1">
      <item>TORNADO COMMERCE d.o.o. za trgovinu i usluge, OIB 48432428535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ANTE GLUIĆ &amp; ŠIME NINČEVIĆ društvo s ograničenom odgovornošću</item>
    </izvorni_sadrzaj>
    <derivirana_varijabla naziv="DomainObject.Predmet.OstaliListFormated_1">
      <item>ODVJETNIČKO DRUŠTVO ANTE GLUIĆ &amp; ŠIME NINČEVIĆ društvo s ograničenom odgovornošću</item>
    </derivirana_varijabla>
  </DomainObject.Predmet.OstaliListFormated>
  <DomainObject.Predmet.OstaliListFormatedOIB>
    <izvorni_sadrzaj>
      <item>ODVJETNIČKO DRUŠTVO ANTE GLUIĆ &amp; ŠIME NINČEVIĆ društvo s ograničenom odgovornošću, OIB 75663620109</item>
    </izvorni_sadrzaj>
    <derivirana_varijabla naziv="DomainObject.Predmet.OstaliListFormatedOIB_1">
      <item>ODVJETNIČKO DRUŠTVO ANTE GLUIĆ &amp; ŠIME NINČEVIĆ društvo s ograničenom odgovornošću, OIB 75663620109</item>
    </derivirana_varijabla>
  </DomainObject.Predmet.OstaliListFormatedOIB>
  <DomainObject.Predmet.OstaliListFormatedWithAdress>
    <izvorni_sadrzaj>
      <item>ODVJETNIČKO DRUŠTVO ANTE GLUIĆ &amp; ŠIME NINČEVIĆ društvo s ograničenom odgovornošću, Špire Brusine 16, 23000 Zadar</item>
    </izvorni_sadrzaj>
    <derivirana_varijabla naziv="DomainObject.Predmet.OstaliListFormatedWithAdress_1">
      <item>ODVJETNIČKO DRUŠTVO ANTE GLUIĆ &amp; ŠIME NINČEVIĆ društvo s ograničenom odgovornošću, Špire Brusine 16, 23000 Zadar</item>
    </derivirana_varijabla>
  </DomainObject.Predmet.OstaliListFormatedWithAdress>
  <DomainObject.Predmet.OstaliListFormatedWithAdressOIB>
    <izvorni_sadrzaj>
      <item>ODVJETNIČKO DRUŠTVO ANTE GLUIĆ &amp; ŠIME NINČEVIĆ društvo s ograničenom odgovornošću, OIB 75663620109, Špire Brusine 16, 23000 Zadar</item>
    </izvorni_sadrzaj>
    <derivirana_varijabla naziv="DomainObject.Predmet.OstaliListFormatedWithAdressOIB_1">
      <item>ODVJETNIČKO DRUŠTVO ANTE GLUIĆ &amp; ŠIME NINČEVIĆ društvo s ograničenom odgovornošću, OIB 75663620109, Špire Brusine 16, 23000 Zadar</item>
    </derivirana_varijabla>
  </DomainObject.Predmet.OstaliListFormatedWithAdressOIB>
  <DomainObject.Predmet.OstaliListNazivFormated>
    <izvorni_sadrzaj>
      <item>ODVJETNIČKO DRUŠTVO ANTE GLUIĆ &amp; ŠIME NINČEVIĆ društvo s ograničenom odgovornošću</item>
    </izvorni_sadrzaj>
    <derivirana_varijabla naziv="DomainObject.Predmet.OstaliListNazivFormated_1">
      <item>ODVJETNIČKO DRUŠTVO ANTE GLUIĆ &amp; ŠIME NINČEVIĆ društvo s ograničenom odgovornošću</item>
    </derivirana_varijabla>
  </DomainObject.Predmet.OstaliListNazivFormated>
  <DomainObject.Predmet.OstaliListNazivFormatedOIB>
    <izvorni_sadrzaj>
      <item>ODVJETNIČKO DRUŠTVO ANTE GLUIĆ &amp; ŠIME NINČEVIĆ društvo s ograničenom odgovornošću, OIB 75663620109</item>
    </izvorni_sadrzaj>
    <derivirana_varijabla naziv="DomainObject.Predmet.OstaliListNazivFormatedOIB_1">
      <item>ODVJETNIČKO DRUŠTVO ANTE GLUIĆ &amp; ŠIME NINČEVIĆ društvo s ograničenom odgovornošću, OIB 75663620109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TORNADO COMMERCE d.o.o. za trgovinu i usluge</izvorni_sadrzaj>
    <derivirana_varijabla naziv="DomainObject.Predmet.StrankaIDrugi_1">TORNADO COMMERCE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TORNADO COMMERCE d.o.o. za trgovinu i usluge, OIB 48432428535, Zadarska ulica 1, 23205 Bibinje</izvorni_sadrzaj>
    <derivirana_varijabla naziv="DomainObject.Predmet.StrankaIDrugiAdressOIB_1">TORNADO COMMERCE d.o.o. za trgovinu i usluge, OIB 48432428535, Zadarska ulica 1, 23205 Bibinje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TORNADO COMMERCE d.o.o. za trgovinu i usluge</item>
      <item>ODVJETNIČKO DRUŠTVO ANTE GLUIĆ &amp; ŠIME NINČEVIĆ društvo s ograničenom odgovornošću</item>
    </izvorni_sadrzaj>
    <derivirana_varijabla naziv="DomainObject.Predmet.SudioniciListNaziv_1">
      <item>TORNADO COMMERCE d.o.o. za trgovinu i usluge</item>
      <item>ODVJETNIČKO DRUŠTVO ANTE GLUIĆ &amp; ŠIME NINČEVIĆ društvo s ograničenom odgovornošću</item>
    </derivirana_varijabla>
  </DomainObject.Predmet.SudioniciListNaziv>
  <DomainObject.Predmet.SudioniciListAdressOIB>
    <izvorni_sadrzaj>
      <item>TORNADO COMMERCE d.o.o. za trgovinu i usluge, OIB 48432428535, Zadarska ulica 1,23205 Bibinje</item>
      <item>ODVJETNIČKO DRUŠTVO ANTE GLUIĆ &amp; ŠIME NINČEVIĆ društvo s ograničenom odgovornošću, OIB 75663620109, Špire Brusine 16,23000 Zadar</item>
    </izvorni_sadrzaj>
    <derivirana_varijabla naziv="DomainObject.Predmet.SudioniciListAdressOIB_1">
      <item>TORNADO COMMERCE d.o.o. za trgovinu i usluge, OIB 48432428535, Zadarska ulica 1,23205 Bibinje</item>
      <item>ODVJETNIČKO DRUŠTVO ANTE GLUIĆ &amp; ŠIME NINČEVIĆ društvo s ograničenom odgovornošću, OIB 75663620109,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48432428535</item>
      <item>, OIB 75663620109</item>
    </izvorni_sadrzaj>
    <derivirana_varijabla naziv="DomainObject.Predmet.SudioniciListNazivOIB_1">
      <item>, OIB 48432428535</item>
      <item>, OIB 75663620109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F8E9A3-C386-43A4-A93F-86A3494884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934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2017-05-08T10:37:00Z</dcterms:created>
  <dc:creator>Administrator</dc:creator>
  <cp:lastModifiedBy>Marijana Žuža</cp:lastModifiedBy>
  <cp:lastPrinted>2017-05-08T10:38:00Z</cp:lastPrinted>
  <dcterms:modified xmlns:xsi="http://www.w3.org/2001/XMLSchema-instance" xsi:type="dcterms:W3CDTF">2017-05-08T11:10:00Z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