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f6f9" w14:paraId="5e5f6f9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C86707">
        <w:rPr>
          <w:sz w:val="24"/>
          <w:szCs w:val="24"/>
        </w:rPr>
        <w:t>¨Ivan Galić, Samoborska 44, Strmec,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C86707">
        <w:rPr>
          <w:sz w:val="24"/>
          <w:szCs w:val="24"/>
        </w:rPr>
        <w:t>1.150,01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424FB1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424FB1" w:rsidP="00424FB1" w:rsidR="00424FB1">
      <w:pPr>
        <w:ind w:firstLine="720" w:left="3600"/>
        <w:jc w:val="both"/>
      </w:pPr>
      <w:r>
        <w:t>Za točnost otpravka, ovlašteni službenik:</w:t>
      </w:r>
    </w:p>
    <w:p w:rsidRDefault="00424FB1" w:rsidP="00422EE0" w:rsidR="00424FB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424FB1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F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4FB1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B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B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429</properties:Words>
  <properties:Characters>2375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2018-08-27T10:50:00Z</dcterms:created>
  <dc:creator>Ante</dc:creator>
  <cp:lastModifiedBy>Valentina Delač</cp:lastModifiedBy>
  <cp:lastPrinted>2018-08-27T09:32:00Z</cp:lastPrinted>
  <dcterms:modified xmlns:xsi="http://www.w3.org/2001/XMLSchema-instance" xsi:type="dcterms:W3CDTF">2018-08-27T12:01:00Z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Galić.docx)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