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5e6d" w14:paraId="7ec5e6d" w:rsidRDefault="003B4991" w:rsidP="0033450D" w:rsidR="0033450D" w:rsidRPr="00A50FD6">
      <w:pPr>
        <w:jc w:val="right"/>
        <w15:collapsed w:val="false"/>
      </w:pPr>
      <w:bookmarkStart w:name="_GoBack" w:id="0"/>
      <w:bookmarkEnd w:id="0"/>
      <w:r w:rsidRPr="00A50FD6">
        <w:rPr>
          <w:rFonts w:cs="Arial" w:hAnsi="Arial" w:ascii="Arial"/>
        </w:rPr>
        <w:tab/>
      </w:r>
    </w:p>
    <w:p w:rsidRDefault="00A50FD6" w:rsidP="00E402A9" w:rsidR="00E402A9" w:rsidRPr="00A50FD6">
      <w:pPr>
        <w:ind w:firstLine="708"/>
      </w:pPr>
      <w:r w:rsidRPr="00A50FD6">
        <w:rPr>
          <w:noProof/>
        </w:rPr>
        <w:t xml:space="preserve">  </w:t>
      </w:r>
      <w:r w:rsidR="00E402A9" w:rsidRPr="00A50FD6">
        <w:rPr>
          <w:noProof/>
        </w:rPr>
        <w:t xml:space="preserve">   </w:t>
      </w:r>
      <w:r w:rsidR="00E402A9" w:rsidRPr="00A50FD6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 w:rsidRPr="00A50FD6">
      <w:r w:rsidRPr="00A50FD6">
        <w:rPr>
          <w:rFonts w:eastAsia="MS Mincho"/>
        </w:rPr>
        <w:t xml:space="preserve">  REPUBLIKA HRVATSKA</w:t>
      </w:r>
    </w:p>
    <w:p w:rsidRDefault="00E402A9" w:rsidP="00E402A9" w:rsidR="00E402A9" w:rsidRPr="00A50FD6">
      <w:r w:rsidRPr="00A50FD6">
        <w:rPr>
          <w:rFonts w:eastAsia="MS Mincho"/>
        </w:rPr>
        <w:t>TRGOVAČKI SUD U RIJECI</w:t>
      </w:r>
    </w:p>
    <w:p w:rsidRDefault="00E402A9" w:rsidP="00E402A9" w:rsidR="00E402A9" w:rsidRPr="00A50FD6">
      <w:r w:rsidRPr="00A50FD6">
        <w:rPr>
          <w:rFonts w:eastAsia="MS Mincho"/>
        </w:rPr>
        <w:t xml:space="preserve">      Rijeka, Zadarska 1 i 3</w:t>
      </w:r>
      <w:r w:rsidR="00A50FD6" w:rsidRPr="00A50FD6">
        <w:rPr>
          <w:rFonts w:eastAsia="MS Mincho"/>
        </w:rPr>
        <w:tab/>
      </w:r>
      <w:r w:rsidR="00A50FD6" w:rsidRPr="00A50FD6">
        <w:rPr>
          <w:rFonts w:eastAsia="MS Mincho"/>
        </w:rPr>
        <w:tab/>
      </w:r>
      <w:r w:rsidR="00A50FD6" w:rsidRPr="00A50FD6">
        <w:rPr>
          <w:rFonts w:eastAsia="MS Mincho"/>
        </w:rPr>
        <w:tab/>
      </w:r>
      <w:r w:rsidR="00A50FD6" w:rsidRPr="00A50FD6">
        <w:rPr>
          <w:rFonts w:eastAsia="MS Mincho"/>
        </w:rPr>
        <w:tab/>
      </w:r>
      <w:r w:rsidR="00A50FD6" w:rsidRPr="00A50FD6">
        <w:rPr>
          <w:rFonts w:eastAsia="MS Mincho"/>
        </w:rPr>
        <w:tab/>
        <w:t xml:space="preserve">     </w:t>
      </w:r>
      <w:r w:rsidR="00A50FD6" w:rsidRPr="00A50FD6">
        <w:t>Poslovni broj  7 St-1252/2016-16</w:t>
      </w:r>
    </w:p>
    <w:p w:rsidRDefault="00E402A9" w:rsidP="00E402A9" w:rsidR="00E402A9" w:rsidRPr="00A50FD6">
      <w:pPr>
        <w:rPr>
          <w:rFonts w:eastAsia="MS Mincho"/>
        </w:rPr>
      </w:pPr>
    </w:p>
    <w:p w:rsidRDefault="00E402A9" w:rsidP="00E402A9" w:rsidR="00E402A9" w:rsidRPr="00A50FD6">
      <w:pPr>
        <w:jc w:val="center"/>
        <w:rPr>
          <w:rFonts w:eastAsia="MS Mincho"/>
        </w:rPr>
      </w:pPr>
    </w:p>
    <w:p w:rsidRDefault="00E402A9" w:rsidP="00E402A9" w:rsidR="00E402A9" w:rsidRPr="00A50FD6">
      <w:pPr>
        <w:jc w:val="both"/>
        <w:rPr>
          <w:rFonts w:eastAsia="MS Mincho"/>
        </w:rPr>
      </w:pPr>
    </w:p>
    <w:p w:rsidRDefault="00E402A9" w:rsidP="00E402A9" w:rsidR="00E402A9" w:rsidRPr="00A50FD6">
      <w:pPr>
        <w:jc w:val="center"/>
      </w:pPr>
    </w:p>
    <w:p w:rsidRDefault="00E402A9" w:rsidP="00760DF1" w:rsidR="00760DF1" w:rsidRPr="00A50FD6">
      <w:pPr>
        <w:ind w:firstLine="720"/>
        <w:jc w:val="both"/>
        <w:rPr>
          <w:lang w:eastAsia="hr-HR"/>
        </w:rPr>
      </w:pPr>
      <w:r w:rsidRPr="00A50FD6">
        <w:rPr>
          <w:rFonts w:eastAsia="MS Mincho"/>
        </w:rPr>
        <w:t xml:space="preserve">Trgovački sud u Rijeci, po sucu Liljani Ugrin, </w:t>
      </w:r>
      <w:r w:rsidR="00A50FD6" w:rsidRPr="00A50FD6">
        <w:rPr>
          <w:rFonts w:eastAsia="MS Mincho"/>
        </w:rPr>
        <w:t>u</w:t>
      </w:r>
      <w:r w:rsidRPr="00A50FD6">
        <w:rPr>
          <w:rFonts w:eastAsia="MS Mincho"/>
        </w:rPr>
        <w:t xml:space="preserve"> stečajno</w:t>
      </w:r>
      <w:r w:rsidR="00AC025D" w:rsidRPr="00A50FD6">
        <w:rPr>
          <w:rFonts w:eastAsia="MS Mincho"/>
        </w:rPr>
        <w:t>m</w:t>
      </w:r>
      <w:r w:rsidRPr="00A50FD6">
        <w:rPr>
          <w:rFonts w:eastAsia="MS Mincho"/>
        </w:rPr>
        <w:t xml:space="preserve"> postupk</w:t>
      </w:r>
      <w:r w:rsidR="00AC025D" w:rsidRPr="00A50FD6">
        <w:rPr>
          <w:rFonts w:eastAsia="MS Mincho"/>
        </w:rPr>
        <w:t>u</w:t>
      </w:r>
      <w:r w:rsidRPr="00A50FD6">
        <w:rPr>
          <w:rFonts w:eastAsia="MS Mincho"/>
        </w:rPr>
        <w:t xml:space="preserve"> nad </w:t>
      </w:r>
      <w:r w:rsidR="00AC025D" w:rsidRPr="00A50FD6">
        <w:rPr>
          <w:rFonts w:eastAsia="MS Mincho"/>
        </w:rPr>
        <w:t>dužnik</w:t>
      </w:r>
      <w:r w:rsidR="00A50FD6" w:rsidRPr="00A50FD6">
        <w:rPr>
          <w:rFonts w:eastAsia="MS Mincho"/>
        </w:rPr>
        <w:t>om</w:t>
      </w:r>
      <w:r w:rsidR="00AC025D" w:rsidRPr="00A50FD6">
        <w:rPr>
          <w:rFonts w:eastAsia="MS Mincho"/>
        </w:rPr>
        <w:t xml:space="preserve"> </w:t>
      </w:r>
      <w:r w:rsidRPr="00A50FD6">
        <w:t xml:space="preserve">Stečajna masa iza </w:t>
      </w:r>
      <w:r w:rsidR="002E3169" w:rsidRPr="00A50FD6">
        <w:t>TERI - CROTEK RI društvo s ograničenom odgovornošću za antikorozivnu zaštitu u stečaju</w:t>
      </w:r>
      <w:r w:rsidRPr="00A50FD6">
        <w:t xml:space="preserve"> </w:t>
      </w:r>
      <w:r w:rsidR="002E3169" w:rsidRPr="00A50FD6">
        <w:t>Rijeka</w:t>
      </w:r>
      <w:r w:rsidR="00DE2D18" w:rsidRPr="00A50FD6">
        <w:t>,</w:t>
      </w:r>
      <w:r w:rsidR="002E3169" w:rsidRPr="00A50FD6">
        <w:t xml:space="preserve"> Corrada Ilijassicha 21</w:t>
      </w:r>
      <w:r w:rsidRPr="00A50FD6">
        <w:rPr>
          <w:rFonts w:eastAsia="MS Mincho"/>
        </w:rPr>
        <w:t xml:space="preserve"> (MBS </w:t>
      </w:r>
      <w:r w:rsidR="002E3169" w:rsidRPr="00A50FD6">
        <w:t>040362635</w:t>
      </w:r>
      <w:r w:rsidRPr="00A50FD6">
        <w:rPr>
          <w:lang w:eastAsia="hr-HR"/>
        </w:rPr>
        <w:t xml:space="preserve"> – OIB </w:t>
      </w:r>
      <w:r w:rsidR="002E3169" w:rsidRPr="00A50FD6">
        <w:t>31769343909</w:t>
      </w:r>
      <w:r w:rsidRPr="00A50FD6">
        <w:rPr>
          <w:lang w:eastAsia="hr-HR"/>
        </w:rPr>
        <w:t xml:space="preserve">) </w:t>
      </w:r>
      <w:r w:rsidR="00760DF1" w:rsidRPr="00A50FD6">
        <w:rPr>
          <w:lang w:eastAsia="hr-HR"/>
        </w:rPr>
        <w:t xml:space="preserve">dana </w:t>
      </w:r>
      <w:r w:rsidR="003009D2" w:rsidRPr="00A50FD6">
        <w:rPr>
          <w:lang w:eastAsia="hr-HR"/>
        </w:rPr>
        <w:t>17</w:t>
      </w:r>
      <w:r w:rsidR="00760DF1" w:rsidRPr="00A50FD6">
        <w:rPr>
          <w:lang w:eastAsia="hr-HR"/>
        </w:rPr>
        <w:t xml:space="preserve">. </w:t>
      </w:r>
      <w:r w:rsidR="003009D2" w:rsidRPr="00A50FD6">
        <w:rPr>
          <w:lang w:eastAsia="hr-HR"/>
        </w:rPr>
        <w:t xml:space="preserve">studenog  </w:t>
      </w:r>
      <w:r w:rsidR="00760DF1" w:rsidRPr="00A50FD6">
        <w:rPr>
          <w:lang w:eastAsia="hr-HR"/>
        </w:rPr>
        <w:t xml:space="preserve">2017. </w:t>
      </w:r>
      <w:r w:rsidR="00A9517E" w:rsidRPr="00A50FD6">
        <w:rPr>
          <w:lang w:eastAsia="hr-HR"/>
        </w:rPr>
        <w:t xml:space="preserve">donio je slijedeće </w:t>
      </w:r>
    </w:p>
    <w:p w:rsidRDefault="00760DF1" w:rsidP="00760DF1" w:rsidR="00760DF1" w:rsidRPr="00A50FD6">
      <w:pPr>
        <w:ind w:firstLine="720"/>
        <w:jc w:val="both"/>
        <w:rPr>
          <w:lang w:eastAsia="hr-HR"/>
        </w:rPr>
      </w:pPr>
    </w:p>
    <w:p w:rsidRDefault="00760DF1" w:rsidP="00760DF1" w:rsidR="00760DF1" w:rsidRPr="00A50FD6">
      <w:pPr>
        <w:jc w:val="center"/>
        <w:rPr>
          <w:lang w:eastAsia="hr-HR"/>
        </w:rPr>
      </w:pPr>
      <w:r w:rsidRPr="00A50FD6">
        <w:rPr>
          <w:lang w:eastAsia="hr-HR"/>
        </w:rPr>
        <w:t>R J E Š E N J E</w:t>
      </w:r>
    </w:p>
    <w:p w:rsidRDefault="00760DF1" w:rsidP="00760DF1" w:rsidR="00760DF1" w:rsidRPr="00A50FD6">
      <w:pPr>
        <w:rPr>
          <w:lang w:eastAsia="hr-HR"/>
        </w:rPr>
      </w:pPr>
    </w:p>
    <w:p w:rsidRDefault="00760DF1" w:rsidP="00760DF1" w:rsidR="00760DF1" w:rsidRPr="00A50FD6">
      <w:pPr>
        <w:rPr>
          <w:lang w:eastAsia="hr-HR"/>
        </w:rPr>
      </w:pPr>
    </w:p>
    <w:p w:rsidRDefault="00760DF1" w:rsidP="00760DF1" w:rsidR="00760DF1" w:rsidRPr="00A50FD6">
      <w:pPr>
        <w:jc w:val="both"/>
        <w:rPr>
          <w:lang w:eastAsia="hr-HR"/>
        </w:rPr>
      </w:pPr>
      <w:r w:rsidRPr="00A50FD6">
        <w:rPr>
          <w:lang w:eastAsia="hr-HR"/>
        </w:rPr>
        <w:t>I</w:t>
      </w:r>
      <w:r w:rsidRPr="00A50FD6">
        <w:rPr>
          <w:lang w:eastAsia="hr-HR"/>
        </w:rPr>
        <w:tab/>
        <w:t xml:space="preserve"> Saziva se skupština vjerovnika </w:t>
      </w:r>
    </w:p>
    <w:p w:rsidRDefault="00760DF1" w:rsidP="00760DF1" w:rsidR="00760DF1" w:rsidRPr="00A50FD6">
      <w:pPr>
        <w:ind w:firstLine="720"/>
        <w:jc w:val="both"/>
        <w:rPr>
          <w:lang w:eastAsia="hr-HR"/>
        </w:rPr>
      </w:pPr>
    </w:p>
    <w:p w:rsidRDefault="00760DF1" w:rsidP="00760DF1" w:rsidR="00760DF1" w:rsidRPr="00A50FD6">
      <w:pPr>
        <w:ind w:firstLine="720"/>
        <w:jc w:val="both"/>
        <w:rPr>
          <w:lang w:eastAsia="hr-HR"/>
        </w:rPr>
      </w:pPr>
      <w:r w:rsidRPr="00A50FD6">
        <w:rPr>
          <w:lang w:eastAsia="hr-HR"/>
        </w:rPr>
        <w:t xml:space="preserve">                                               </w:t>
      </w:r>
      <w:r w:rsidR="00A50FD6" w:rsidRPr="00A50FD6">
        <w:rPr>
          <w:lang w:eastAsia="hr-HR"/>
        </w:rPr>
        <w:t>23</w:t>
      </w:r>
      <w:r w:rsidR="003009D2" w:rsidRPr="00A50FD6">
        <w:rPr>
          <w:lang w:eastAsia="hr-HR"/>
        </w:rPr>
        <w:t xml:space="preserve">. siječnja </w:t>
      </w:r>
      <w:r w:rsidR="00A9517E" w:rsidRPr="00A50FD6">
        <w:rPr>
          <w:lang w:eastAsia="hr-HR"/>
        </w:rPr>
        <w:t>201</w:t>
      </w:r>
      <w:r w:rsidR="003009D2" w:rsidRPr="00A50FD6">
        <w:rPr>
          <w:lang w:eastAsia="hr-HR"/>
        </w:rPr>
        <w:t>8</w:t>
      </w:r>
      <w:r w:rsidR="00A9517E" w:rsidRPr="00A50FD6">
        <w:rPr>
          <w:lang w:eastAsia="hr-HR"/>
        </w:rPr>
        <w:t xml:space="preserve">. u 9,00 sati </w:t>
      </w:r>
    </w:p>
    <w:p w:rsidRDefault="00760DF1" w:rsidP="00760DF1" w:rsidR="00760DF1" w:rsidRPr="00A50FD6">
      <w:pPr>
        <w:ind w:firstLine="720"/>
        <w:jc w:val="both"/>
        <w:rPr>
          <w:lang w:eastAsia="hr-HR"/>
        </w:rPr>
      </w:pPr>
      <w:r w:rsidRPr="00A50FD6">
        <w:rPr>
          <w:lang w:eastAsia="hr-HR"/>
        </w:rPr>
        <w:t xml:space="preserve">                                     kod ovog suda, Zadarska 1 i 3, sudnica broj 11</w:t>
      </w:r>
    </w:p>
    <w:p w:rsidRDefault="00760DF1" w:rsidP="00760DF1" w:rsidR="00760DF1" w:rsidRPr="00A50FD6">
      <w:pPr>
        <w:ind w:firstLine="720"/>
        <w:jc w:val="both"/>
        <w:rPr>
          <w:lang w:eastAsia="hr-HR"/>
        </w:rPr>
      </w:pPr>
    </w:p>
    <w:p w:rsidRDefault="00760DF1" w:rsidP="00760DF1" w:rsidR="00577B20" w:rsidRPr="00A50FD6">
      <w:pPr>
        <w:ind w:firstLine="720"/>
        <w:jc w:val="both"/>
        <w:rPr>
          <w:lang w:eastAsia="hr-HR"/>
        </w:rPr>
      </w:pPr>
      <w:r w:rsidRPr="00A50FD6">
        <w:rPr>
          <w:lang w:eastAsia="hr-HR"/>
        </w:rPr>
        <w:t xml:space="preserve"> Dnevni red skupštine:</w:t>
      </w:r>
    </w:p>
    <w:p w:rsidRDefault="00A9517E" w:rsidP="00760DF1" w:rsidR="00A9517E" w:rsidRPr="00A50FD6">
      <w:pPr>
        <w:ind w:firstLine="720"/>
        <w:jc w:val="both"/>
        <w:rPr>
          <w:lang w:eastAsia="hr-HR"/>
        </w:rPr>
      </w:pPr>
    </w:p>
    <w:p w:rsidRDefault="00577B20" w:rsidP="00577B20" w:rsidR="002E3169" w:rsidRPr="00A50FD6">
      <w:pPr>
        <w:jc w:val="both"/>
      </w:pPr>
      <w:r w:rsidRPr="00A50FD6">
        <w:t>1.</w:t>
      </w:r>
      <w:r w:rsidRPr="00A50FD6">
        <w:tab/>
      </w:r>
      <w:r w:rsidR="00760DF1" w:rsidRPr="00A50FD6">
        <w:t xml:space="preserve"> </w:t>
      </w:r>
      <w:r w:rsidR="00E402A9" w:rsidRPr="00A50FD6">
        <w:t xml:space="preserve">Donošenje odluke o </w:t>
      </w:r>
      <w:r w:rsidR="00A9517E" w:rsidRPr="00A50FD6">
        <w:t>načinu i u</w:t>
      </w:r>
      <w:r w:rsidR="002E3169" w:rsidRPr="00A50FD6">
        <w:t>vjetima prodaje imovine dužnika</w:t>
      </w:r>
    </w:p>
    <w:p w:rsidRDefault="00760DF1" w:rsidP="00B97339" w:rsidR="00760DF1" w:rsidRPr="00A50FD6">
      <w:pPr>
        <w:jc w:val="both"/>
      </w:pPr>
    </w:p>
    <w:p w:rsidRDefault="00760DF1" w:rsidP="00B97339" w:rsidR="00760DF1" w:rsidRPr="00A50FD6">
      <w:pPr>
        <w:jc w:val="both"/>
      </w:pPr>
    </w:p>
    <w:p w:rsidRDefault="00760DF1" w:rsidP="00B97339" w:rsidR="00577B20" w:rsidRPr="00A50FD6">
      <w:pPr>
        <w:jc w:val="both"/>
      </w:pPr>
      <w:r w:rsidRPr="00A50FD6">
        <w:t>II       Pr</w:t>
      </w:r>
      <w:r w:rsidR="00577B20" w:rsidRPr="00A50FD6">
        <w:t>vo sudjelovanja na skupštini imaju svi vjerovnici s pravom odvojenog namirenja, svi stečajni vjerovnici  i stečajni upravitelj.</w:t>
      </w:r>
    </w:p>
    <w:p w:rsidRDefault="00C66F52" w:rsidP="00C66F52" w:rsidR="00C66F52" w:rsidRPr="00A50FD6">
      <w:pPr>
        <w:rPr>
          <w:rFonts w:eastAsia="MS Mincho"/>
        </w:rPr>
      </w:pPr>
    </w:p>
    <w:p w:rsidRDefault="00C66F52" w:rsidP="00A9517E" w:rsidR="00C66F52" w:rsidRPr="00A50FD6">
      <w:pPr>
        <w:jc w:val="center"/>
      </w:pPr>
      <w:r w:rsidRPr="00A50FD6">
        <w:t xml:space="preserve">Dana, </w:t>
      </w:r>
      <w:r w:rsidR="003009D2" w:rsidRPr="00A50FD6">
        <w:rPr>
          <w:lang w:eastAsia="hr-HR"/>
        </w:rPr>
        <w:t>17. studenog 2017</w:t>
      </w:r>
      <w:r w:rsidR="00A9517E" w:rsidRPr="00A50FD6">
        <w:rPr>
          <w:lang w:eastAsia="hr-HR"/>
        </w:rPr>
        <w:t>.</w:t>
      </w:r>
    </w:p>
    <w:p w:rsidRDefault="00447BD8" w:rsidP="00447BD8" w:rsidR="00C66F52" w:rsidRPr="00A50FD6">
      <w:pPr>
        <w:ind w:left="7920"/>
      </w:pPr>
      <w:r w:rsidRPr="00A50FD6">
        <w:t xml:space="preserve">      S</w:t>
      </w:r>
      <w:r w:rsidR="00C66F52" w:rsidRPr="00A50FD6">
        <w:t>udac</w:t>
      </w:r>
    </w:p>
    <w:p w:rsidRDefault="00C66F52" w:rsidP="00447BD8" w:rsidR="00C66F52" w:rsidRPr="00A50FD6">
      <w:pPr>
        <w:ind w:left="7920"/>
      </w:pPr>
      <w:r w:rsidRPr="00A50FD6">
        <w:t>Liljana Ugrin</w:t>
      </w:r>
    </w:p>
    <w:p w:rsidRDefault="00C66F52" w:rsidP="00C66F52" w:rsidR="00C66F52" w:rsidRPr="00A50FD6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A50FD6" w:rsidP="00C66F52" w:rsidR="00A50FD6" w:rsidRPr="00A50FD6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A50FD6" w:rsidP="00C66F52" w:rsidR="00A50FD6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A50FD6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A50FD6">
        <w:rPr>
          <w:rFonts w:cs="Times New Roman" w:hAnsi="Times New Roman" w:ascii="Times New Roman"/>
          <w:bCs/>
          <w:lang w:val="hr-HR"/>
        </w:rPr>
        <w:t xml:space="preserve">PRAVNA POUKA: </w:t>
      </w:r>
    </w:p>
    <w:p w:rsidRDefault="00C66F52" w:rsidP="00C66F52" w:rsidR="00E50A03" w:rsidRPr="00A50FD6">
      <w:pPr>
        <w:jc w:val="both"/>
      </w:pPr>
      <w:r w:rsidRPr="00A50FD6">
        <w:tab/>
        <w:t xml:space="preserve">Protiv ovog rješenja nije dopuštena žalba (članak 278. stavak 2. ZPP-a u svezi s člankom </w:t>
      </w:r>
      <w:r w:rsidR="00447BD8" w:rsidRPr="00A50FD6">
        <w:t>10</w:t>
      </w:r>
      <w:r w:rsidRPr="00A50FD6">
        <w:t>. SZ).</w:t>
      </w:r>
    </w:p>
    <w:p w:rsidRDefault="003A534F" w:rsidP="00C66F52" w:rsidR="003A534F" w:rsidRPr="00A50FD6">
      <w:pPr>
        <w:jc w:val="both"/>
      </w:pPr>
    </w:p>
    <w:p w:rsidRDefault="00DA16B2" w:rsidP="00C66F52" w:rsidR="00DA16B2" w:rsidRPr="00A50FD6">
      <w:pPr>
        <w:jc w:val="both"/>
      </w:pPr>
    </w:p>
    <w:p w:rsidRDefault="003A534F" w:rsidP="00C66F52" w:rsidR="003A534F" w:rsidRPr="00A50FD6">
      <w:pPr>
        <w:jc w:val="both"/>
      </w:pPr>
    </w:p>
    <w:p w:rsidRDefault="00B97339" w:rsidP="00C66F52" w:rsidR="00B97339" w:rsidRPr="00A50FD6">
      <w:pPr>
        <w:jc w:val="both"/>
      </w:pPr>
    </w:p>
    <w:p w:rsidRDefault="00B97339" w:rsidP="00C66F52" w:rsidR="00B97339" w:rsidRPr="00A50FD6">
      <w:pPr>
        <w:jc w:val="both"/>
      </w:pPr>
    </w:p>
    <w:sectPr w:rsidSect="00A50FD6" w:rsidR="00B97339" w:rsidRPr="00A50FD6"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FD6" w:rsidP="00A50FD6" w:rsidR="00A50FD6">
      <w:r>
        <w:separator/>
      </w:r>
    </w:p>
  </w:endnote>
  <w:endnote w:id="0" w:type="continuationSeparator">
    <w:p w:rsidRDefault="00A50FD6" w:rsidP="00A50FD6" w:rsidR="00A5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FD6" w:rsidP="00A50FD6" w:rsidR="00A50FD6">
      <w:r>
        <w:separator/>
      </w:r>
    </w:p>
  </w:footnote>
  <w:footnote w:id="0" w:type="continuationSeparator">
    <w:p w:rsidRDefault="00A50FD6" w:rsidP="00A50FD6" w:rsidR="00A50FD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22797F"/>
    <w:rsid w:val="00263288"/>
    <w:rsid w:val="002A78B8"/>
    <w:rsid w:val="002D02DB"/>
    <w:rsid w:val="002E3169"/>
    <w:rsid w:val="002E5CB9"/>
    <w:rsid w:val="003009D2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0DF1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0437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63E5B"/>
    <w:rsid w:val="0098313E"/>
    <w:rsid w:val="009925DE"/>
    <w:rsid w:val="009F03DD"/>
    <w:rsid w:val="00A37BB7"/>
    <w:rsid w:val="00A50FD6"/>
    <w:rsid w:val="00A524E8"/>
    <w:rsid w:val="00A9517E"/>
    <w:rsid w:val="00AC025D"/>
    <w:rsid w:val="00B010CB"/>
    <w:rsid w:val="00B22593"/>
    <w:rsid w:val="00B97339"/>
    <w:rsid w:val="00BB3F30"/>
    <w:rsid w:val="00BD12BC"/>
    <w:rsid w:val="00BD6275"/>
    <w:rsid w:val="00C22D57"/>
    <w:rsid w:val="00C26356"/>
    <w:rsid w:val="00C300F5"/>
    <w:rsid w:val="00C30204"/>
    <w:rsid w:val="00C507FA"/>
    <w:rsid w:val="00C66F52"/>
    <w:rsid w:val="00C76E88"/>
    <w:rsid w:val="00CD187E"/>
    <w:rsid w:val="00CE7DF8"/>
    <w:rsid w:val="00D3705A"/>
    <w:rsid w:val="00DA16B2"/>
    <w:rsid w:val="00DD320A"/>
    <w:rsid w:val="00DE2D18"/>
    <w:rsid w:val="00E23477"/>
    <w:rsid w:val="00E402A9"/>
    <w:rsid w:val="00E460BC"/>
    <w:rsid w:val="00E50A03"/>
    <w:rsid w:val="00EE01BF"/>
    <w:rsid w:val="00F055B4"/>
    <w:rsid w:val="00F52C03"/>
    <w:rsid w:val="00FA5391"/>
    <w:rsid w:val="00F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A50F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0FD6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50F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0FD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A5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A5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A5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A50F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0FD6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50F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50FD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A5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A5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A5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St-248/12</izvorni_sadrzaj>
    <derivirana_varijabla naziv="DomainObject.Predmet.PrimjedbaSuca_1">Nastavak postupka radi naknadne diobe,
veza St-248/12</derivirana_varijabla>
  </DomainObject.Predmet.PrimjedbaSuca>
  <DomainObject.Predmet.ProtustrankaFormated>
    <izvorni_sadrzaj>  Stečajna masa iza TERI - CROTEK RI d.o.o.</izvorni_sadrzaj>
    <derivirana_varijabla naziv="DomainObject.Predmet.ProtustrankaFormated_1">  Stečajna masa iza TERI - CROTEK RI d.o.o.</derivirana_varijabla>
  </DomainObject.Predmet.ProtustrankaFormated>
  <DomainObject.Predmet.ProtustrankaFormatedOIB>
    <izvorni_sadrzaj>  Stečajna masa iza TERI - CROTEK RI d.o.o., OIB 31769343909</izvorni_sadrzaj>
    <derivirana_varijabla naziv="DomainObject.Predmet.ProtustrankaFormatedOIB_1">  Stečajna masa iza TERI - CROTEK RI d.o.o., OIB 31769343909</derivirana_varijabla>
  </DomainObject.Predmet.ProtustrankaFormatedOIB>
  <DomainObject.Predmet.ProtustrankaFormatedWithAdress>
    <izvorni_sadrzaj> Stečajna masa iza TERI - CROTEK RI d.o.o., Corrada Ilijassicha 21, 51000 Rijeka</izvorni_sadrzaj>
    <derivirana_varijabla naziv="DomainObject.Predmet.ProtustrankaFormatedWithAdress_1"> Stečajna masa iza TERI - CROTEK RI d.o.o., Corrada Ilijassicha 21, 51000 Rijeka</derivirana_varijabla>
  </DomainObject.Predmet.ProtustrankaFormatedWithAdress>
  <DomainObject.Predmet.ProtustrankaFormatedWithAdressOIB>
    <izvorni_sadrzaj> Stečajna masa iza TERI - CROTEK RI d.o.o., OIB 31769343909, Corrada Ilijassicha 21, 51000 Rijeka</izvorni_sadrzaj>
    <derivirana_varijabla naziv="DomainObject.Predmet.ProtustrankaFormatedWithAdressOIB_1"> Stečajna masa iza TERI - CROTEK RI d.o.o., OIB 31769343909, Corrada Ilijassicha 21, 51000 Rijeka</derivirana_varijabla>
  </DomainObject.Predmet.ProtustrankaFormatedWithAdressOIB>
  <DomainObject.Predmet.ProtustrankaWithAdress>
    <izvorni_sadrzaj>Stečajna masa iza TERI - CROTEK RI d.o.o. Corrada Ilijassicha 21, 51000 Rijeka</izvorni_sadrzaj>
    <derivirana_varijabla naziv="DomainObject.Predmet.ProtustrankaWithAdress_1">Stečajna masa iza TERI - CROTEK RI d.o.o. Corrada Ilijassicha 21, 51000 Rijeka</derivirana_varijabla>
  </DomainObject.Predmet.ProtustrankaWithAdress>
  <DomainObject.Predmet.ProtustrankaWithAdressOIB>
    <izvorni_sadrzaj>Stečajna masa iza TERI - CROTEK RI d.o.o., OIB 31769343909, Corrada Ilijassicha 21, 51000 Rijeka</izvorni_sadrzaj>
    <derivirana_varijabla naziv="DomainObject.Predmet.ProtustrankaWithAdressOIB_1">Stečajna masa iza TERI - CROTEK RI d.o.o., OIB 31769343909, Corrada Ilijassicha 21, 51000 Rijeka</derivirana_varijabla>
  </DomainObject.Predmet.ProtustrankaWithAdressOIB>
  <DomainObject.Predmet.ProtustrankaNazivFormated>
    <izvorni_sadrzaj>Stečajna masa iza TERI - CROTEK RI d.o.o.</izvorni_sadrzaj>
    <derivirana_varijabla naziv="DomainObject.Predmet.ProtustrankaNazivFormated_1">Stečajna masa iza TERI - CROTEK RI d.o.o.</derivirana_varijabla>
  </DomainObject.Predmet.ProtustrankaNazivFormated>
  <DomainObject.Predmet.ProtustrankaNazivFormatedOIB>
    <izvorni_sadrzaj>Stečajna masa iza TERI - CROTEK RI d.o.o., OIB 31769343909</izvorni_sadrzaj>
    <derivirana_varijabla naziv="DomainObject.Predmet.ProtustrankaNazivFormatedOIB_1">Stečajna masa iza TERI - CROTEK RI d.o.o., OIB 31769343909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Stečajna masa iza TERI - CROTEK RI d.o.o.</item>
    </izvorni_sadrzaj>
    <derivirana_varijabla naziv="DomainObject.Predmet.ProtuStrankaListFormated_1">
      <item>Stečajna masa iza TERI - CROTEK RI d.o.o.</item>
    </derivirana_varijabla>
  </DomainObject.Predmet.ProtuStrankaListFormated>
  <DomainObject.Predmet.ProtuStrankaListFormatedOIB>
    <izvorni_sadrzaj>
      <item>Stečajna masa iza TERI - CROTEK RI d.o.o., OIB 31769343909</item>
    </izvorni_sadrzaj>
    <derivirana_varijabla naziv="DomainObject.Predmet.ProtuStrankaListFormatedOIB_1">
      <item>Stečajna masa iza TERI - CROTEK RI d.o.o., OIB 31769343909</item>
    </derivirana_varijabla>
  </DomainObject.Predmet.ProtuStrankaListFormatedOIB>
  <DomainObject.Predmet.ProtuStrankaListFormatedWithAdress>
    <izvorni_sadrzaj>
      <item>Stečajna masa iza TERI - CROTEK RI d.o.o., Corrada Ilijassicha 21, 51000 Rijeka</item>
    </izvorni_sadrzaj>
    <derivirana_varijabla naziv="DomainObject.Predmet.ProtuStrankaListFormatedWithAdress_1">
      <item>Stečajna masa iza TERI - CROTEK RI d.o.o., Corrada Ilijassicha 21, 51000 Rijeka</item>
    </derivirana_varijabla>
  </DomainObject.Predmet.ProtuStrankaListFormatedWithAdress>
  <DomainObject.Predmet.ProtuStrankaListFormatedWithAdressOIB>
    <izvorni_sadrzaj>
      <item>Stečajna masa iza TERI - CROTEK RI d.o.o., OIB 31769343909, Corrada Ilijassicha 21, 51000 Rijeka</item>
    </izvorni_sadrzaj>
    <derivirana_varijabla naziv="DomainObject.Predmet.ProtuStrankaListFormatedWithAdressOIB_1">
      <item>Stečajna masa iza TERI - CROTEK RI d.o.o., OIB 31769343909, Corrada Ilijassicha 21, 51000 Rijeka</item>
    </derivirana_varijabla>
  </DomainObject.Predmet.ProtuStrankaListFormatedWithAdressOIB>
  <DomainObject.Predmet.ProtuStrankaListNazivFormated>
    <izvorni_sadrzaj>
      <item>Stečajna masa iza TERI - CROTEK RI d.o.o.</item>
    </izvorni_sadrzaj>
    <derivirana_varijabla naziv="DomainObject.Predmet.ProtuStrankaListNazivFormated_1">
      <item>Stečajna masa iza TERI - CROTEK RI d.o.o.</item>
    </derivirana_varijabla>
  </DomainObject.Predmet.ProtuStrankaListNazivFormated>
  <DomainObject.Predmet.ProtuStrankaListNazivFormatedOIB>
    <izvorni_sadrzaj>
      <item>Stečajna masa iza TERI - CROTEK RI d.o.o., OIB 31769343909</item>
    </izvorni_sadrzaj>
    <derivirana_varijabla naziv="DomainObject.Predmet.ProtuStrankaListNazivFormatedOIB_1">
      <item>Stečajna masa iza TERI - CROTEK RI d.o.o., OIB 31769343909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Stečajna masa iza TERI - CROTEK RI d.o.o.</izvorni_sadrzaj>
    <derivirana_varijabla naziv="DomainObject.Predmet.ProtustrankaIDrugi_1">Stečajna masa iza TERI - CROTEK RI d.o.o.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Stečajna masa iza TERI - CROTEK RI d.o.o., OIB 31769343909, Corrada Ilijassicha 21, 51000 Rijeka</izvorni_sadrzaj>
    <derivirana_varijabla naziv="DomainObject.Predmet.ProtustrankaIDrugiAdressOIB_1">Stečajna masa iza TERI - CROTEK RI d.o.o., OIB 31769343909, Corrada Ilijassicha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Stečajna masa iza TERI - CROTEK RI d.o.o.</item>
    </izvorni_sadrzaj>
    <derivirana_varijabla naziv="DomainObject.Predmet.SudioniciListNaziv_1">
      <item>BLAŽENKA PRPIĆ stečajni upravitelj</item>
      <item>Stečajna masa iza TERI - CROTEK RI d.o.o.</item>
    </derivirana_varijabla>
  </DomainObject.Predmet.SudioniciListNaziv>
  <DomainObject.Predmet.SudioniciListAdressOIB>
    <izvorni_sadrzaj>
      <item>BLAŽENKA PRPIĆ stečajni upravitelj, OIB 58591486513, Corrado Illiasich 21/2,51000 Rijeka</item>
      <item>Stečajna masa iza TERI - CROTEK RI d.o.o., OIB 31769343909, Corrada Ilijassicha 21,51000 Rijeka</item>
    </izvorni_sadrzaj>
    <derivirana_varijabla naziv="DomainObject.Predmet.SudioniciListAdressOIB_1">
      <item>BLAŽENKA PRPIĆ stečajni upravitelj, OIB 58591486513, Corrado Illiasich 21/2,51000 Rijeka</item>
      <item>Stečajna masa iza TERI - CROTEK RI d.o.o., OIB 31769343909,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31769343909</item>
    </izvorni_sadrzaj>
    <derivirana_varijabla naziv="DomainObject.Predmet.SudioniciListNazivOIB_1">
      <item>, OIB 58591486513</item>
      <item>, OIB 31769343909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145</properties:Words>
  <properties:Characters>747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2017-11-17T13:06:00Z</dcterms:created>
  <dc:creator>Liljana Ugrin</dc:creator>
  <cp:lastModifiedBy>Elizabet Jovanović</cp:lastModifiedBy>
  <cp:lastPrinted>2014-11-05T12:20:00Z</cp:lastPrinted>
  <dcterms:modified xmlns:xsi="http://www.w3.org/2001/XMLSchema-instance" xsi:type="dcterms:W3CDTF">2017-11-17T13:07:00Z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