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6961" w14:paraId="fd06961" w:rsidRDefault="008144D5" w:rsidP="008144D5" w:rsidR="008144D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4D5" w:rsidP="008144D5" w:rsidR="008144D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144D5" w:rsidP="008144D5" w:rsidR="008144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144D5" w:rsidP="008144D5" w:rsidR="008144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144D5" w:rsidP="008144D5" w:rsidR="008144D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144D5" w:rsidP="008144D5" w:rsidR="008144D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144D5" w:rsidP="008144D5" w:rsidR="008144D5" w:rsidRPr="005D578C">
      <w:pPr>
        <w:jc w:val="center"/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ČETIRI ASA d. o. o. Rovinj, Vladimira Švalbe 45, OIB </w:t>
      </w:r>
      <w:r w:rsidRPr="008144D5">
        <w:rPr>
          <w:rFonts w:cs="Times New Roman" w:eastAsia="Times New Roman"/>
          <w:szCs w:val="24"/>
        </w:rPr>
        <w:t>64322421677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144D5">
        <w:rPr>
          <w:rFonts w:cs="Times New Roman" w:eastAsia="Times New Roman"/>
          <w:szCs w:val="24"/>
        </w:rPr>
        <w:t>130021795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ČETIRI ASA d. o. o. Rovinj, Vladimira Švalbe 45, OIB </w:t>
      </w:r>
      <w:r w:rsidRPr="008144D5">
        <w:rPr>
          <w:rFonts w:cs="Times New Roman" w:eastAsia="Times New Roman"/>
          <w:szCs w:val="24"/>
        </w:rPr>
        <w:t>64322421677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144D5">
        <w:rPr>
          <w:rFonts w:cs="Times New Roman" w:eastAsia="Times New Roman"/>
          <w:szCs w:val="24"/>
        </w:rPr>
        <w:t>130021795</w:t>
      </w:r>
      <w:r>
        <w:rPr>
          <w:rFonts w:cs="Times New Roman" w:eastAsia="Times New Roman"/>
          <w:szCs w:val="24"/>
        </w:rPr>
        <w:t>.</w:t>
      </w: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144D5" w:rsidP="008144D5" w:rsidR="008144D5">
      <w:pPr>
        <w:rPr>
          <w:rFonts w:cs="Times New Roman" w:eastAsia="Times New Roman"/>
          <w:szCs w:val="20"/>
        </w:rPr>
      </w:pPr>
    </w:p>
    <w:p w:rsidRDefault="008144D5" w:rsidP="008144D5" w:rsidR="008144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ČETIRI ASA d. o. o. Rovinj, Vladimira Švalbe 45, OIB </w:t>
      </w:r>
      <w:r w:rsidRPr="008144D5">
        <w:rPr>
          <w:rFonts w:cs="Times New Roman" w:eastAsia="Times New Roman"/>
          <w:szCs w:val="24"/>
        </w:rPr>
        <w:t>64322421677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144D5">
        <w:rPr>
          <w:rFonts w:cs="Times New Roman" w:eastAsia="Times New Roman"/>
          <w:szCs w:val="24"/>
        </w:rPr>
        <w:t>130021795</w:t>
      </w:r>
      <w:r>
        <w:rPr>
          <w:rFonts w:cs="Times New Roman" w:eastAsia="Times New Roman"/>
          <w:szCs w:val="24"/>
        </w:rPr>
        <w:t>.</w:t>
      </w:r>
    </w:p>
    <w:p w:rsidRDefault="008144D5" w:rsidP="008144D5" w:rsidR="008144D5">
      <w:pPr>
        <w:ind w:firstLine="709"/>
        <w:rPr>
          <w:rFonts w:cs="Times New Roman" w:eastAsia="Times New Roman"/>
          <w:szCs w:val="24"/>
        </w:rPr>
      </w:pPr>
    </w:p>
    <w:p w:rsidRDefault="008144D5" w:rsidP="008144D5" w:rsidR="008144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ČETIRI ASA d. o. o. Rovinj, Vladimira Švalbe 45, OIB </w:t>
      </w:r>
      <w:r w:rsidRPr="008144D5">
        <w:rPr>
          <w:rFonts w:cs="Times New Roman" w:eastAsia="Times New Roman"/>
          <w:szCs w:val="24"/>
        </w:rPr>
        <w:t>64322421677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144D5">
        <w:rPr>
          <w:rFonts w:cs="Times New Roman" w:eastAsia="Times New Roman"/>
          <w:szCs w:val="24"/>
        </w:rPr>
        <w:t>130021795</w:t>
      </w:r>
      <w:r>
        <w:rPr>
          <w:rFonts w:cs="Times New Roman" w:eastAsia="Times New Roman"/>
          <w:szCs w:val="24"/>
        </w:rPr>
        <w:t>.</w:t>
      </w:r>
    </w:p>
    <w:p w:rsidRDefault="008144D5" w:rsidP="008144D5" w:rsidR="008144D5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144D5" w:rsidP="008144D5" w:rsidR="008144D5">
      <w:pPr>
        <w:ind w:firstLine="708"/>
        <w:rPr>
          <w:rFonts w:cs="Times New Roman" w:eastAsia="Times New Roman"/>
          <w:szCs w:val="24"/>
        </w:rPr>
      </w:pPr>
    </w:p>
    <w:p w:rsidRDefault="008144D5" w:rsidP="008144D5" w:rsidR="008144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ČETIRI ASA d. o. o. Rovinj.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144D5" w:rsidP="008144D5" w:rsidR="008144D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144D5" w:rsidP="008144D5" w:rsidR="008144D5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144D5" w:rsidP="008144D5" w:rsidR="008144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85C15">
        <w:rPr>
          <w:rFonts w:cs="Times New Roman" w:eastAsia="Times New Roman"/>
          <w:szCs w:val="24"/>
        </w:rPr>
        <w:t xml:space="preserve">, v. r. </w:t>
      </w:r>
    </w:p>
    <w:p w:rsidRDefault="008144D5" w:rsidP="008144D5" w:rsidR="008144D5">
      <w:pPr>
        <w:jc w:val="left"/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left"/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56EC" w:rsidP="008144D5" w:rsidR="008144D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8144D5" w:rsidRPr="00D07818">
        <w:rPr>
          <w:rFonts w:cs="Times New Roman" w:eastAsia="Times New Roman"/>
          <w:szCs w:val="24"/>
        </w:rPr>
        <w:t>.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144D5" w:rsidP="008144D5" w:rsidR="008144D5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rPr>
          <w:rFonts w:cs="Times New Roman" w:eastAsia="Times New Roman"/>
          <w:szCs w:val="24"/>
        </w:rPr>
      </w:pPr>
    </w:p>
    <w:p w:rsidRDefault="008144D5" w:rsidP="008144D5" w:rsidR="008144D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ČETIRI ASA d. o. o. Rovinj, Vladimira Švalbe 45,</w:t>
      </w:r>
    </w:p>
    <w:p w:rsidRDefault="008144D5" w:rsidP="008144D5" w:rsidR="008144D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144D5" w:rsidP="008144D5" w:rsidR="008144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144D5" w:rsidP="008144D5" w:rsidR="008144D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144D5" w:rsidP="008144D5" w:rsidR="008144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144D5" w:rsidP="008144D5" w:rsidR="008144D5"/>
    <w:p w:rsidRDefault="008144D5" w:rsidP="008144D5" w:rsidR="008144D5"/>
    <w:sectPr w:rsidSect="007E42CB" w:rsidR="008144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D5" w:rsidP="008144D5" w:rsidR="008144D5">
      <w:r>
        <w:separator/>
      </w:r>
    </w:p>
  </w:endnote>
  <w:endnote w:id="0" w:type="continuationSeparator">
    <w:p w:rsidRDefault="008144D5" w:rsidP="008144D5" w:rsidR="00814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D5" w:rsidP="008144D5" w:rsidR="008144D5">
      <w:r>
        <w:separator/>
      </w:r>
    </w:p>
  </w:footnote>
  <w:footnote w:id="0" w:type="continuationSeparator">
    <w:p w:rsidRDefault="008144D5" w:rsidP="008144D5" w:rsidR="00814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5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78C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5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4EB"/>
    <w:rsid w:val="004301F3"/>
    <w:rsid w:val="007254EB"/>
    <w:rsid w:val="0075528E"/>
    <w:rsid w:val="0079403F"/>
    <w:rsid w:val="007B78CB"/>
    <w:rsid w:val="008144D5"/>
    <w:rsid w:val="00A356EC"/>
    <w:rsid w:val="00E8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44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4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144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4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4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44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44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8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78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78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78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44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4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144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4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44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44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8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78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78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78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ASA d.o.o. ROVINJ</izvorni_sadrzaj>
    <derivirana_varijabla naziv="DomainObject.Predmet.ProtustrankaFormated_1">  ČETIRI ASA d.o.o. ROVINJ</derivirana_varijabla>
  </DomainObject.Predmet.ProtustrankaFormated>
  <DomainObject.Predmet.ProtustrankaFormatedOIB>
    <izvorni_sadrzaj>  ČETIRI ASA d.o.o. ROVINJ, OIB 64322421677</izvorni_sadrzaj>
    <derivirana_varijabla naziv="DomainObject.Predmet.ProtustrankaFormatedOIB_1">  ČETIRI ASA d.o.o. ROVINJ, OIB 64322421677</derivirana_varijabla>
  </DomainObject.Predmet.ProtustrankaFormatedOIB>
  <DomainObject.Predmet.ProtustrankaFormatedWithAdress>
    <izvorni_sadrzaj> ČETIRI ASA d.o.o. ROVINJ, Vladimira Švalbe 45, 52210 Rovinj</izvorni_sadrzaj>
    <derivirana_varijabla naziv="DomainObject.Predmet.ProtustrankaFormatedWithAdress_1"> ČETIRI ASA d.o.o. ROVINJ, Vladimira Švalbe 45, 52210 Rovinj</derivirana_varijabla>
  </DomainObject.Predmet.ProtustrankaFormatedWithAdress>
  <DomainObject.Predmet.ProtustrankaFormatedWithAdressOIB>
    <izvorni_sadrzaj> ČETIRI ASA d.o.o. ROVINJ, OIB 64322421677, Vladimira Švalbe 45, 52210 Rovinj</izvorni_sadrzaj>
    <derivirana_varijabla naziv="DomainObject.Predmet.ProtustrankaFormatedWithAdressOIB_1"> ČETIRI ASA d.o.o. ROVINJ, OIB 64322421677, Vladimira Švalbe 45, 52210 Rovinj</derivirana_varijabla>
  </DomainObject.Predmet.ProtustrankaFormatedWithAdressOIB>
  <DomainObject.Predmet.ProtustrankaWithAdress>
    <izvorni_sadrzaj>ČETIRI ASA d.o.o. ROVINJ Vladimira Švalbe 45, 52210 Rovinj</izvorni_sadrzaj>
    <derivirana_varijabla naziv="DomainObject.Predmet.ProtustrankaWithAdress_1">ČETIRI ASA d.o.o. ROVINJ Vladimira Švalbe 45, 52210 Rovinj</derivirana_varijabla>
  </DomainObject.Predmet.ProtustrankaWithAdress>
  <DomainObject.Predmet.ProtustrankaWithAdressOIB>
    <izvorni_sadrzaj>ČETIRI ASA d.o.o. ROVINJ, OIB 64322421677, Vladimira Švalbe 45, 52210 Rovinj</izvorni_sadrzaj>
    <derivirana_varijabla naziv="DomainObject.Predmet.ProtustrankaWithAdressOIB_1">ČETIRI ASA d.o.o. ROVINJ, OIB 64322421677, Vladimira Švalbe 45, 52210 Rovinj</derivirana_varijabla>
  </DomainObject.Predmet.ProtustrankaWithAdressOIB>
  <DomainObject.Predmet.ProtustrankaNazivFormated>
    <izvorni_sadrzaj>ČETIRI ASA d.o.o. ROVINJ</izvorni_sadrzaj>
    <derivirana_varijabla naziv="DomainObject.Predmet.ProtustrankaNazivFormated_1">ČETIRI ASA d.o.o. ROVINJ</derivirana_varijabla>
  </DomainObject.Predmet.ProtustrankaNazivFormated>
  <DomainObject.Predmet.ProtustrankaNazivFormatedOIB>
    <izvorni_sadrzaj>ČETIRI ASA d.o.o. ROVINJ, OIB 64322421677</izvorni_sadrzaj>
    <derivirana_varijabla naziv="DomainObject.Predmet.ProtustrankaNazivFormatedOIB_1">ČETIRI ASA d.o.o. ROVINJ, OIB 64322421677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ČETIRI ASA d.o.o. ROVINJ</item>
    </izvorni_sadrzaj>
    <derivirana_varijabla naziv="DomainObject.Predmet.ProtuStrankaListFormated_1">
      <item>ČETIRI ASA d.o.o. ROVINJ</item>
    </derivirana_varijabla>
  </DomainObject.Predmet.ProtuStrankaListFormated>
  <DomainObject.Predmet.ProtuStrankaListFormatedOIB>
    <izvorni_sadrzaj>
      <item>ČETIRI ASA d.o.o. ROVINJ, OIB 64322421677</item>
    </izvorni_sadrzaj>
    <derivirana_varijabla naziv="DomainObject.Predmet.ProtuStrankaListFormatedOIB_1">
      <item>ČETIRI ASA d.o.o. ROVINJ, OIB 64322421677</item>
    </derivirana_varijabla>
  </DomainObject.Predmet.ProtuStrankaListFormatedOIB>
  <DomainObject.Predmet.ProtuStrankaListFormatedWithAdress>
    <izvorni_sadrzaj>
      <item>ČETIRI ASA d.o.o. ROVINJ, Vladimira Švalbe 45, 52210 Rovinj</item>
    </izvorni_sadrzaj>
    <derivirana_varijabla naziv="DomainObject.Predmet.ProtuStrankaListFormatedWithAdress_1">
      <item>ČETIRI ASA d.o.o. ROVINJ, Vladimira Švalbe 45, 52210 Rovinj</item>
    </derivirana_varijabla>
  </DomainObject.Predmet.ProtuStrankaListFormatedWithAdress>
  <DomainObject.Predmet.ProtuStrankaListFormatedWithAdressOIB>
    <izvorni_sadrzaj>
      <item>ČETIRI ASA d.o.o. ROVINJ, OIB 64322421677, Vladimira Švalbe 45, 52210 Rovinj</item>
    </izvorni_sadrzaj>
    <derivirana_varijabla naziv="DomainObject.Predmet.ProtuStrankaListFormatedWithAdressOIB_1">
      <item>ČETIRI ASA d.o.o. ROVINJ, OIB 64322421677, Vladimira Švalbe 45, 52210 Rovinj</item>
    </derivirana_varijabla>
  </DomainObject.Predmet.ProtuStrankaListFormatedWithAdressOIB>
  <DomainObject.Predmet.ProtuStrankaListNazivFormated>
    <izvorni_sadrzaj>
      <item>ČETIRI ASA d.o.o. ROVINJ</item>
    </izvorni_sadrzaj>
    <derivirana_varijabla naziv="DomainObject.Predmet.ProtuStrankaListNazivFormated_1">
      <item>ČETIRI ASA d.o.o. ROVINJ</item>
    </derivirana_varijabla>
  </DomainObject.Predmet.ProtuStrankaListNazivFormated>
  <DomainObject.Predmet.ProtuStrankaListNazivFormatedOIB>
    <izvorni_sadrzaj>
      <item>ČETIRI ASA d.o.o. ROVINJ, OIB 64322421677</item>
    </izvorni_sadrzaj>
    <derivirana_varijabla naziv="DomainObject.Predmet.ProtuStrankaListNazivFormatedOIB_1">
      <item>ČETIRI ASA d.o.o. ROVINJ, OIB 64322421677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ČETIRI ASA d.o.o. ROVINJ</izvorni_sadrzaj>
    <derivirana_varijabla naziv="DomainObject.Predmet.ProtustrankaIDrugi_1">ČETIRI ASA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ČETIRI ASA d.o.o. ROVINJ, OIB 64322421677, Vladimira Švalbe 45, 52210 Rovinj</izvorni_sadrzaj>
    <derivirana_varijabla naziv="DomainObject.Predmet.ProtustrankaIDrugiAdressOIB_1">ČETIRI ASA d.o.o. ROVINJ, OIB 64322421677, Vladimira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ČETIRI ASA d.o.o. ROVINJ</item>
    </izvorni_sadrzaj>
    <derivirana_varijabla naziv="DomainObject.Predmet.SudioniciListNaziv_1">
      <item>FINANCIJSKA AGENCIJA, RC RIJEKA, PODRUŽNICA PULA, PULA</item>
      <item>ČETIRI ASA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ČETIRI ASA d.o.o. ROVINJ, OIB 64322421677, Vladimira Švalbe 45,52210 Rovinj</item>
    </izvorni_sadrzaj>
    <derivirana_varijabla naziv="DomainObject.Predmet.SudioniciListAdressOIB_1">
      <item>FINANCIJSKA AGENCIJA, RC RIJEKA, PODRUŽNICA PULA, PULA, OIB 85821130368, Ulica grada Vukovara 70,10000 Zagreb</item>
      <item>ČETIRI ASA d.o.o. ROVINJ, OIB 64322421677, Vladimira Švalbe 45,52210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64322421677</item>
    </izvorni_sadrzaj>
    <derivirana_varijabla naziv="DomainObject.Predmet.SudioniciListNazivOIB_1">
      <item>, OIB 85821130368</item>
      <item>, OIB 64322421677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3167</properties:Characters>
  <properties:Lines>79</properties:Lines>
  <properties:Paragraphs>29</properties:Paragraphs>
  <properties:TotalTime>9</properties:TotalTime>
  <properties:ScaleCrop>false</properties:ScaleCrop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2016-04-18T07:10:00Z</dcterms:created>
  <dc:creator>Mihaela Kaligari</dc:creator>
  <dc:description/>
  <cp:keywords/>
  <cp:lastModifiedBy>Mihaela Kaligari</cp:lastModifiedBy>
  <cp:lastPrinted>2016-04-21T08:04:00Z</cp:lastPrinted>
  <dcterms:modified xmlns:xsi="http://www.w3.org/2001/XMLSchema-instance" xsi:type="dcterms:W3CDTF">2016-04-21T08:18:00Z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