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1fd8" w14:paraId="ff21fd8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2F795A">
        <w:t>847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 xml:space="preserve">: </w:t>
      </w:r>
      <w:r w:rsidR="002F795A">
        <w:rPr>
          <w:b/>
        </w:rPr>
        <w:t xml:space="preserve">SPUŽVA BOB j.d.o.o. Županja, J. J. Strossmayera 16, OIB: 51519904477, MBS: 030189968 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2F795A">
        <w:t>Ivica Bojanić, Županja, Gredice 60, OIB: 63080256264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2F795A">
        <w:rPr>
          <w:b/>
        </w:rPr>
        <w:t>847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2F795A">
        <w:rPr>
          <w:b/>
        </w:rPr>
        <w:t xml:space="preserve">SPUŽVA BOB j.d.o.o. Županja, J. J. Strossmayera 16, OIB: 51519904477, MBS: 030189968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2F795A">
        <w:t xml:space="preserve">Ivica Bojanić, Županja, Gredice 60, OIB: 63080256264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</w:t>
      </w:r>
      <w:r w:rsidR="002F795A">
        <w:t>Ivica Bojanić, Županja, Gredice 60, OIB: 63080256264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2F795A">
        <w:t xml:space="preserve">Ivica Bojanić, Županja, Gredice 60, OIB: 63080256264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37454A" w:rsidP="0037454A" w:rsidR="0037454A">
      <w:pPr>
        <w:jc w:val="right"/>
      </w:pPr>
      <w:r>
        <w:lastRenderedPageBreak/>
        <w:t>Broj: 6 St-</w:t>
      </w:r>
      <w:r w:rsidR="002F795A">
        <w:t>847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2F795A">
        <w:t>Ivica Bojanić, Županja, Gredice 60, OIB: 63080256264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F795A">
      <w:pPr>
        <w:numPr>
          <w:ilvl w:val="0"/>
          <w:numId w:val="6"/>
        </w:numPr>
        <w:jc w:val="both"/>
      </w:pPr>
      <w:r>
        <w:t xml:space="preserve">z.z. dužnika </w:t>
      </w:r>
      <w:r w:rsidR="002F795A">
        <w:t>Ivica Bojanić, Županja, Gredice 60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0C6" w:rsidR="000C70C6">
      <w:r>
        <w:separator/>
      </w:r>
    </w:p>
  </w:endnote>
  <w:endnote w:id="0" w:type="continuationSeparator">
    <w:p w:rsidRDefault="000C70C6" w:rsidR="000C7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0C6" w:rsidR="000C70C6">
      <w:r>
        <w:separator/>
      </w:r>
    </w:p>
  </w:footnote>
  <w:footnote w:id="0" w:type="continuationSeparator">
    <w:p w:rsidRDefault="000C70C6" w:rsidR="000C7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481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0C6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7481A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3A54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8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4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8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SPUŽVA BOB jednostavno društvo s ograničenom odgovornošću za ugostiteljstvo i usluge</izvorni_sadrzaj>
    <derivirana_varijabla naziv="DomainObject.Predmet.ProtustrankaFormated_1">  SPUŽVA BOB jednostavno društvo s ograničenom odgovornošću za ugostiteljstvo i usluge</derivirana_varijabla>
  </DomainObject.Predmet.ProtustrankaFormated>
  <DomainObject.Predmet.ProtustrankaFormatedOIB>
    <izvorni_sadrzaj>  SPUŽVA BOB jednostavno društvo s ograničenom odgovornošću za ugostiteljstvo i usluge, OIB 51519904477</izvorni_sadrzaj>
    <derivirana_varijabla naziv="DomainObject.Predmet.ProtustrankaFormatedOIB_1">  SPUŽVA BOB jednostavno društvo s ograničenom odgovornošću za ugostiteljstvo i usluge, OIB 51519904477</derivirana_varijabla>
  </DomainObject.Predmet.ProtustrankaFormatedOIB>
  <DomainObject.Predmet.ProtustrankaFormatedWithAdress>
    <izvorni_sadrzaj> SPUŽVA BOB jednostavno društvo s ograničenom odgovornošću za ugostiteljstvo i usluge, Josipa Jurja Strossmayera 16, 32270 Županja</izvorni_sadrzaj>
    <derivirana_varijabla naziv="DomainObject.Predmet.ProtustrankaFormatedWithAdress_1"> SPUŽVA BOB jednostavno društvo s ograničenom odgovornošću za ugostiteljstvo i usluge, Josipa Jurja Strossmayera 16, 32270 Županja</derivirana_varijabla>
  </DomainObject.Predmet.ProtustrankaFormatedWithAdress>
  <DomainObject.Predmet.ProtustrankaFormatedWithAdressOIB>
    <izvorni_sadrzaj> SPUŽVA BOB jednostavno društvo s ograničenom odgovornošću za ugostiteljstvo i usluge, OIB 51519904477, Josipa Jurja Strossmayera 16, 32270 Županja</izvorni_sadrzaj>
    <derivirana_varijabla naziv="DomainObject.Predmet.ProtustrankaFormatedWithAdressOIB_1"> SPUŽVA BOB jednostavno društvo s ograničenom odgovornošću za ugostiteljstvo i usluge, OIB 51519904477, Josipa Jurja Strossmayera 16, 32270 Županja</derivirana_varijabla>
  </DomainObject.Predmet.ProtustrankaFormatedWithAdressOIB>
  <DomainObject.Predmet.ProtustrankaWithAdress>
    <izvorni_sadrzaj>SPUŽVA BOB jednostavno društvo s ograničenom odgovornošću za ugostiteljstvo i usluge Josipa Jurja Strossmayera 16, 32270 Županja</izvorni_sadrzaj>
    <derivirana_varijabla naziv="DomainObject.Predmet.ProtustrankaWithAdress_1">SPUŽVA BOB jednostavno društvo s ograničenom odgovornošću za ugostiteljstvo i usluge Josipa Jurja Strossmayera 16, 32270 Županja</derivirana_varijabla>
  </DomainObject.Predmet.ProtustrankaWithAdress>
  <DomainObject.Predmet.ProtustrankaWithAdressOIB>
    <izvorni_sadrzaj>SPUŽVA BOB jednostavno društvo s ograničenom odgovornošću za ugostiteljstvo i usluge, OIB 51519904477, Josipa Jurja Strossmayera 16, 32270 Županja</izvorni_sadrzaj>
    <derivirana_varijabla naziv="DomainObject.Predmet.ProtustrankaWithAdressOIB_1">SPUŽVA BOB jednostavno društvo s ograničenom odgovornošću za ugostiteljstvo i usluge, OIB 51519904477, Josipa Jurja Strossmayera 16, 32270 Županja</derivirana_varijabla>
  </DomainObject.Predmet.ProtustrankaWithAdressOIB>
  <DomainObject.Predmet.ProtustrankaNazivFormated>
    <izvorni_sadrzaj>SPUŽVA BOB jednostavno društvo s ograničenom odgovornošću za ugostiteljstvo i usluge</izvorni_sadrzaj>
    <derivirana_varijabla naziv="DomainObject.Predmet.ProtustrankaNazivFormated_1">SPUŽVA BOB jednostavno društvo s ograničenom odgovornošću za ugostiteljstvo i usluge</derivirana_varijabla>
  </DomainObject.Predmet.ProtustrankaNazivFormated>
  <DomainObject.Predmet.ProtustrankaNazivFormatedOIB>
    <izvorni_sadrzaj>SPUŽVA BOB jednostavno društvo s ograničenom odgovornošću za ugostiteljstvo i usluge, OIB 51519904477</izvorni_sadrzaj>
    <derivirana_varijabla naziv="DomainObject.Predmet.ProtustrankaNazivFormatedOIB_1">SPUŽVA BOB jednostavno društvo s ograničenom odgovornošću za ugostiteljstvo i usluge, OIB 51519904477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SPUŽVA BOB jednostavno društvo s ograničenom odgovornošću za ugostiteljstvo i usluge</item>
    </izvorni_sadrzaj>
    <derivirana_varijabla naziv="DomainObject.Predmet.ProtuStrankaListFormated_1">
      <item>SPUŽVA BOB jednostavno društvo s ograničenom odgovornošću za ugostiteljstvo i usluge</item>
    </derivirana_varijabla>
  </DomainObject.Predmet.ProtuStrankaListFormated>
  <DomainObject.Predmet.ProtuStrankaListFormatedOIB>
    <izvorni_sadrzaj>
      <item>SPUŽVA BOB jednostavno društvo s ograničenom odgovornošću za ugostiteljstvo i usluge, OIB 51519904477</item>
    </izvorni_sadrzaj>
    <derivirana_varijabla naziv="DomainObject.Predmet.ProtuStrankaListFormatedOIB_1">
      <item>SPUŽVA BOB jednostavno društvo s ograničenom odgovornošću za ugostiteljstvo i usluge, OIB 51519904477</item>
    </derivirana_varijabla>
  </DomainObject.Predmet.ProtuStrankaListFormatedOIB>
  <DomainObject.Predmet.ProtuStrankaListFormatedWithAdress>
    <izvorni_sadrzaj>
      <item>SPUŽVA BOB jednostavno društvo s ograničenom odgovornošću za ugostiteljstvo i usluge, Josipa Jurja Strossmayera 16, 32270 Županja</item>
    </izvorni_sadrzaj>
    <derivirana_varijabla naziv="DomainObject.Predmet.ProtuStrankaListFormatedWithAdress_1">
      <item>SPUŽVA BOB jednostavno društvo s ograničenom odgovornošću za ugostiteljstvo i usluge, Josipa Jurja Strossmayera 16, 32270 Županja</item>
    </derivirana_varijabla>
  </DomainObject.Predmet.ProtuStrankaListFormatedWithAdress>
  <DomainObject.Predmet.ProtuStrankaListFormatedWithAdressOIB>
    <izvorni_sadrzaj>
      <item>SPUŽVA BOB jednostavno društvo s ograničenom odgovornošću za ugostiteljstvo i usluge, OIB 51519904477, Josipa Jurja Strossmayera 16, 32270 Županja</item>
    </izvorni_sadrzaj>
    <derivirana_varijabla naziv="DomainObject.Predmet.ProtuStrankaListFormatedWithAdressOIB_1">
      <item>SPUŽVA BOB jednostavno društvo s ograničenom odgovornošću za ugostiteljstvo i usluge, OIB 51519904477, Josipa Jurja Strossmayera 16, 32270 Županja</item>
    </derivirana_varijabla>
  </DomainObject.Predmet.ProtuStrankaListFormatedWithAdressOIB>
  <DomainObject.Predmet.ProtuStrankaListNazivFormated>
    <izvorni_sadrzaj>
      <item>SPUŽVA BOB jednostavno društvo s ograničenom odgovornošću za ugostiteljstvo i usluge</item>
    </izvorni_sadrzaj>
    <derivirana_varijabla naziv="DomainObject.Predmet.ProtuStrankaListNazivFormated_1">
      <item>SPUŽVA BOB jednostavno društvo s ograničenom odgovornošću za ugostiteljstvo i usluge</item>
    </derivirana_varijabla>
  </DomainObject.Predmet.ProtuStrankaListNazivFormated>
  <DomainObject.Predmet.ProtuStrankaListNazivFormatedOIB>
    <izvorni_sadrzaj>
      <item>SPUŽVA BOB jednostavno društvo s ograničenom odgovornošću za ugostiteljstvo i usluge, OIB 51519904477</item>
    </izvorni_sadrzaj>
    <derivirana_varijabla naziv="DomainObject.Predmet.ProtuStrankaListNazivFormatedOIB_1">
      <item>SPUŽVA BOB jednostavno društvo s ograničenom odgovornošću za ugostiteljstvo i usluge, OIB 51519904477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SPUŽVA BOB jednostavno društvo s ograničenom odgovornošću za ugostiteljstvo i usluge</izvorni_sadrzaj>
    <derivirana_varijabla naziv="DomainObject.Predmet.ProtustrankaIDrugi_1">SPUŽVA BOB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SPUŽVA BOB jednostavno društvo s ograničenom odgovornošću za ugostiteljstvo i usluge, OIB 51519904477, Josipa Jurja Strossmayera 16, 32270 Županja</izvorni_sadrzaj>
    <derivirana_varijabla naziv="DomainObject.Predmet.ProtustrankaIDrugiAdressOIB_1">SPUŽVA BOB jednostavno društvo s ograničenom odgovornošću za ugostiteljstvo i usluge, OIB 51519904477, Josipa Jurja Strossmayera 16,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SPUŽVA BOB jednostavno društvo s ograničenom odgovornošću za ugostiteljstvo i usluge</item>
    </izvorni_sadrzaj>
    <derivirana_varijabla naziv="DomainObject.Predmet.SudioniciListNaziv_1">
      <item>FINA RC OSIJEK</item>
      <item>SPUŽVA BOB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SPUŽVA BOB jednostavno društvo s ograničenom odgovornošću za ugostiteljstvo i usluge, OIB 51519904477, Josipa Jurja Strossmayera 16,32270 Županja</item>
    </izvorni_sadrzaj>
    <derivirana_varijabla naziv="DomainObject.Predmet.SudioniciListAdressOIB_1">
      <item>FINA RC OSIJEK, OIB 85821130368</item>
      <item>SPUŽVA BOB jednostavno društvo s ograničenom odgovornošću za ugostiteljstvo i usluge, OIB 51519904477, Josipa Jurja Strossmayera 16,32270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51519904477</item>
    </izvorni_sadrzaj>
    <derivirana_varijabla naziv="DomainObject.Predmet.SudioniciListNazivOIB_1">
      <item>, OIB 85821130368</item>
      <item>, OIB 51519904477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FCE52-F23D-4183-AE90-988296317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2377</properties:Characters>
  <properties:Lines>123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2018-05-11T10:01:00Z</cp:lastPrinted>
  <dcterms:modified xmlns:xsi="http://www.w3.org/2001/XMLSchema-instance" xsi:type="dcterms:W3CDTF">2018-05-11T10:02:00Z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