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e001" w14:paraId="af6e001" w:rsidRDefault="00E46858" w:rsidP="00E46858" w:rsidR="00E46858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E46858" w:rsidP="00E46858" w:rsidR="00E4685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46858" w:rsidP="00E46858" w:rsidR="00E46858">
      <w:pPr>
        <w:spacing w:after="0"/>
        <w:rPr>
          <w:rFonts w:cs="Times New Roman" w:eastAsia="Times New Roman"/>
          <w:b/>
          <w:lang w:eastAsia="hr-HR"/>
        </w:rPr>
      </w:pPr>
    </w:p>
    <w:p w:rsidRDefault="00E46858" w:rsidP="00E46858" w:rsidR="00E4685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6858" w:rsidP="00E46858" w:rsidR="00E4685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6858" w:rsidP="00E46858" w:rsidR="00E4685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E46858" w:rsidP="00E46858" w:rsidR="00E46858">
      <w:pPr>
        <w:pStyle w:val="Bezproreda"/>
        <w:rPr>
          <w:lang w:eastAsia="hr-HR"/>
        </w:rPr>
      </w:pPr>
    </w:p>
    <w:p w:rsidRDefault="00E46858" w:rsidP="00E46858" w:rsidR="00E46858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E46858" w:rsidP="00E46858" w:rsidR="00E46858">
      <w:pPr>
        <w:pStyle w:val="Bezproreda"/>
        <w:jc w:val="center"/>
        <w:rPr>
          <w:b/>
          <w:lang w:eastAsia="hr-HR"/>
        </w:rPr>
      </w:pPr>
    </w:p>
    <w:p w:rsidRDefault="00E46858" w:rsidP="00E46858" w:rsidR="00E46858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27. prosinca 2016. godine </w:t>
      </w:r>
    </w:p>
    <w:p w:rsidRDefault="00E46858" w:rsidP="00E46858" w:rsidR="00E4685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2351" w:rsidP="00E46858" w:rsidR="00E46858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</w:t>
      </w:r>
      <w:r w:rsidR="00E46858">
        <w:rPr>
          <w:rFonts w:cs="Times New Roman" w:eastAsia="Times New Roman"/>
          <w:bCs/>
          <w:lang w:eastAsia="hr-HR"/>
        </w:rPr>
        <w:t xml:space="preserve"> i o     j e </w:t>
      </w:r>
    </w:p>
    <w:p w:rsidRDefault="00E46858" w:rsidP="00E46858" w:rsidR="00E468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858" w:rsidP="00E46858" w:rsidR="00E46858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57/96 do 67/08) kojima je uređena ovrha na nekretnini, sljedeće imovine  stečajnog dužnika:</w:t>
      </w:r>
    </w:p>
    <w:p w:rsidRDefault="00E46858" w:rsidP="00E46858" w:rsidR="00E46858">
      <w:pPr>
        <w:spacing w:after="0"/>
        <w:ind w:firstLine="660"/>
        <w:jc w:val="both"/>
        <w:rPr>
          <w:rFonts w:cs="Times New Roman" w:eastAsia="Times New Roman"/>
          <w:lang w:eastAsia="hr-HR"/>
        </w:rPr>
      </w:pPr>
    </w:p>
    <w:p w:rsidRDefault="00E46858" w:rsidP="00E46858" w:rsidR="00E46858">
      <w:pPr>
        <w:pStyle w:val="Tijeloteksta"/>
        <w:ind w:left="708"/>
      </w:pPr>
      <w:r>
        <w:t xml:space="preserve">  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>, ukupne površine 18.608 m2,</w:t>
      </w:r>
      <w:r w:rsidR="009307EB">
        <w:t xml:space="preserve"> i</w:t>
      </w:r>
    </w:p>
    <w:p w:rsidRDefault="00E46858" w:rsidP="00E46858" w:rsidR="00E46858">
      <w:pPr>
        <w:pStyle w:val="Tijeloteksta"/>
        <w:ind w:left="708"/>
      </w:pPr>
      <w:r>
        <w:t xml:space="preserve">  čest. zgr.1276 ZU 2589 k.o. </w:t>
      </w:r>
      <w:proofErr w:type="spellStart"/>
      <w:r>
        <w:t>Seget</w:t>
      </w:r>
      <w:proofErr w:type="spellEnd"/>
      <w:r>
        <w:t>, ukupne  površine 1.852,00 m2, na kojima su izgrađeni slijedeći objekti:</w:t>
      </w:r>
    </w:p>
    <w:p w:rsidRDefault="00E46858" w:rsidP="00E46858" w:rsidR="00E46858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E46858" w:rsidP="00E46858" w:rsidR="00E46858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E46858" w:rsidP="00E46858" w:rsidR="00E46858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E46858" w:rsidP="00E46858" w:rsidR="00E46858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E46858" w:rsidP="00E46858" w:rsidR="00E46858">
      <w:pPr>
        <w:pStyle w:val="Tijeloteksta"/>
        <w:spacing w:after="0" w:before="100"/>
        <w:jc w:val="both"/>
      </w:pPr>
    </w:p>
    <w:p w:rsidRDefault="00E46858" w:rsidP="00E46858" w:rsidR="00E46858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E46858" w:rsidP="00E46858" w:rsidR="00E46858">
      <w:pPr>
        <w:pStyle w:val="Tijeloteksta"/>
        <w:numPr>
          <w:ilvl w:val="0"/>
          <w:numId w:val="2"/>
        </w:numPr>
      </w:pPr>
      <w:r>
        <w:t>Građevinsko zemljište :</w:t>
      </w:r>
    </w:p>
    <w:p w:rsidRDefault="00E46858" w:rsidP="00E46858" w:rsidR="00E46858">
      <w:pPr>
        <w:pStyle w:val="Tijeloteksta"/>
        <w:numPr>
          <w:ilvl w:val="0"/>
          <w:numId w:val="3"/>
        </w:numPr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>, površine 2.892,79 m2 procijenjena je 2.686.326,00 kn odnosno 358.176,80 EUR,</w:t>
      </w:r>
    </w:p>
    <w:p w:rsidRDefault="00E46858" w:rsidP="00E46858" w:rsidR="00E46858">
      <w:pPr>
        <w:pStyle w:val="Tijeloteksta"/>
        <w:numPr>
          <w:ilvl w:val="0"/>
          <w:numId w:val="3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>, površine 18.608,00 m2, procijenjena je 26.990.904,00 kn odnosno 3.598.787,20 EUR,</w:t>
      </w:r>
    </w:p>
    <w:p w:rsidRDefault="00E46858" w:rsidP="00E46858" w:rsidR="00E46858">
      <w:pPr>
        <w:pStyle w:val="Tijeloteksta"/>
        <w:numPr>
          <w:ilvl w:val="0"/>
          <w:numId w:val="2"/>
        </w:numPr>
        <w:spacing w:after="0" w:before="100"/>
        <w:jc w:val="both"/>
      </w:pPr>
      <w:r>
        <w:t>Građevinski objekti:</w:t>
      </w:r>
    </w:p>
    <w:p w:rsidRDefault="00E46858" w:rsidP="00E46858" w:rsidR="00E46858">
      <w:pPr>
        <w:pStyle w:val="Tijeloteksta"/>
        <w:numPr>
          <w:ilvl w:val="0"/>
          <w:numId w:val="3"/>
        </w:numPr>
        <w:spacing w:after="0" w:before="100"/>
        <w:jc w:val="both"/>
      </w:pPr>
      <w:r>
        <w:t>Poslovno proizvodni objekt, površine 2.892,79 m2 procijenjen je 5.792.251,89 kn odnosno 772,300,25 EUR,</w:t>
      </w:r>
    </w:p>
    <w:p w:rsidRDefault="00E46858" w:rsidP="00E46858" w:rsidR="00E46858">
      <w:pPr>
        <w:pStyle w:val="Tijeloteksta"/>
        <w:spacing w:after="0" w:before="100"/>
        <w:ind w:left="4248"/>
        <w:jc w:val="both"/>
      </w:pPr>
    </w:p>
    <w:p w:rsidRDefault="009307EB" w:rsidP="00E46858" w:rsidR="009307EB" w:rsidRPr="009307EB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307EB">
        <w:rPr>
          <w:b/>
        </w:rPr>
        <w:t>1.St-73/1999</w:t>
      </w:r>
    </w:p>
    <w:p w:rsidRDefault="009307EB" w:rsidP="009307EB" w:rsidR="009307EB">
      <w:pPr>
        <w:pStyle w:val="Bezproreda"/>
      </w:pPr>
    </w:p>
    <w:p w:rsidRDefault="00E46858" w:rsidP="00E46858" w:rsidR="00E46858">
      <w:pPr>
        <w:pStyle w:val="Tijeloteksta"/>
        <w:numPr>
          <w:ilvl w:val="0"/>
          <w:numId w:val="3"/>
        </w:numPr>
        <w:spacing w:after="0" w:before="100"/>
        <w:jc w:val="both"/>
      </w:pPr>
      <w:r>
        <w:t>Skladišna hala s portirnicom, površine 1.825,40 m2 procijenjena je 4.821.661,79 kn odnosno 642.888,24 EUR,</w:t>
      </w:r>
    </w:p>
    <w:p w:rsidRDefault="00E46858" w:rsidP="00E46858" w:rsidR="00E46858">
      <w:pPr>
        <w:pStyle w:val="Tijeloteksta"/>
        <w:numPr>
          <w:ilvl w:val="0"/>
          <w:numId w:val="3"/>
        </w:numPr>
        <w:spacing w:after="0" w:before="100"/>
        <w:jc w:val="both"/>
      </w:pPr>
      <w:r>
        <w:t>Kamena kuća, površine 141,83 m2 procijenjena je 343.779,07 kn odnosno 45.837,21EUR.</w:t>
      </w:r>
    </w:p>
    <w:p w:rsidRDefault="00E46858" w:rsidP="00E46858" w:rsidR="00E46858">
      <w:pPr>
        <w:pStyle w:val="Tijeloteksta"/>
        <w:spacing w:after="0" w:before="100"/>
        <w:ind w:left="1425"/>
        <w:jc w:val="both"/>
      </w:pPr>
    </w:p>
    <w:p w:rsidRDefault="00E46858" w:rsidP="00E46858" w:rsidR="00E46858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40.634.922,75 kn odnosno 5.417.989,70 EUR.</w:t>
      </w:r>
      <w:r>
        <w:rPr>
          <w:rFonts w:eastAsia="Calibri"/>
          <w:lang w:val="en-US"/>
        </w:rPr>
        <w:tab/>
      </w:r>
    </w:p>
    <w:p w:rsidRDefault="00E46858" w:rsidP="00E46858" w:rsidR="00E46858">
      <w:pPr>
        <w:pStyle w:val="Bezproreda"/>
        <w:ind w:left="660"/>
        <w:rPr>
          <w:rFonts w:eastAsia="Calibri"/>
          <w:lang w:val="en-US"/>
        </w:rPr>
      </w:pPr>
    </w:p>
    <w:p w:rsidRDefault="00E46858" w:rsidP="00E46858" w:rsidR="00E46858">
      <w:pPr>
        <w:pStyle w:val="Bezproreda"/>
        <w:ind w:left="660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I.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rFonts w:cs="Times New Roman"/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E46858" w:rsidP="00E46858" w:rsidR="00E46858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E46858" w:rsidP="00E46858" w:rsidR="00E46858">
      <w:r>
        <w:t>II.</w:t>
      </w:r>
      <w:r>
        <w:tab/>
        <w:t>NAČIN PRODAJE:</w:t>
      </w:r>
    </w:p>
    <w:p w:rsidRDefault="00E46858" w:rsidP="00E46858" w:rsidR="00E46858" w:rsidRPr="00E46858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E46858" w:rsidP="00E46858" w:rsidR="00E46858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31.siječnja 2017. godine u 09,00 sati.</w:t>
      </w:r>
    </w:p>
    <w:p w:rsidRDefault="00E46858" w:rsidP="00E46858" w:rsidR="00E46858">
      <w:pPr>
        <w:ind w:firstLine="708"/>
      </w:pPr>
      <w:r>
        <w:t>Ročište će se održati  i ako na njemu sudjeluje samo jedan ponuditelj.</w:t>
      </w:r>
    </w:p>
    <w:p w:rsidRDefault="00E46858" w:rsidP="00E46858" w:rsidR="00E46858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6858" w:rsidP="00E46858" w:rsidR="00E46858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E46858" w:rsidP="00E46858" w:rsidR="00E46858">
      <w:r>
        <w:t>IV . UVJETI PRODAJE:</w:t>
      </w:r>
    </w:p>
    <w:p w:rsidRDefault="00E46858" w:rsidP="00E46858" w:rsidR="00E46858">
      <w:r>
        <w:t>1.</w:t>
      </w:r>
      <w:r>
        <w:tab/>
        <w:t xml:space="preserve">Nekretnine  koje su predmet prodaje slobodne su od osoba i stvari trećih osoba. </w:t>
      </w:r>
    </w:p>
    <w:p w:rsidRDefault="00E46858" w:rsidP="00E46858" w:rsidR="00E46858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E46858" w:rsidP="00E46858" w:rsidR="00E46858">
      <w:r>
        <w:t xml:space="preserve">Nekretnine  iz  </w:t>
      </w:r>
      <w:proofErr w:type="spellStart"/>
      <w:r>
        <w:t>toč</w:t>
      </w:r>
      <w:proofErr w:type="spellEnd"/>
      <w:r>
        <w:t>. I.  zaključka prodavat će se na  prvom ročištu za dražbu  po početnoj cijeni koja je jednaka utvrđenim vrijednostima nekretnina  i ispod te cijene ne mogu se  prodati na prvom ročištu.</w:t>
      </w:r>
    </w:p>
    <w:p w:rsidRDefault="00E46858" w:rsidP="00E46858" w:rsidR="00E46858">
      <w:pPr>
        <w:ind w:firstLine="708"/>
      </w:pPr>
      <w:r>
        <w:t xml:space="preserve">Ako se nekretnine ne prodaju  na provom ročištu za prodaju po utvrđenim vrijednostima na narednim ročištima za prodaju mogu se prodati  za nižu vrijednost koju zaključkom odredi stečajni sudac. </w:t>
      </w:r>
    </w:p>
    <w:p w:rsidRDefault="00E46858" w:rsidP="00E46858" w:rsidR="00E46858">
      <w:r>
        <w:t>3.</w:t>
      </w:r>
      <w:r>
        <w:tab/>
        <w:t xml:space="preserve">Sve poreze i pristojbe u svezi s prodajom  nekretnina snosi kupac. </w:t>
      </w:r>
    </w:p>
    <w:p w:rsidRDefault="00E46858" w:rsidP="00E46858" w:rsidR="009307EB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31.siječnja  2017. godine  uplatile osiguranje  u iznosu od 10 % od utvrđene </w:t>
      </w:r>
    </w:p>
    <w:p w:rsidRDefault="009307EB" w:rsidP="00E46858" w:rsidR="009307EB"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9307EB">
        <w:rPr>
          <w:b/>
        </w:rPr>
        <w:t>1.St-73/1999</w:t>
      </w:r>
    </w:p>
    <w:p w:rsidRDefault="00E46858" w:rsidP="00E46858" w:rsidR="00E46858">
      <w:r>
        <w:t>vrijednosti  nekretnina koje su predmet prodaje na račun sudskog depozita Trgovačkog suda u 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E46858" w:rsidP="00E46858" w:rsidR="00E46858">
      <w:pPr>
        <w:ind w:firstLine="708"/>
      </w:pPr>
      <w:r>
        <w:t>Punomoćnici ponuditelja mogu sudjelovati na dražbi samo uz ovjerenu specijalnu punomoć.</w:t>
      </w:r>
    </w:p>
    <w:p w:rsidRDefault="00E46858" w:rsidP="00E46858" w:rsidR="00E46858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E46858" w:rsidP="00E46858" w:rsidR="00E46858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E46858" w:rsidP="00E46858" w:rsidR="00E46858">
      <w:r>
        <w:t>Hrvatskoj Poštanskoj Banci d.d. Zagreb broj: IBAN: HR1623900011300000664, model: HR:02 s naznakom  za spis 1. St-</w:t>
      </w:r>
      <w:r w:rsidR="009307EB">
        <w:t>73</w:t>
      </w:r>
      <w:r>
        <w:t>/</w:t>
      </w:r>
      <w:r w:rsidR="009307EB">
        <w:t>1999</w:t>
      </w:r>
      <w:r>
        <w:t>.</w:t>
      </w:r>
    </w:p>
    <w:p w:rsidRDefault="00E46858" w:rsidP="00E46858" w:rsidR="00E46858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E46858" w:rsidP="00E46858" w:rsidR="00E46858">
      <w:pPr>
        <w:ind w:firstLine="708"/>
      </w:pPr>
      <w:r>
        <w:t xml:space="preserve">Nekretnine će se  rješenjem o dosudi dosuditi kupcu koji ponudi najpovoljniju  cijenu. </w:t>
      </w:r>
    </w:p>
    <w:p w:rsidRDefault="00E46858" w:rsidP="00E46858" w:rsidR="00E46858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E46858" w:rsidP="00E46858" w:rsidR="00E46858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E46858" w:rsidP="00E46858" w:rsidR="00E46858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E46858" w:rsidP="00E46858" w:rsidR="00E46858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E46858" w:rsidP="00E46858" w:rsidR="00E46858">
      <w:r>
        <w:t>9.</w:t>
      </w:r>
      <w:r>
        <w:tab/>
        <w:t xml:space="preserve">Prodaja se obavlja po načelu „viđeno – kupljeno“, što isključuje sve naknadne prigovore kupca. </w:t>
      </w:r>
    </w:p>
    <w:p w:rsidRDefault="00E46858" w:rsidP="009307EB" w:rsidR="00E46858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</w:t>
      </w:r>
      <w:r w:rsidR="009307EB">
        <w:t>Ivo Jukić</w:t>
      </w:r>
      <w:r>
        <w:t xml:space="preserve"> iz </w:t>
      </w:r>
      <w:proofErr w:type="spellStart"/>
      <w:r w:rsidR="009307EB">
        <w:t>Podstrane</w:t>
      </w:r>
      <w:proofErr w:type="spellEnd"/>
      <w:r>
        <w:t xml:space="preserve">, </w:t>
      </w:r>
      <w:r w:rsidR="009307EB">
        <w:t>Poljičkih knezova 21</w:t>
      </w:r>
      <w:r>
        <w:t xml:space="preserve">, </w:t>
      </w:r>
      <w:proofErr w:type="spellStart"/>
      <w:r>
        <w:t>Mob</w:t>
      </w:r>
      <w:proofErr w:type="spellEnd"/>
      <w:r>
        <w:t xml:space="preserve">. </w:t>
      </w:r>
      <w:r w:rsidR="009307EB">
        <w:t xml:space="preserve">091/2406-996 </w:t>
      </w:r>
      <w:r>
        <w:t>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9307EB" w:rsidP="00E46858" w:rsidR="009307EB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9307EB" w:rsidP="00E46858" w:rsidR="009307EB" w:rsidRPr="009307EB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307EB">
        <w:rPr>
          <w:rFonts w:cs="Times New Roman" w:eastAsia="Times New Roman"/>
          <w:b/>
          <w:lang w:eastAsia="hr-HR"/>
        </w:rPr>
        <w:t>1.St-73/1999</w:t>
      </w:r>
    </w:p>
    <w:p w:rsidRDefault="00E46858" w:rsidP="00E46858" w:rsidR="00E4685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E46858" w:rsidP="00E46858" w:rsidR="00E4685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46858" w:rsidP="00E46858" w:rsidR="00E4685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46858" w:rsidP="00E46858" w:rsidR="00E46858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E46858" w:rsidP="00E46858" w:rsidR="00E46858">
      <w:pPr>
        <w:ind w:firstLine="540"/>
        <w:jc w:val="both"/>
      </w:pPr>
      <w:r>
        <w:t xml:space="preserve"> Istim rješenjem za stečajnog upravitelja imenovan je  Ivo Jukić </w:t>
      </w:r>
      <w:proofErr w:type="spellStart"/>
      <w:r>
        <w:t>Jukić</w:t>
      </w:r>
      <w:proofErr w:type="spellEnd"/>
      <w:r>
        <w:t xml:space="preserve"> iz </w:t>
      </w:r>
      <w:proofErr w:type="spellStart"/>
      <w:r>
        <w:t>Podstrane</w:t>
      </w:r>
      <w:proofErr w:type="spellEnd"/>
      <w:r>
        <w:t>, Poljičkih knezova 21</w:t>
      </w:r>
    </w:p>
    <w:p w:rsidRDefault="00E46858" w:rsidP="00E46858" w:rsidR="00E46858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E46858" w:rsidP="00E46858" w:rsidR="00E46858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E46858" w:rsidP="009307EB" w:rsidR="00E46858" w:rsidRPr="009307EB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27.prosinca 2016.godine određena je </w:t>
      </w:r>
    </w:p>
    <w:p w:rsidRDefault="00E46858" w:rsidP="009307EB" w:rsidR="00E46858" w:rsidRPr="009307E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E46858" w:rsidP="00E46858" w:rsidR="00E46858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E46858" w:rsidP="00E46858" w:rsidR="00E4685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46858" w:rsidP="00E46858" w:rsidR="00E46858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Splitu, 2</w:t>
      </w:r>
      <w:r w:rsidR="009307EB">
        <w:rPr>
          <w:rFonts w:cs="Times New Roman" w:eastAsia="Times New Roman"/>
          <w:lang w:eastAsia="hr-HR"/>
        </w:rPr>
        <w:t>7</w:t>
      </w:r>
      <w:r>
        <w:rPr>
          <w:rFonts w:cs="Times New Roman" w:eastAsia="Times New Roman"/>
          <w:lang w:eastAsia="hr-HR"/>
        </w:rPr>
        <w:t xml:space="preserve">. prosinca 2016. godine </w:t>
      </w:r>
    </w:p>
    <w:p w:rsidRDefault="00E46858" w:rsidP="00E46858" w:rsidR="00E46858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E46858" w:rsidP="00E46858" w:rsidR="00E46858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E46858" w:rsidP="00E46858" w:rsidR="00E46858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E46858" w:rsidP="00E46858" w:rsidR="00E4685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E46858" w:rsidP="00E46858" w:rsidR="00E4685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E46858" w:rsidP="00E46858" w:rsidR="00E46858">
      <w:pPr>
        <w:spacing w:after="0"/>
        <w:rPr>
          <w:rFonts w:cs="Times New Roman" w:eastAsia="Calibri"/>
        </w:rPr>
      </w:pPr>
    </w:p>
    <w:p w:rsidRDefault="00E46858" w:rsidP="00E46858" w:rsidR="00E46858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E46858" w:rsidP="00E46858" w:rsidR="00E4685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</w:t>
      </w:r>
      <w:r w:rsidR="00D7010D">
        <w:rPr>
          <w:rFonts w:cs="Times New Roman" w:eastAsia="Times New Roman"/>
          <w:lang w:eastAsia="hr-HR"/>
        </w:rPr>
        <w:t>zaključka nije dopuštena posebna žalba.</w:t>
      </w:r>
      <w:r>
        <w:rPr>
          <w:rFonts w:cs="Times New Roman" w:eastAsia="Times New Roman"/>
          <w:lang w:eastAsia="hr-HR"/>
        </w:rPr>
        <w:t xml:space="preserve"> </w:t>
      </w:r>
    </w:p>
    <w:p w:rsidRDefault="00E46858" w:rsidP="00E46858" w:rsidR="00E468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6858" w:rsidP="00E46858" w:rsidR="00E46858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E46858" w:rsidP="00E46858" w:rsidR="00E46858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</w:t>
      </w:r>
      <w:r w:rsidR="00D7010D">
        <w:rPr>
          <w:rFonts w:cs="Times New Roman" w:eastAsia="Times New Roman"/>
          <w:lang w:eastAsia="hr-HR"/>
        </w:rPr>
        <w:t>m</w:t>
      </w:r>
      <w:r>
        <w:rPr>
          <w:rFonts w:cs="Times New Roman" w:eastAsia="Times New Roman"/>
          <w:lang w:eastAsia="hr-HR"/>
        </w:rPr>
        <w:t xml:space="preserve"> upravitelj</w:t>
      </w:r>
      <w:r w:rsidR="00D7010D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</w:p>
    <w:p w:rsidRDefault="00E46858" w:rsidP="00E46858" w:rsidR="00E46858">
      <w:pPr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RH, Ministarstvo financija-Porezna uprava zastupana po ŽDO Split </w:t>
      </w:r>
    </w:p>
    <w:p w:rsidRDefault="00E46858" w:rsidP="00E46858" w:rsidR="00E4685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4D3B68" w:rsidP="00E46858" w:rsidR="00E4685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E46858" w:rsidP="00E46858" w:rsidR="00E46858">
                  <w:pPr>
                    <w:pStyle w:val="GrbRH"/>
                  </w:pPr>
                  <w:r>
                    <w:tab/>
                  </w:r>
                </w:p>
                <w:p w:rsidRDefault="00E46858" w:rsidP="00E46858" w:rsidR="00E46858">
                  <w:pPr>
                    <w:pStyle w:val="GrbRH"/>
                  </w:pPr>
                </w:p>
                <w:p w:rsidRDefault="00E46858" w:rsidP="00E46858" w:rsidR="00E46858">
                  <w:pPr>
                    <w:pStyle w:val="GrbRH"/>
                  </w:pPr>
                  <w:r>
                    <w:t xml:space="preserve"> </w:t>
                  </w:r>
                </w:p>
                <w:p w:rsidRDefault="00E46858" w:rsidP="00E46858" w:rsidR="00E46858">
                  <w:pPr>
                    <w:pStyle w:val="GrbRH"/>
                  </w:pPr>
                </w:p>
                <w:p w:rsidRDefault="00E46858" w:rsidP="00E46858" w:rsidR="00E46858">
                  <w:pPr>
                    <w:pStyle w:val="GrbRH"/>
                  </w:pPr>
                </w:p>
                <w:p w:rsidRDefault="00E46858" w:rsidP="00E46858" w:rsidR="00E46858">
                  <w:pPr>
                    <w:pStyle w:val="GrbRH"/>
                  </w:pPr>
                </w:p>
                <w:p w:rsidRDefault="00E46858" w:rsidP="00E46858" w:rsidR="00E46858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E46858" w:rsidP="00E46858" w:rsidR="00E46858"/>
    <w:p w:rsidRDefault="00E46858" w:rsidP="00E46858" w:rsidR="00E46858"/>
    <w:p w:rsidRDefault="00E46858" w:rsidP="00E46858" w:rsidR="00E4685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858"/>
    <w:rsid w:val="001E2351"/>
    <w:rsid w:val="004D3B68"/>
    <w:rsid w:val="009307EB"/>
    <w:rsid w:val="00D7010D"/>
    <w:rsid w:val="00E4685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858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46858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4685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4685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E4685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46858"/>
    <w:rPr>
      <w:rFonts w:cstheme="minorBidi"/>
    </w:rPr>
  </w:style>
  <w:style w:customStyle="true" w:styleId="GrbRH" w:type="paragraph">
    <w:name w:val="GrbRH"/>
    <w:basedOn w:val="Normal"/>
    <w:rsid w:val="00E46858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E46858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8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68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68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B68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3B68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3B68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3B68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858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E46858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4685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E4685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E4685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E46858"/>
    <w:rPr>
      <w:rFonts w:cstheme="minorBidi"/>
    </w:rPr>
  </w:style>
  <w:style w:customStyle="1" w:styleId="GrbRH" w:type="paragraph">
    <w:name w:val="GrbRH"/>
    <w:basedOn w:val="Normal"/>
    <w:rsid w:val="00E46858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E46858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68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68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68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B68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3B68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3B68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3B68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4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1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73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09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13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3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11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8E9A7-721F-4998-B9CD-0FC42E4D4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1141</properties:Words>
  <properties:Characters>6420</properties:Characters>
  <properties:Lines>157</properties:Lines>
  <properties:Paragraphs>68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2016-12-27T10:21:00Z</dcterms:created>
  <dc:creator>Velimir Vuković</dc:creator>
  <cp:lastModifiedBy>Velimir Vuković</cp:lastModifiedBy>
  <cp:lastPrinted>2016-12-27T10:47:00Z</cp:lastPrinted>
  <dcterms:modified xmlns:xsi="http://www.w3.org/2001/XMLSchema-instance" xsi:type="dcterms:W3CDTF">2016-12-27T10:50:00Z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