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3616" w14:paraId="57b3616" w:rsidRDefault="00847CB4" w:rsidP="00847CB4" w:rsidR="00847CB4">
      <w:pPr>
        <w:jc w:val="right"/>
        <w15:collapsed w:val="false"/>
      </w:pPr>
      <w:r>
        <w:t>Broj: 6 St-</w:t>
      </w:r>
      <w:r w:rsidR="000C6442">
        <w:t>1217/18-3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B22918">
        <w:t>FINA RC Osijek</w:t>
      </w:r>
      <w:r>
        <w:t xml:space="preserve"> za otvaranje stečajnog postupka nad dužnikom: </w:t>
      </w:r>
      <w:r w:rsidR="000C6442">
        <w:rPr>
          <w:b/>
        </w:rPr>
        <w:t>SPORTSKA UDRUGA AMATERA LJUBITELJA BILJARA "KUGLA", Osijek, Svete Ane 85, OIB: 51032932685, registarski broj 14004504,</w:t>
      </w:r>
      <w:r>
        <w:t xml:space="preserve"> dana </w:t>
      </w:r>
      <w:r w:rsidR="00C55A60">
        <w:t>25</w:t>
      </w:r>
      <w:r w:rsidR="001E3445">
        <w:t>. listopada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</w:t>
      </w:r>
      <w:r w:rsidR="000C6442">
        <w:t xml:space="preserve">se predsjednica udruge </w:t>
      </w:r>
      <w:proofErr w:type="spellStart"/>
      <w:r w:rsidR="000C6442">
        <w:t>Javorka</w:t>
      </w:r>
      <w:proofErr w:type="spellEnd"/>
      <w:r w:rsidR="000C6442">
        <w:t xml:space="preserve"> Petrović, Osijek, Crkvena ulica 70A  OIB: 72655252165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1275BF">
        <w:rPr>
          <w:b/>
        </w:rPr>
        <w:t>12</w:t>
      </w:r>
      <w:r w:rsidR="000C6442">
        <w:rPr>
          <w:b/>
        </w:rPr>
        <w:t>17</w:t>
      </w:r>
      <w:r>
        <w:rPr>
          <w:b/>
        </w:rPr>
        <w:t>-18</w:t>
      </w:r>
      <w:r>
        <w:t xml:space="preserve"> koji se vodi kod Hrvatske poštanske banke d.d. za stečajnog dužnika </w:t>
      </w:r>
      <w:r w:rsidR="000C6442">
        <w:rPr>
          <w:b/>
        </w:rPr>
        <w:t>SPORTSKA UDRUGA AMATERA LJUBITELJA BILJARA "KUGLA", Osijek, Svete Ane 85, OIB: 51032932685, registarski broj 14004504</w:t>
      </w:r>
      <w:r w:rsidR="000C6442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</w:t>
      </w:r>
      <w:r w:rsidR="000C6442">
        <w:t xml:space="preserve">predsjednica udruge </w:t>
      </w:r>
      <w:proofErr w:type="spellStart"/>
      <w:r w:rsidR="000C6442">
        <w:t>Javorka</w:t>
      </w:r>
      <w:proofErr w:type="spellEnd"/>
      <w:r w:rsidR="000C6442">
        <w:t xml:space="preserve"> Petrović, Osijek, Crkvena ulica 70A  OIB: 72655252165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</w:t>
      </w:r>
      <w:r w:rsidR="000C6442">
        <w:t xml:space="preserve">predsjednica udruge </w:t>
      </w:r>
      <w:proofErr w:type="spellStart"/>
      <w:r w:rsidR="000C6442">
        <w:t>Javorka</w:t>
      </w:r>
      <w:proofErr w:type="spellEnd"/>
      <w:r w:rsidR="000C6442">
        <w:t xml:space="preserve"> Petrović, Osijek, Crkvena ulica 70A  OIB: 72655252165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</w:t>
      </w:r>
      <w:r w:rsidR="000C6442">
        <w:t xml:space="preserve">predsjednica udruge </w:t>
      </w:r>
      <w:proofErr w:type="spellStart"/>
      <w:r w:rsidR="000C6442">
        <w:t>Javorka</w:t>
      </w:r>
      <w:proofErr w:type="spellEnd"/>
      <w:r w:rsidR="000C6442">
        <w:t xml:space="preserve"> Petrović, Osijek, Crkvena ulica 70A  OIB: 72655252165 </w:t>
      </w:r>
      <w:r w:rsidR="001275BF">
        <w:t xml:space="preserve"> </w:t>
      </w:r>
      <w:r>
        <w:t>ne postupi po točki 3. ovoga zaključka odgovara vjerovnicima osobno za naknadu štete koju im je prouzroči</w:t>
      </w:r>
      <w:r w:rsidR="000C6442">
        <w:t>la</w:t>
      </w:r>
      <w:r>
        <w:t xml:space="preserve">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0C6442" w:rsidP="000C6442" w:rsidR="000C6442">
      <w:pPr>
        <w:jc w:val="right"/>
      </w:pPr>
      <w:r>
        <w:t>Broj: 6 St-1217/18-3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r w:rsidR="000C6442">
        <w:t xml:space="preserve">predsjednica udruge </w:t>
      </w:r>
      <w:proofErr w:type="spellStart"/>
      <w:r w:rsidR="000C6442">
        <w:t>Javorka</w:t>
      </w:r>
      <w:proofErr w:type="spellEnd"/>
      <w:r w:rsidR="000C6442">
        <w:t xml:space="preserve"> Petrović, Osijek, Crkvena ulica 70A  OIB: 72655252165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C55A60">
        <w:t>25</w:t>
      </w:r>
      <w:r w:rsidR="001E3445">
        <w:t>. listopada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0C6442" w:rsidP="00847CB4" w:rsidR="000C6442">
      <w:pPr>
        <w:numPr>
          <w:ilvl w:val="0"/>
          <w:numId w:val="11"/>
        </w:numPr>
        <w:jc w:val="both"/>
      </w:pPr>
      <w:r>
        <w:t xml:space="preserve">predsjednica udruge </w:t>
      </w:r>
      <w:proofErr w:type="spellStart"/>
      <w:r>
        <w:t>Javorka</w:t>
      </w:r>
      <w:proofErr w:type="spellEnd"/>
      <w:r>
        <w:t xml:space="preserve"> Petrović, Osijek, Crkvena ulica 70A 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C55A60">
        <w:t>30</w:t>
      </w:r>
      <w:r w:rsidR="001E3445">
        <w:t>.11.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C1E" w:rsidR="00244C1E">
      <w:r>
        <w:separator/>
      </w:r>
    </w:p>
  </w:endnote>
  <w:endnote w:id="0" w:type="continuationSeparator">
    <w:p w:rsidRDefault="00244C1E" w:rsidR="00244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C1E" w:rsidR="00244C1E">
      <w:r>
        <w:separator/>
      </w:r>
    </w:p>
  </w:footnote>
  <w:footnote w:id="0" w:type="continuationSeparator">
    <w:p w:rsidRDefault="00244C1E" w:rsidR="00244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094E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6442"/>
    <w:rsid w:val="000C7F37"/>
    <w:rsid w:val="000E414B"/>
    <w:rsid w:val="000F0F5F"/>
    <w:rsid w:val="000F22FF"/>
    <w:rsid w:val="00103E3D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44C1E"/>
    <w:rsid w:val="00252C63"/>
    <w:rsid w:val="00255E1A"/>
    <w:rsid w:val="00257B3A"/>
    <w:rsid w:val="00275BD0"/>
    <w:rsid w:val="00291B9C"/>
    <w:rsid w:val="002A6867"/>
    <w:rsid w:val="002B33D4"/>
    <w:rsid w:val="002C6560"/>
    <w:rsid w:val="002F094E"/>
    <w:rsid w:val="002F795A"/>
    <w:rsid w:val="002F79FD"/>
    <w:rsid w:val="00313F98"/>
    <w:rsid w:val="003258FC"/>
    <w:rsid w:val="00325955"/>
    <w:rsid w:val="00327B99"/>
    <w:rsid w:val="003323E1"/>
    <w:rsid w:val="00335018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2225"/>
    <w:rsid w:val="008737C5"/>
    <w:rsid w:val="008763AA"/>
    <w:rsid w:val="0088689D"/>
    <w:rsid w:val="008A0787"/>
    <w:rsid w:val="008F703E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55A60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09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09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9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9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9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09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09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9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9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9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St-1217/2018</izvorni_sadrzaj>
    <derivirana_varijabla naziv="DomainObject.Predmet.OznakaBroj_1">St-1217/2018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UDRUGA AMATERA LJUBITELJA BILJARA KUGLA</izvorni_sadrzaj>
    <derivirana_varijabla naziv="DomainObject.Predmet.ProtustrankaFormated_1">  SPORTSKA UDRUGA AMATERA LJUBITELJA BILJARA KUGLA</derivirana_varijabla>
  </DomainObject.Predmet.ProtustrankaFormated>
  <DomainObject.Predmet.ProtustrankaFormatedOIB>
    <izvorni_sadrzaj>  SPORTSKA UDRUGA AMATERA LJUBITELJA BILJARA KUGLA, OIB 51032932685</izvorni_sadrzaj>
    <derivirana_varijabla naziv="DomainObject.Predmet.ProtustrankaFormatedOIB_1">  SPORTSKA UDRUGA AMATERA LJUBITELJA BILJARA KUGLA, OIB 51032932685</derivirana_varijabla>
  </DomainObject.Predmet.ProtustrankaFormatedOIB>
  <DomainObject.Predmet.ProtustrankaFormatedWithAdress>
    <izvorni_sadrzaj> SPORTSKA UDRUGA AMATERA LJUBITELJA BILJARA KUGLA, SVETE ANE 85, 31000 Osijek</izvorni_sadrzaj>
    <derivirana_varijabla naziv="DomainObject.Predmet.ProtustrankaFormatedWithAdress_1"> SPORTSKA UDRUGA AMATERA LJUBITELJA BILJARA KUGLA, SVETE ANE 85, 31000 Osijek</derivirana_varijabla>
  </DomainObject.Predmet.ProtustrankaFormatedWithAdress>
  <DomainObject.Predmet.ProtustrankaFormatedWithAdressOIB>
    <izvorni_sadrzaj> SPORTSKA UDRUGA AMATERA LJUBITELJA BILJARA KUGLA, OIB 51032932685, SVETE ANE 85, 31000 Osijek</izvorni_sadrzaj>
    <derivirana_varijabla naziv="DomainObject.Predmet.ProtustrankaFormatedWithAdressOIB_1"> SPORTSKA UDRUGA AMATERA LJUBITELJA BILJARA KUGLA, OIB 51032932685, SVETE ANE 85, 31000 Osijek</derivirana_varijabla>
  </DomainObject.Predmet.ProtustrankaFormatedWithAdressOIB>
  <DomainObject.Predmet.ProtustrankaWithAdress>
    <izvorni_sadrzaj>SPORTSKA UDRUGA AMATERA LJUBITELJA BILJARA KUGLA SVETE ANE 85, 31000 Osijek</izvorni_sadrzaj>
    <derivirana_varijabla naziv="DomainObject.Predmet.ProtustrankaWithAdress_1">SPORTSKA UDRUGA AMATERA LJUBITELJA BILJARA KUGLA SVETE ANE 85, 31000 Osijek</derivirana_varijabla>
  </DomainObject.Predmet.ProtustrankaWithAdress>
  <DomainObject.Predmet.ProtustrankaWithAdressOIB>
    <izvorni_sadrzaj>SPORTSKA UDRUGA AMATERA LJUBITELJA BILJARA KUGLA, OIB 51032932685, SVETE ANE 85, 31000 Osijek</izvorni_sadrzaj>
    <derivirana_varijabla naziv="DomainObject.Predmet.ProtustrankaWithAdressOIB_1">SPORTSKA UDRUGA AMATERA LJUBITELJA BILJARA KUGLA, OIB 51032932685, SVETE ANE 85, 31000 Osijek</derivirana_varijabla>
  </DomainObject.Predmet.ProtustrankaWithAdressOIB>
  <DomainObject.Predmet.ProtustrankaNazivFormated>
    <izvorni_sadrzaj>SPORTSKA UDRUGA AMATERA LJUBITELJA BILJARA KUGLA</izvorni_sadrzaj>
    <derivirana_varijabla naziv="DomainObject.Predmet.ProtustrankaNazivFormated_1">SPORTSKA UDRUGA AMATERA LJUBITELJA BILJARA KUGLA</derivirana_varijabla>
  </DomainObject.Predmet.ProtustrankaNazivFormated>
  <DomainObject.Predmet.ProtustrankaNazivFormatedOIB>
    <izvorni_sadrzaj>SPORTSKA UDRUGA AMATERA LJUBITELJA BILJARA KUGLA, OIB 51032932685</izvorni_sadrzaj>
    <derivirana_varijabla naziv="DomainObject.Predmet.ProtustrankaNazivFormatedOIB_1">SPORTSKA UDRUGA AMATERA LJUBITELJA BILJARA KUGLA, OIB 51032932685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SPORTSKA UDRUGA AMATERA LJUBITELJA BILJARA KUGLA</item>
    </izvorni_sadrzaj>
    <derivirana_varijabla naziv="DomainObject.Predmet.ProtuStrankaListFormated_1">
      <item>SPORTSKA UDRUGA AMATERA LJUBITELJA BILJARA KUGLA</item>
    </derivirana_varijabla>
  </DomainObject.Predmet.ProtuStrankaListFormated>
  <DomainObject.Predmet.ProtuStrankaListFormatedOIB>
    <izvorni_sadrzaj>
      <item>SPORTSKA UDRUGA AMATERA LJUBITELJA BILJARA KUGLA, OIB 51032932685</item>
    </izvorni_sadrzaj>
    <derivirana_varijabla naziv="DomainObject.Predmet.ProtuStrankaListFormatedOIB_1">
      <item>SPORTSKA UDRUGA AMATERA LJUBITELJA BILJARA KUGLA, OIB 51032932685</item>
    </derivirana_varijabla>
  </DomainObject.Predmet.ProtuStrankaListFormatedOIB>
  <DomainObject.Predmet.ProtuStrankaListFormatedWithAdress>
    <izvorni_sadrzaj>
      <item>SPORTSKA UDRUGA AMATERA LJUBITELJA BILJARA KUGLA, SVETE ANE 85, 31000 Osijek</item>
    </izvorni_sadrzaj>
    <derivirana_varijabla naziv="DomainObject.Predmet.ProtuStrankaListFormatedWithAdress_1">
      <item>SPORTSKA UDRUGA AMATERA LJUBITELJA BILJARA KUGLA, SVETE ANE 85, 31000 Osijek</item>
    </derivirana_varijabla>
  </DomainObject.Predmet.ProtuStrankaListFormatedWithAdress>
  <DomainObject.Predmet.ProtuStrankaListFormatedWithAdressOIB>
    <izvorni_sadrzaj>
      <item>SPORTSKA UDRUGA AMATERA LJUBITELJA BILJARA KUGLA, OIB 51032932685, SVETE ANE 85, 31000 Osijek</item>
    </izvorni_sadrzaj>
    <derivirana_varijabla naziv="DomainObject.Predmet.ProtuStrankaListFormatedWithAdressOIB_1">
      <item>SPORTSKA UDRUGA AMATERA LJUBITELJA BILJARA KUGLA, OIB 51032932685, SVETE ANE 85, 31000 Osijek</item>
    </derivirana_varijabla>
  </DomainObject.Predmet.ProtuStrankaListFormatedWithAdressOIB>
  <DomainObject.Predmet.ProtuStrankaListNazivFormated>
    <izvorni_sadrzaj>
      <item>SPORTSKA UDRUGA AMATERA LJUBITELJA BILJARA KUGLA</item>
    </izvorni_sadrzaj>
    <derivirana_varijabla naziv="DomainObject.Predmet.ProtuStrankaListNazivFormated_1">
      <item>SPORTSKA UDRUGA AMATERA LJUBITELJA BILJARA KUGLA</item>
    </derivirana_varijabla>
  </DomainObject.Predmet.ProtuStrankaListNazivFormated>
  <DomainObject.Predmet.ProtuStrankaListNazivFormatedOIB>
    <izvorni_sadrzaj>
      <item>SPORTSKA UDRUGA AMATERA LJUBITELJA BILJARA KUGLA, OIB 51032932685</item>
    </izvorni_sadrzaj>
    <derivirana_varijabla naziv="DomainObject.Predmet.ProtuStrankaListNazivFormatedOIB_1">
      <item>SPORTSKA UDRUGA AMATERA LJUBITELJA BILJARA KUGLA, OIB 51032932685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SPORTSKA UDRUGA AMATERA LJUBITELJA BILJARA KUGLA</izvorni_sadrzaj>
    <derivirana_varijabla naziv="DomainObject.Predmet.ProtustrankaIDrugi_1">SPORTSKA UDRUGA AMATERA LJUBITELJA BILJARA KUGLA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SPORTSKA UDRUGA AMATERA LJUBITELJA BILJARA KUGLA, OIB 51032932685, SVETE ANE 85, 31000 Osijek</izvorni_sadrzaj>
    <derivirana_varijabla naziv="DomainObject.Predmet.ProtustrankaIDrugiAdressOIB_1">SPORTSKA UDRUGA AMATERA LJUBITELJA BILJARA KUGLA, OIB 51032932685,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SPORTSKA UDRUGA AMATERA LJUBITELJA BILJARA KUGLA</item>
    </izvorni_sadrzaj>
    <derivirana_varijabla naziv="DomainObject.Predmet.SudioniciListNaziv_1">
      <item>FINA RC OSIJEK</item>
      <item>SPORTSKA UDRUGA AMATERA LJUBITELJA BILJARA KUGLA</item>
    </derivirana_varijabla>
  </DomainObject.Predmet.SudioniciListNaziv>
  <DomainObject.Predmet.SudioniciListAdressOIB>
    <izvorni_sadrzaj>
      <item>FINA RC OSIJEK, OIB 85821130368</item>
      <item>SPORTSKA UDRUGA AMATERA LJUBITELJA BILJARA KUGLA, OIB 51032932685, SVETE ANE 85,31000 Osijek</item>
    </izvorni_sadrzaj>
    <derivirana_varijabla naziv="DomainObject.Predmet.SudioniciListAdressOIB_1">
      <item>FINA RC OSIJEK, OIB 85821130368</item>
      <item>SPORTSKA UDRUGA AMATERA LJUBITELJA BILJARA KUGLA, OIB 51032932685, SVETE ANE 85,31000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51032932685</item>
    </izvorni_sadrzaj>
    <derivirana_varijabla naziv="DomainObject.Predmet.SudioniciListNazivOIB_1">
      <item>, OIB 85821130368</item>
      <item>, OIB 51032932685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A3C7C-5C6C-487A-A137-64EBC525D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2486</properties:Characters>
  <properties:Lines>124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2018-10-25T12:06:00Z</dcterms:created>
  <dc:creator>hermanj</dc:creator>
  <cp:lastModifiedBy>Danijela Sekulić</cp:lastModifiedBy>
  <cp:lastPrinted>2018-10-25T12:06:00Z</cp:lastPrinted>
  <dcterms:modified xmlns:xsi="http://www.w3.org/2001/XMLSchema-instance" xsi:type="dcterms:W3CDTF">2018-10-25T12:06:00Z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ARHIVA-UDRUGA.docx)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