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e6bf" w14:paraId="0ade6bf" w:rsidRDefault="00A26F3B" w:rsidP="004B741D" w:rsidR="004B741D">
      <w:pPr>
        <w:jc w:val="right"/>
        <w15:collapsed w:val="false"/>
      </w:pPr>
      <w:bookmarkStart w:name="_GoBack" w:id="0"/>
      <w:bookmarkEnd w:id="0"/>
      <w:r>
        <w:t>13 St-</w:t>
      </w:r>
      <w:r w:rsidR="003B1274">
        <w:t>676</w:t>
      </w:r>
      <w:r>
        <w:t>/</w:t>
      </w:r>
      <w:r w:rsidR="003B12C2">
        <w:t>16</w:t>
      </w:r>
      <w:r>
        <w:t>-</w:t>
      </w:r>
      <w:r w:rsidR="003B1274">
        <w:t>7</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5A2B23" w:rsidRPr="005A2B23">
        <w:t xml:space="preserve"> </w:t>
      </w:r>
      <w:r w:rsidR="003B1274" w:rsidRPr="003B1274">
        <w:t xml:space="preserve">POLIKLINIKA PETRIČUŠIĆ za fizikalnu medicinu i rehabilitaciju, internu medicinu, urologiju, neurologiju i fizikalnu terapiju, </w:t>
      </w:r>
      <w:proofErr w:type="spellStart"/>
      <w:r w:rsidR="003B1274" w:rsidRPr="003B1274">
        <w:t>Ivankovo</w:t>
      </w:r>
      <w:proofErr w:type="spellEnd"/>
      <w:r w:rsidR="003B1274" w:rsidRPr="003B1274">
        <w:t xml:space="preserve">, </w:t>
      </w:r>
      <w:proofErr w:type="spellStart"/>
      <w:r w:rsidR="003B1274" w:rsidRPr="003B1274">
        <w:t>Rojičani</w:t>
      </w:r>
      <w:proofErr w:type="spellEnd"/>
      <w:r w:rsidR="003B1274" w:rsidRPr="003B1274">
        <w:t xml:space="preserve"> 62, MBS: 030099091, OIB: 37524108083</w:t>
      </w:r>
      <w:r w:rsidR="004E6A2B" w:rsidRPr="004E6A2B">
        <w:t>,</w:t>
      </w:r>
      <w:r>
        <w:t xml:space="preserve"> dana </w:t>
      </w:r>
      <w:r w:rsidR="00342200">
        <w:t>15</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3B1274"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3B1274" w:rsidRPr="003B1274">
        <w:t xml:space="preserve">POLIKLINIKA PETRIČUŠIĆ za fizikalnu medicinu i rehabilitaciju, internu medicinu, urologiju, neurologiju i fizikalnu terapiju, </w:t>
      </w:r>
      <w:proofErr w:type="spellStart"/>
      <w:r w:rsidR="003B1274" w:rsidRPr="003B1274">
        <w:t>Ivankovo</w:t>
      </w:r>
      <w:proofErr w:type="spellEnd"/>
      <w:r w:rsidR="003B1274" w:rsidRPr="003B1274">
        <w:t xml:space="preserve">, </w:t>
      </w:r>
      <w:proofErr w:type="spellStart"/>
      <w:r w:rsidR="003B1274" w:rsidRPr="003B1274">
        <w:t>Rojičani</w:t>
      </w:r>
      <w:proofErr w:type="spellEnd"/>
      <w:r w:rsidR="003B1274" w:rsidRPr="003B1274">
        <w:t xml:space="preserve"> 62, MBS: 030099091, OIB: 37524108083</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proofErr w:type="spellStart"/>
      <w:r w:rsidR="005A2B23">
        <w:t>Julka</w:t>
      </w:r>
      <w:proofErr w:type="spellEnd"/>
      <w:r w:rsidR="005A2B23">
        <w:t xml:space="preserve"> Bandić, Ilirska ulica br. 11, Osijek, </w:t>
      </w:r>
      <w:r w:rsidR="00167A69">
        <w:rPr>
          <w:bCs/>
        </w:rPr>
        <w:t xml:space="preserve">OIB </w:t>
      </w:r>
      <w:r w:rsidR="005A2B23">
        <w:rPr>
          <w:bCs/>
        </w:rPr>
        <w:t>04946287686</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3B1274" w:rsidP="00F24386" w:rsidR="00B830D8">
      <w:pPr>
        <w:pStyle w:val="Tijeloteksta"/>
        <w:ind w:left="360"/>
        <w:jc w:val="center"/>
      </w:pPr>
      <w:r>
        <w:t>8</w:t>
      </w:r>
      <w:r w:rsidR="00F24386">
        <w:t xml:space="preserve">. </w:t>
      </w:r>
      <w:r w:rsidR="005A2B23">
        <w:t>prosinca</w:t>
      </w:r>
      <w:r w:rsidR="00654243">
        <w:t xml:space="preserve"> 2016. godine s početkom u</w:t>
      </w:r>
      <w:r w:rsidR="006606AB">
        <w:t xml:space="preserve"> </w:t>
      </w:r>
      <w:r>
        <w:t>09,30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3B1274">
        <w:t xml:space="preserve">Josip </w:t>
      </w:r>
      <w:proofErr w:type="spellStart"/>
      <w:r w:rsidR="003B1274">
        <w:t>Dolanski</w:t>
      </w:r>
      <w:proofErr w:type="spellEnd"/>
      <w:r w:rsidR="003B1274">
        <w:t xml:space="preserve"> Vinkovci, Antuna G. Matoša 46,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3B1274">
        <w:t>Vukovar</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4E6A2B" w:rsidP="004E6A2B" w:rsidR="004E6A2B">
      <w:pPr>
        <w:jc w:val="right"/>
      </w:pPr>
      <w:r>
        <w:t>13 St-</w:t>
      </w:r>
      <w:r w:rsidR="003B1274">
        <w:t>676</w:t>
      </w:r>
      <w:r>
        <w:t>/16-</w:t>
      </w:r>
      <w:r w:rsidR="003B1274">
        <w:t>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3B1274">
        <w:t xml:space="preserve">Josipu </w:t>
      </w:r>
      <w:proofErr w:type="spellStart"/>
      <w:r w:rsidR="003B1274">
        <w:t>Dolanski</w:t>
      </w:r>
      <w:proofErr w:type="spellEnd"/>
      <w:r w:rsidR="003B1274">
        <w:t xml:space="preserve"> Vinkovci, Antuna G. Matoša 46</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3B1274">
        <w:rPr>
          <w:bCs/>
        </w:rPr>
        <w:t>18</w:t>
      </w:r>
      <w:r>
        <w:rPr>
          <w:bCs/>
        </w:rPr>
        <w:t xml:space="preserve">. </w:t>
      </w:r>
      <w:r w:rsidR="003B1274">
        <w:rPr>
          <w:bCs/>
        </w:rPr>
        <w:t>ožujka</w:t>
      </w:r>
      <w:r>
        <w:rPr>
          <w:bCs/>
        </w:rPr>
        <w:t xml:space="preserve"> 201</w:t>
      </w:r>
      <w:r w:rsidR="003B12C2">
        <w:rPr>
          <w:bCs/>
        </w:rPr>
        <w:t>6</w:t>
      </w:r>
      <w:r>
        <w:rPr>
          <w:bCs/>
        </w:rPr>
        <w:t xml:space="preserve">. podnijela ovom sudu prijedlog za pokretanje stečajnog postupka nad dužnikom </w:t>
      </w:r>
      <w:r w:rsidR="003B1274" w:rsidRPr="003B1274">
        <w:t xml:space="preserve">POLIKLINIKA PETRIČUŠIĆ za fizikalnu medicinu i rehabilitaciju, internu medicinu, urologiju, neurologiju i fizikalnu terapiju, </w:t>
      </w:r>
      <w:proofErr w:type="spellStart"/>
      <w:r w:rsidR="003B1274" w:rsidRPr="003B1274">
        <w:t>Ivankovo</w:t>
      </w:r>
      <w:proofErr w:type="spellEnd"/>
      <w:r w:rsidR="003B1274" w:rsidRPr="003B1274">
        <w:t xml:space="preserve">, </w:t>
      </w:r>
      <w:proofErr w:type="spellStart"/>
      <w:r w:rsidR="003B1274" w:rsidRPr="003B1274">
        <w:t>Rojičani</w:t>
      </w:r>
      <w:proofErr w:type="spellEnd"/>
      <w:r w:rsidR="003B1274" w:rsidRPr="003B1274">
        <w:t xml:space="preserve"> 62, MBS: 030099091, OIB: 37524108083</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3B1274">
        <w:t>129</w:t>
      </w:r>
      <w:r w:rsidR="005A2B23">
        <w:t>.</w:t>
      </w:r>
      <w:r w:rsidR="003B1274">
        <w:t>462</w:t>
      </w:r>
      <w:r w:rsidR="005A2B23">
        <w:t>,</w:t>
      </w:r>
      <w:r w:rsidR="003B1274">
        <w:t>33</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5A2B23" w:rsidP="005A2B23" w:rsidR="003B1274">
      <w:pPr>
        <w:pStyle w:val="Tijeloteksta"/>
        <w:ind w:firstLine="708"/>
      </w:pPr>
      <w:r>
        <w:t xml:space="preserve">Dostavlja popis računa i oročenih novčanih sredstava dužnika na dan </w:t>
      </w:r>
      <w:r w:rsidR="003B1274">
        <w:t>18</w:t>
      </w:r>
      <w:r>
        <w:t xml:space="preserve">. </w:t>
      </w:r>
      <w:r w:rsidR="003B1274">
        <w:t>ožujka</w:t>
      </w:r>
      <w:r>
        <w:t xml:space="preserve"> 2016.</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3B1274">
        <w:t>676</w:t>
      </w:r>
      <w:r>
        <w:t>/16-</w:t>
      </w:r>
      <w:r w:rsidR="003B1274">
        <w:t>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proofErr w:type="spellStart"/>
      <w:r w:rsidR="005A2B23">
        <w:t>Julka</w:t>
      </w:r>
      <w:proofErr w:type="spellEnd"/>
      <w:r w:rsidR="005A2B23">
        <w:t xml:space="preserve"> Bandić</w:t>
      </w:r>
      <w:r w:rsidR="00167A69">
        <w:t xml:space="preserve"> iz Osijeka</w:t>
      </w:r>
      <w:r>
        <w:rPr>
          <w:bCs/>
        </w:rPr>
        <w:t>, ovlašten</w:t>
      </w:r>
      <w:r w:rsidR="005A2B23">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3B1274">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342200">
        <w:t>15</w:t>
      </w:r>
      <w:r w:rsidR="0036505D">
        <w:t xml:space="preserve"> </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3B1274" w:rsidR="00A96759">
      <w:pPr>
        <w:pStyle w:val="Tijeloteksta"/>
        <w:numPr>
          <w:ilvl w:val="0"/>
          <w:numId w:val="3"/>
        </w:numPr>
        <w:jc w:val="left"/>
      </w:pPr>
      <w:r>
        <w:t>Dužnik</w:t>
      </w:r>
      <w:r w:rsidR="00145AC1">
        <w:t xml:space="preserve"> </w:t>
      </w:r>
      <w:r w:rsidR="0091477E">
        <w:t xml:space="preserve">– </w:t>
      </w:r>
      <w:r w:rsidR="003B1274" w:rsidRPr="003B1274">
        <w:t xml:space="preserve">POLIKLINIKA PETRIČUŠIĆ za fizikalnu medicinu i rehabilitaciju, internu medicinu, urologiju, neurologiju i fizikalnu terapiju, </w:t>
      </w:r>
      <w:proofErr w:type="spellStart"/>
      <w:r w:rsidR="003B1274" w:rsidRPr="003B1274">
        <w:t>Ivankovo</w:t>
      </w:r>
      <w:proofErr w:type="spellEnd"/>
      <w:r w:rsidR="003B1274" w:rsidRPr="003B1274">
        <w:t xml:space="preserve">, </w:t>
      </w:r>
      <w:proofErr w:type="spellStart"/>
      <w:r w:rsidR="003B1274" w:rsidRPr="003B1274">
        <w:t>Rojičani</w:t>
      </w:r>
      <w:proofErr w:type="spellEnd"/>
      <w:r w:rsidR="003B1274" w:rsidRPr="003B1274">
        <w:t xml:space="preserve"> 62, </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3B1274">
      <w:pPr>
        <w:pStyle w:val="Tijeloteksta"/>
        <w:numPr>
          <w:ilvl w:val="0"/>
          <w:numId w:val="3"/>
        </w:numPr>
      </w:pPr>
      <w:proofErr w:type="spellStart"/>
      <w:r>
        <w:t>zz</w:t>
      </w:r>
      <w:proofErr w:type="spellEnd"/>
      <w:r>
        <w:t xml:space="preserve"> dužnika </w:t>
      </w:r>
      <w:r w:rsidR="003B1274">
        <w:t xml:space="preserve">Josipu </w:t>
      </w:r>
      <w:proofErr w:type="spellStart"/>
      <w:r w:rsidR="003B1274">
        <w:t>Dolanski</w:t>
      </w:r>
      <w:proofErr w:type="spellEnd"/>
      <w:r w:rsidR="003B1274">
        <w:t xml:space="preserve"> Vinkovci, Antuna G. Matoša 46</w:t>
      </w:r>
    </w:p>
    <w:p w:rsidRDefault="00FA7476" w:rsidP="00693CCD" w:rsidR="00693CCD">
      <w:pPr>
        <w:pStyle w:val="Tijeloteksta"/>
        <w:numPr>
          <w:ilvl w:val="0"/>
          <w:numId w:val="3"/>
        </w:numPr>
      </w:pPr>
      <w:r>
        <w:t xml:space="preserve">ŽDO </w:t>
      </w:r>
      <w:r w:rsidR="00167A69">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3B1274">
        <w:t>8</w:t>
      </w:r>
      <w:r w:rsidR="005A2B23">
        <w:t>/12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1CDB" w:rsidR="00171CDB">
      <w:r>
        <w:separator/>
      </w:r>
    </w:p>
  </w:endnote>
  <w:endnote w:id="0" w:type="continuationSeparator">
    <w:p w:rsidRDefault="00171CDB" w:rsidR="00171C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1CDB" w:rsidR="00171CDB">
      <w:r>
        <w:separator/>
      </w:r>
    </w:p>
  </w:footnote>
  <w:footnote w:id="0" w:type="continuationSeparator">
    <w:p w:rsidRDefault="00171CDB" w:rsidR="00171C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71CDB"/>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42200"/>
    <w:rsid w:val="00364EA4"/>
    <w:rsid w:val="0036505D"/>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75AA4"/>
    <w:rsid w:val="0088689D"/>
    <w:rsid w:val="008977A5"/>
    <w:rsid w:val="008C05DC"/>
    <w:rsid w:val="008D3BDD"/>
    <w:rsid w:val="008E6DE9"/>
    <w:rsid w:val="008E7022"/>
    <w:rsid w:val="008F2F74"/>
    <w:rsid w:val="009001D6"/>
    <w:rsid w:val="0090114E"/>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B6F41"/>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75AA4"/>
    <w:rPr>
      <w:color w:val="808080"/>
      <w:bdr w:space="0" w:sz="0" w:color="auto" w:val="none"/>
      <w:shd w:fill="CCFFFF" w:color="auto" w:val="clear"/>
    </w:rPr>
  </w:style>
  <w:style w:customStyle="true" w:styleId="eSPISCCParagraphDefaultFont" w:type="character">
    <w:name w:val="eSPIS_CC_Paragraph Default Font"/>
    <w:basedOn w:val="Zadanifontodlomka"/>
    <w:rsid w:val="00875A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AA4"/>
    <w:rPr>
      <w:bdr w:space="0" w:sz="0" w:color="auto" w:val="none"/>
      <w:shd w:fill="FFFFCC" w:color="auto" w:val="clear"/>
      <w:lang w:val="hr-HR"/>
    </w:rPr>
  </w:style>
  <w:style w:customStyle="true" w:styleId="PozadinaSvijetloCrvena" w:type="character">
    <w:name w:val="Pozadina_SvijetloCrvena"/>
    <w:basedOn w:val="eSPISCCParagraphDefaultFont"/>
    <w:rsid w:val="00875A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A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75AA4"/>
    <w:rPr>
      <w:color w:val="808080"/>
      <w:bdr w:color="auto" w:space="0" w:sz="0" w:val="none"/>
      <w:shd w:color="auto" w:fill="CCFFFF" w:val="clear"/>
    </w:rPr>
  </w:style>
  <w:style w:customStyle="1" w:styleId="eSPISCCParagraphDefaultFont" w:type="character">
    <w:name w:val="eSPIS_CC_Paragraph Default Font"/>
    <w:basedOn w:val="Zadanifontodlomka"/>
    <w:rsid w:val="00875A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AA4"/>
    <w:rPr>
      <w:bdr w:color="auto" w:space="0" w:sz="0" w:val="none"/>
      <w:shd w:color="auto" w:fill="FFFFCC" w:val="clear"/>
      <w:lang w:val="hr-HR"/>
    </w:rPr>
  </w:style>
  <w:style w:customStyle="1" w:styleId="PozadinaSvijetloCrvena" w:type="character">
    <w:name w:val="Pozadina_SvijetloCrvena"/>
    <w:basedOn w:val="eSPISCCParagraphDefaultFont"/>
    <w:rsid w:val="00875A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A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PETRIČUŠIĆ za fizikalnu medicinu i rehabilitaciju, internu medicinu, urologiju, neurologiju i fizikalnu terapiju</izvorni_sadrzaj>
    <derivirana_varijabla naziv="DomainObject.Predmet.ProtustrankaFormated_1">  POLIKLINIKA PETRIČUŠIĆ za fizikalnu medicinu i rehabilitaciju, internu medicinu, urologiju, neurologiju i fizikalnu terapiju</derivirana_varijabla>
  </DomainObject.Predmet.ProtustrankaFormated>
  <DomainObject.Predmet.ProtustrankaFormatedOIB>
    <izvorni_sadrzaj>  POLIKLINIKA PETRIČUŠIĆ za fizikalnu medicinu i rehabilitaciju, internu medicinu, urologiju, neurologiju i fizikalnu terapiju, OIB 37524108083</izvorni_sadrzaj>
    <derivirana_varijabla naziv="DomainObject.Predmet.ProtustrankaFormatedOIB_1">  POLIKLINIKA PETRIČUŠIĆ za fizikalnu medicinu i rehabilitaciju, internu medicinu, urologiju, neurologiju i fizikalnu terapiju, OIB 37524108083</derivirana_varijabla>
  </DomainObject.Predmet.ProtustrankaFormatedOIB>
  <DomainObject.Predmet.ProtustrankaFormatedWithAdress>
    <izvorni_sadrzaj> POLIKLINIKA PETRIČUŠIĆ za fizikalnu medicinu i rehabilitaciju, internu medicinu, urologiju, neurologiju i fizikalnu terapiju, Rojičani 62 , 32281 Ivankovo</izvorni_sadrzaj>
    <derivirana_varijabla naziv="DomainObject.Predmet.ProtustrankaFormatedWithAdress_1"> POLIKLINIKA PETRIČUŠIĆ za fizikalnu medicinu i rehabilitaciju, internu medicinu, urologiju, neurologiju i fizikalnu terapiju, Rojičani 62 , 32281 Ivankovo</derivirana_varijabla>
  </DomainObject.Predmet.ProtustrankaFormatedWithAdress>
  <DomainObject.Predmet.ProtustrankaFormatedWithAdressOIB>
    <izvorni_sadrzaj> POLIKLINIKA PETRIČUŠIĆ za fizikalnu medicinu i rehabilitaciju, internu medicinu, urologiju, neurologiju i fizikalnu terapiju, OIB 37524108083, Rojičani 62 , 32281 Ivankovo</izvorni_sadrzaj>
    <derivirana_varijabla naziv="DomainObject.Predmet.ProtustrankaFormatedWithAdressOIB_1"> POLIKLINIKA PETRIČUŠIĆ za fizikalnu medicinu i rehabilitaciju, internu medicinu, urologiju, neurologiju i fizikalnu terapiju, OIB 37524108083, Rojičani 62 , 32281 Ivankovo</derivirana_varijabla>
  </DomainObject.Predmet.ProtustrankaFormatedWithAdressOIB>
  <DomainObject.Predmet.ProtustrankaWithAdress>
    <izvorni_sadrzaj>POLIKLINIKA PETRIČUŠIĆ za fizikalnu medicinu i rehabilitaciju, internu medicinu, urologiju, neurologiju i fizikalnu terapiju Rojičani 62 , 32281 Ivankovo</izvorni_sadrzaj>
    <derivirana_varijabla naziv="DomainObject.Predmet.ProtustrankaWithAdress_1">POLIKLINIKA PETRIČUŠIĆ za fizikalnu medicinu i rehabilitaciju, internu medicinu, urologiju, neurologiju i fizikalnu terapiju Rojičani 62 , 32281 Ivankovo</derivirana_varijabla>
  </DomainObject.Predmet.ProtustrankaWithAdress>
  <DomainObject.Predmet.ProtustrankaWithAdressOIB>
    <izvorni_sadrzaj>POLIKLINIKA PETRIČUŠIĆ za fizikalnu medicinu i rehabilitaciju, internu medicinu, urologiju, neurologiju i fizikalnu terapiju, OIB 37524108083, Rojičani 62 , 32281 Ivankovo</izvorni_sadrzaj>
    <derivirana_varijabla naziv="DomainObject.Predmet.ProtustrankaWithAdressOIB_1">POLIKLINIKA PETRIČUŠIĆ za fizikalnu medicinu i rehabilitaciju, internu medicinu, urologiju, neurologiju i fizikalnu terapiju, OIB 37524108083, Rojičani 62 , 32281 Ivankovo</derivirana_varijabla>
  </DomainObject.Predmet.ProtustrankaWithAdressOIB>
  <DomainObject.Predmet.ProtustrankaNazivFormated>
    <izvorni_sadrzaj>POLIKLINIKA PETRIČUŠIĆ za fizikalnu medicinu i rehabilitaciju, internu medicinu, urologiju, neurologiju i fizikalnu terapiju</izvorni_sadrzaj>
    <derivirana_varijabla naziv="DomainObject.Predmet.ProtustrankaNazivFormated_1">POLIKLINIKA PETRIČUŠIĆ za fizikalnu medicinu i rehabilitaciju, internu medicinu, urologiju, neurologiju i fizikalnu terapiju</derivirana_varijabla>
  </DomainObject.Predmet.ProtustrankaNazivFormated>
  <DomainObject.Predmet.ProtustrankaNazivFormatedOIB>
    <izvorni_sadrzaj>POLIKLINIKA PETRIČUŠIĆ za fizikalnu medicinu i rehabilitaciju, internu medicinu, urologiju, neurologiju i fizikalnu terapiju, OIB 37524108083</izvorni_sadrzaj>
    <derivirana_varijabla naziv="DomainObject.Predmet.ProtustrankaNazivFormatedOIB_1">POLIKLINIKA PETRIČUŠIĆ za fizikalnu medicinu i rehabilitaciju, internu medicinu, urologiju, neurologiju i fizikalnu terapiju, OIB 37524108083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POLIKLINIKA PETRIČUŠIĆ za fizikalnu medicinu i rehabilitaciju, internu medicinu, urologiju, neurologiju i fizikalnu terapiju</item>
    </izvorni_sadrzaj>
    <derivirana_varijabla naziv="DomainObject.Predmet.ProtuStrankaListFormated_1">
      <item>POLIKLINIKA PETRIČUŠIĆ za fizikalnu medicinu i rehabilitaciju, internu medicinu, urologiju, neurologiju i fizikalnu terapiju</item>
    </derivirana_varijabla>
  </DomainObject.Predmet.ProtuStrankaListFormated>
  <DomainObject.Predmet.ProtuStrankaListFormatedOIB>
    <izvorni_sadrzaj>
      <item>POLIKLINIKA PETRIČUŠIĆ za fizikalnu medicinu i rehabilitaciju, internu medicinu, urologiju, neurologiju i fizikalnu terapiju, OIB 37524108083</item>
    </izvorni_sadrzaj>
    <derivirana_varijabla naziv="DomainObject.Predmet.ProtuStrankaListFormatedOIB_1">
      <item>POLIKLINIKA PETRIČUŠIĆ za fizikalnu medicinu i rehabilitaciju, internu medicinu, urologiju, neurologiju i fizikalnu terapiju, OIB 37524108083</item>
    </derivirana_varijabla>
  </DomainObject.Predmet.ProtuStrankaListFormatedOIB>
  <DomainObject.Predmet.ProtuStrankaListFormatedWithAdress>
    <izvorni_sadrzaj>
      <item>POLIKLINIKA PETRIČUŠIĆ za fizikalnu medicinu i rehabilitaciju, internu medicinu, urologiju, neurologiju i fizikalnu terapiju, Rojičani 62 , 32281 Ivankovo</item>
    </izvorni_sadrzaj>
    <derivirana_varijabla naziv="DomainObject.Predmet.ProtuStrankaListFormatedWithAdress_1">
      <item>POLIKLINIKA PETRIČUŠIĆ za fizikalnu medicinu i rehabilitaciju, internu medicinu, urologiju, neurologiju i fizikalnu terapiju, Rojičani 62 , 32281 Ivankovo</item>
    </derivirana_varijabla>
  </DomainObject.Predmet.ProtuStrankaListFormatedWithAdress>
  <DomainObject.Predmet.ProtuStrankaListFormatedWithAdressOIB>
    <izvorni_sadrzaj>
      <item>POLIKLINIKA PETRIČUŠIĆ za fizikalnu medicinu i rehabilitaciju, internu medicinu, urologiju, neurologiju i fizikalnu terapiju, OIB 37524108083, Rojičani 62 , 32281 Ivankovo</item>
    </izvorni_sadrzaj>
    <derivirana_varijabla naziv="DomainObject.Predmet.ProtuStrankaListFormatedWithAdressOIB_1">
      <item>POLIKLINIKA PETRIČUŠIĆ za fizikalnu medicinu i rehabilitaciju, internu medicinu, urologiju, neurologiju i fizikalnu terapiju, OIB 37524108083, Rojičani 62 , 32281 Ivankovo</item>
    </derivirana_varijabla>
  </DomainObject.Predmet.ProtuStrankaListFormatedWithAdressOIB>
  <DomainObject.Predmet.ProtuStrankaListNazivFormated>
    <izvorni_sadrzaj>
      <item>POLIKLINIKA PETRIČUŠIĆ za fizikalnu medicinu i rehabilitaciju, internu medicinu, urologiju, neurologiju i fizikalnu terapiju</item>
    </izvorni_sadrzaj>
    <derivirana_varijabla naziv="DomainObject.Predmet.ProtuStrankaListNazivFormated_1">
      <item>POLIKLINIKA PETRIČUŠIĆ za fizikalnu medicinu i rehabilitaciju, internu medicinu, urologiju, neurologiju i fizikalnu terapiju</item>
    </derivirana_varijabla>
  </DomainObject.Predmet.ProtuStrankaListNazivFormated>
  <DomainObject.Predmet.ProtuStrankaListNazivFormatedOIB>
    <izvorni_sadrzaj>
      <item>POLIKLINIKA PETRIČUŠIĆ za fizikalnu medicinu i rehabilitaciju, internu medicinu, urologiju, neurologiju i fizikalnu terapiju, OIB 37524108083</item>
    </izvorni_sadrzaj>
    <derivirana_varijabla naziv="DomainObject.Predmet.ProtuStrankaListNazivFormatedOIB_1">
      <item>POLIKLINIKA PETRIČUŠIĆ za fizikalnu medicinu i rehabilitaciju, internu medicinu, urologiju, neurologiju i fizikalnu terapiju, OIB 37524108083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POLIKLINIKA PETRIČUŠIĆ za fizikalnu medicinu i rehabilitaciju, internu medicinu, urologiju, neurologiju i fizikalnu terapiju</izvorni_sadrzaj>
    <derivirana_varijabla naziv="DomainObject.Predmet.ProtustrankaIDrugi_1">POLIKLINIKA PETRIČUŠIĆ za fizikalnu medicinu i rehabilitaciju, internu medicinu, urologiju, neurologiju i fizikalnu terapiju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POLIKLINIKA PETRIČUŠIĆ za fizikalnu medicinu i rehabilitaciju, internu medicinu, urologiju, neurologiju i fizikalnu terapiju, OIB 37524108083, Rojičani 62 , 32281 Ivankovo</izvorni_sadrzaj>
    <derivirana_varijabla naziv="DomainObject.Predmet.ProtustrankaIDrugiAdressOIB_1">POLIKLINIKA PETRIČUŠIĆ za fizikalnu medicinu i rehabilitaciju, internu medicinu, urologiju, neurologiju i fizikalnu terapiju, OIB 37524108083, Rojičani 62 ,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POLIKLINIKA PETRIČUŠIĆ za fizikalnu medicinu i rehabilitaciju, internu medicinu, urologiju, neurologiju i fizikalnu terapiju</item>
    </izvorni_sadrzaj>
    <derivirana_varijabla naziv="DomainObject.Predmet.SudioniciListNaziv_1">
      <item>FINA RC OSIJEK</item>
      <item>POLIKLINIKA PETRIČUŠIĆ za fizikalnu medicinu i rehabilitaciju, internu medicinu, urologiju, neurologiju i fizikalnu terapiju</item>
    </derivirana_varijabla>
  </DomainObject.Predmet.SudioniciListNaziv>
  <DomainObject.Predmet.SudioniciListAdressOIB>
    <izvorni_sadrzaj>
      <item>FINA RC OSIJEK, OIB 85821130368</item>
      <item>POLIKLINIKA PETRIČUŠIĆ za fizikalnu medicinu i rehabilitaciju, internu medicinu, urologiju, neurologiju i fizikalnu terapiju, OIB 37524108083, Rojičani 62 ,32281 Ivankovo</item>
    </izvorni_sadrzaj>
    <derivirana_varijabla naziv="DomainObject.Predmet.SudioniciListAdressOIB_1">
      <item>FINA RC OSIJEK, OIB 85821130368</item>
      <item>POLIKLINIKA PETRIČUŠIĆ za fizikalnu medicinu i rehabilitaciju, internu medicinu, urologiju, neurologiju i fizikalnu terapiju, OIB 37524108083, Rojičani 62 ,32281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37524108083</item>
    </izvorni_sadrzaj>
    <derivirana_varijabla naziv="DomainObject.Predmet.SudioniciListNazivOIB_1">
      <item>, OIB 85821130368</item>
      <item>, OIB 37524108083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FBF74B-E847-4375-AC4D-AD3057D34F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5660</properties:Characters>
  <properties:Lines>151</properties:Lines>
  <properties:Paragraphs>53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2016-11-14T12:13:00Z</dcterms:created>
  <dc:creator>hermanj</dc:creator>
  <cp:lastModifiedBy>Snježana Markotić Jurić</cp:lastModifiedBy>
  <cp:lastPrinted>2016-11-15T07:59:00Z</cp:lastPrinted>
  <dcterms:modified xmlns:xsi="http://www.w3.org/2001/XMLSchema-instance" xsi:type="dcterms:W3CDTF">2016-11-15T07:59:00Z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