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2d60" w14:paraId="e1b2d6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E6B20">
        <w:t>3001</w:t>
      </w:r>
      <w:r w:rsidR="006C325F">
        <w:t>/2018</w:t>
      </w:r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43089F">
        <w:t>14. ožujka</w:t>
      </w:r>
      <w:r w:rsidR="0081330E">
        <w:t xml:space="preserve"> 2019.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r w:rsidR="00FE6B20">
        <w:t>STRANCARIĆ</w:t>
      </w:r>
      <w:r w:rsidR="00C559A8">
        <w:t xml:space="preserve"> </w:t>
      </w:r>
      <w:r w:rsidR="000765A8">
        <w:t>j.</w:t>
      </w:r>
      <w:r w:rsidR="002547E9">
        <w:t xml:space="preserve">d.o.o., OIB </w:t>
      </w:r>
      <w:r w:rsidR="00FE6B20" w:rsidRPr="00FE6B20">
        <w:t>74592605165</w:t>
      </w:r>
      <w:r w:rsidR="002547E9">
        <w:t xml:space="preserve">, </w:t>
      </w:r>
      <w:r w:rsidR="0043089F">
        <w:t xml:space="preserve">Zagreb, </w:t>
      </w:r>
      <w:r w:rsidR="000765A8">
        <w:t xml:space="preserve">Ulica Marije Sniježne 36.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765A8">
        <w:t>10.988,16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067856">
        <w:t>14. ožujka</w:t>
      </w:r>
      <w:r w:rsidR="0081330E">
        <w:t xml:space="preserve"> 2019</w:t>
      </w:r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067856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>Lea Bendić</w:t>
      </w:r>
    </w:p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sectPr w:rsidSect="001D2443" w:rsidR="00B0404A" w:rsidRPr="003D78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40E" w:rsidR="0010140E">
      <w:r>
        <w:separator/>
      </w:r>
    </w:p>
  </w:endnote>
  <w:endnote w:id="0" w:type="continuationSeparator">
    <w:p w:rsidRDefault="0010140E" w:rsidR="00101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40E" w:rsidR="0010140E">
      <w:r>
        <w:separator/>
      </w:r>
    </w:p>
  </w:footnote>
  <w:footnote w:id="0" w:type="continuationSeparator">
    <w:p w:rsidRDefault="0010140E" w:rsidR="00101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5A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140E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1964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3C8F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264B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B6F12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667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59A8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6B20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St-3001/2018</izvorni_sadrzaj>
    <derivirana_varijabla naziv="DomainObject.Predmet.OznakaBroj_1">St-3001/2018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STRANCARIĆ jednostavno društvo s ograničenom odgovornošću za proizvodnju, trgovinu i usluge</izvorni_sadrzaj>
    <derivirana_varijabla naziv="DomainObject.Predmet.ProtustrankaFormated_1">  STRANCARIĆ jednostavno društvo s ograničenom odgovornošću za proizvodnju, trgovinu i usluge</derivirana_varijabla>
  </DomainObject.Predmet.ProtustrankaFormated>
  <DomainObject.Predmet.ProtustrankaFormatedOIB>
    <izvorni_sadrzaj>  STRANCARIĆ jednostavno društvo s ograničenom odgovornošću za proizvodnju, trgovinu i usluge, OIB 74592605165</izvorni_sadrzaj>
    <derivirana_varijabla naziv="DomainObject.Predmet.ProtustrankaFormatedOIB_1">  STRANCARIĆ jednostavno društvo s ograničenom odgovornošću za proizvodnju, trgovinu i usluge, OIB 74592605165</derivirana_varijabla>
  </DomainObject.Predmet.ProtustrankaFormatedOIB>
  <DomainObject.Predmet.ProtustrankaFormatedWithAdress>
    <izvorni_sadrzaj> STRANCARIĆ jednostavno društvo s ograničenom odgovornošću za proizvodnju, trgovinu i usluge, Ulica Marije Sniježne 36, 10000 Zagreb</izvorni_sadrzaj>
    <derivirana_varijabla naziv="DomainObject.Predmet.ProtustrankaFormatedWithAdress_1"> STRANCARIĆ jednostavno društvo s ograničenom odgovornošću za proizvodnju, trgovinu i usluge, Ulica Marije Sniježne 36, 10000 Zagreb</derivirana_varijabla>
  </DomainObject.Predmet.ProtustrankaFormatedWithAdress>
  <DomainObject.Predmet.ProtustrankaFormatedWithAdressOIB>
    <izvorni_sadrzaj> STRANCARIĆ jednostavno društvo s ograničenom odgovornošću za proizvodnju, trgovinu i usluge, OIB 74592605165, Ulica Marije Sniježne 36, 10000 Zagreb</izvorni_sadrzaj>
    <derivirana_varijabla naziv="DomainObject.Predmet.ProtustrankaFormatedWithAdressOIB_1"> STRANCARIĆ jednostavno društvo s ograničenom odgovornošću za proizvodnju, trgovinu i usluge, OIB 74592605165, Ulica Marije Sniježne 36, 10000 Zagreb</derivirana_varijabla>
  </DomainObject.Predmet.ProtustrankaFormatedWithAdressOIB>
  <DomainObject.Predmet.ProtustrankaWithAdress>
    <izvorni_sadrzaj>STRANCARIĆ jednostavno društvo s ograničenom odgovornošću za proizvodnju, trgovinu i usluge Ulica Marije Sniježne 36, 10000 Zagreb</izvorni_sadrzaj>
    <derivirana_varijabla naziv="DomainObject.Predmet.ProtustrankaWithAdress_1">STRANCARIĆ jednostavno društvo s ograničenom odgovornošću za proizvodnju, trgovinu i usluge Ulica Marije Sniježne 36, 10000 Zagreb</derivirana_varijabla>
  </DomainObject.Predmet.ProtustrankaWithAdress>
  <DomainObject.Predmet.ProtustrankaWithAdressOIB>
    <izvorni_sadrzaj>STRANCARIĆ jednostavno društvo s ograničenom odgovornošću za proizvodnju, trgovinu i usluge, OIB 74592605165, Ulica Marije Sniježne 36, 10000 Zagreb</izvorni_sadrzaj>
    <derivirana_varijabla naziv="DomainObject.Predmet.ProtustrankaWithAdressOIB_1">STRANCARIĆ jednostavno društvo s ograničenom odgovornošću za proizvodnju, trgovinu i usluge, OIB 74592605165, Ulica Marije Sniježne 36, 10000 Zagreb</derivirana_varijabla>
  </DomainObject.Predmet.ProtustrankaWithAdressOIB>
  <DomainObject.Predmet.ProtustrankaNazivFormated>
    <izvorni_sadrzaj>STRANCARIĆ jednostavno društvo s ograničenom odgovornošću za proizvodnju, trgovinu i usluge</izvorni_sadrzaj>
    <derivirana_varijabla naziv="DomainObject.Predmet.ProtustrankaNazivFormated_1">STRANCARIĆ jednostavno društvo s ograničenom odgovornošću za proizvodnju, trgovinu i usluge</derivirana_varijabla>
  </DomainObject.Predmet.ProtustrankaNazivFormated>
  <DomainObject.Predmet.ProtustrankaNazivFormatedOIB>
    <izvorni_sadrzaj>STRANCARIĆ jednostavno društvo s ograničenom odgovornošću za proizvodnju, trgovinu i usluge, OIB 74592605165</izvorni_sadrzaj>
    <derivirana_varijabla naziv="DomainObject.Predmet.ProtustrankaNazivFormatedOIB_1">STRANCARIĆ jednostavno društvo s ograničenom odgovornošću za proizvodnju, trgovinu i usluge, OIB 74592605165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STRANCARIĆ jednostavno društvo s ograničenom odgovornošću za proizvodnju, trgovinu i usluge</item>
    </izvorni_sadrzaj>
    <derivirana_varijabla naziv="DomainObject.Predmet.ProtuStrankaListFormated_1">
      <item>STRANCARIĆ jednostavno društvo s ograničenom odgovornošću za proizvodnju, trgovinu i usluge</item>
    </derivirana_varijabla>
  </DomainObject.Predmet.ProtuStrankaListFormated>
  <DomainObject.Predmet.ProtuStrankaListFormatedOIB>
    <izvorni_sadrzaj>
      <item>STRANCARIĆ jednostavno društvo s ograničenom odgovornošću za proizvodnju, trgovinu i usluge, OIB 74592605165</item>
    </izvorni_sadrzaj>
    <derivirana_varijabla naziv="DomainObject.Predmet.ProtuStrankaListFormatedOIB_1">
      <item>STRANCARIĆ jednostavno društvo s ograničenom odgovornošću za proizvodnju, trgovinu i usluge, OIB 74592605165</item>
    </derivirana_varijabla>
  </DomainObject.Predmet.ProtuStrankaListFormatedOIB>
  <DomainObject.Predmet.ProtuStrankaListFormatedWithAdress>
    <izvorni_sadrzaj>
      <item>STRANCARIĆ jednostavno društvo s ograničenom odgovornošću za proizvodnju, trgovinu i usluge, Ulica Marije Sniježne 36, 10000 Zagreb</item>
    </izvorni_sadrzaj>
    <derivirana_varijabla naziv="DomainObject.Predmet.ProtuStrankaListFormatedWithAdress_1">
      <item>STRANCARIĆ jednostavno društvo s ograničenom odgovornošću za proizvodnju, trgovinu i usluge, Ulica Marije Sniježne 36, 10000 Zagreb</item>
    </derivirana_varijabla>
  </DomainObject.Predmet.ProtuStrankaListFormatedWithAdress>
  <DomainObject.Predmet.ProtuStrankaListFormatedWithAdressOIB>
    <izvorni_sadrzaj>
      <item>STRANCARIĆ jednostavno društvo s ograničenom odgovornošću za proizvodnju, trgovinu i usluge, OIB 74592605165, Ulica Marije Sniježne 36, 10000 Zagreb</item>
    </izvorni_sadrzaj>
    <derivirana_varijabla naziv="DomainObject.Predmet.ProtuStrankaListFormatedWithAdressOIB_1">
      <item>STRANCARIĆ jednostavno društvo s ograničenom odgovornošću za proizvodnju, trgovinu i usluge, OIB 74592605165, Ulica Marije Sniježne 36, 10000 Zagreb</item>
    </derivirana_varijabla>
  </DomainObject.Predmet.ProtuStrankaListFormatedWithAdressOIB>
  <DomainObject.Predmet.ProtuStrankaListNazivFormated>
    <izvorni_sadrzaj>
      <item>STRANCARIĆ jednostavno društvo s ograničenom odgovornošću za proizvodnju, trgovinu i usluge</item>
    </izvorni_sadrzaj>
    <derivirana_varijabla naziv="DomainObject.Predmet.ProtuStrankaListNazivFormated_1">
      <item>STRANCARIĆ jednostavno društvo s ograničenom odgovornošću za proizvodnju, trgovinu i usluge</item>
    </derivirana_varijabla>
  </DomainObject.Predmet.ProtuStrankaListNazivFormated>
  <DomainObject.Predmet.ProtuStrankaListNazivFormatedOIB>
    <izvorni_sadrzaj>
      <item>STRANCARIĆ jednostavno društvo s ograničenom odgovornošću za proizvodnju, trgovinu i usluge, OIB 74592605165</item>
    </izvorni_sadrzaj>
    <derivirana_varijabla naziv="DomainObject.Predmet.ProtuStrankaListNazivFormatedOIB_1">
      <item>STRANCARIĆ jednostavno društvo s ograničenom odgovornošću za proizvodnju, trgovinu i usluge, OIB 74592605165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STRANCARIĆ jednostavno društvo s ograničenom odgovornošću za proizvodnju, trgovinu i usluge</izvorni_sadrzaj>
    <derivirana_varijabla naziv="DomainObject.Predmet.ProtustrankaIDrugi_1">STRANCARIĆ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STRANCARIĆ jednostavno društvo s ograničenom odgovornošću za proizvodnju, trgovinu i usluge, OIB 74592605165, Ulica Marije Sniježne 36, 10000 Zagreb</izvorni_sadrzaj>
    <derivirana_varijabla naziv="DomainObject.Predmet.ProtustrankaIDrugiAdressOIB_1">STRANCARIĆ jednostavno društvo s ograničenom odgovornošću za proizvodnju, trgovinu i usluge, OIB 74592605165, Ulica Marije Sniježne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STRANCARIĆ jednostavno društvo s ograničenom odgovornošću za proizvodnju, trgovinu i usluge</item>
    </izvorni_sadrzaj>
    <derivirana_varijabla naziv="DomainObject.Predmet.SudioniciListNaziv_1">
      <item>FINA Regionalni centar Zagreb</item>
      <item>STRANCARIĆ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STRANCARIĆ jednostavno društvo s ograničenom odgovornošću za proizvodnju, trgovinu i usluge, OIB 74592605165, Ulica Marije Sniježne 36,10000 Zagreb</item>
    </izvorni_sadrzaj>
    <derivirana_varijabla naziv="DomainObject.Predmet.SudioniciListAdressOIB_1">
      <item>FINA Regionalni centar Zagreb, OIB 85821130368, Trg svibanjskih žrtava 1995.1,10000 Zagreb</item>
      <item>STRANCARIĆ jednostavno društvo s ograničenom odgovornošću za proizvodnju, trgovinu i usluge, OIB 74592605165, Ulica Marije Sniježne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74592605165</item>
    </izvorni_sadrzaj>
    <derivirana_varijabla naziv="DomainObject.Predmet.SudioniciListNazivOIB_1">
      <item>, OIB 85821130368</item>
      <item>, OIB 74592605165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E1D43-FA2B-476A-BCFC-C25CBC9FD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1324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2019-03-14T15:00:00Z</dcterms:created>
  <dc:creator>Korisnik</dc:creator>
  <cp:lastModifiedBy>Lea Bendić</cp:lastModifiedBy>
  <cp:lastPrinted>2019-03-14T14:59:00Z</cp:lastPrinted>
  <dcterms:modified xmlns:xsi="http://www.w3.org/2001/XMLSchema-instance" xsi:type="dcterms:W3CDTF">2019-03-14T15:00:00Z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(st-3001-2018.docx)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