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117d" w14:paraId="2b2117d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C62D4F">
        <w:t>6028</w:t>
      </w:r>
      <w:r w:rsidR="0028458C">
        <w:t>/</w:t>
      </w:r>
      <w:r>
        <w:t>201</w:t>
      </w:r>
      <w:r w:rsidR="00037D5A">
        <w:t>5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19315D">
        <w:t>18</w:t>
      </w:r>
      <w:r w:rsidRPr="009C5689">
        <w:t xml:space="preserve">. </w:t>
      </w:r>
      <w:r w:rsidR="0019315D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BF16A8">
      <w:pPr>
        <w:jc w:val="both"/>
      </w:pPr>
      <w:r w:rsidRPr="009C5689">
        <w:t xml:space="preserve">I </w:t>
      </w:r>
      <w:r w:rsidRPr="009C5689">
        <w:tab/>
        <w:t>Za dužnika</w:t>
      </w:r>
      <w:r w:rsidR="0024553E">
        <w:t xml:space="preserve"> </w:t>
      </w:r>
      <w:r w:rsidR="00AE674D">
        <w:t xml:space="preserve">MARE NOSTRUM d.o.o., </w:t>
      </w:r>
      <w:proofErr w:type="spellStart"/>
      <w:r w:rsidR="00AE674D">
        <w:t>Lekenik</w:t>
      </w:r>
      <w:proofErr w:type="spellEnd"/>
      <w:r w:rsidR="00AE674D">
        <w:t xml:space="preserve">, </w:t>
      </w:r>
      <w:proofErr w:type="spellStart"/>
      <w:r w:rsidR="00AE674D">
        <w:t>Brežane</w:t>
      </w:r>
      <w:proofErr w:type="spellEnd"/>
      <w:r w:rsidR="00AE674D">
        <w:t xml:space="preserve"> </w:t>
      </w:r>
      <w:proofErr w:type="spellStart"/>
      <w:r w:rsidR="00AE674D">
        <w:t>Lekeničke</w:t>
      </w:r>
      <w:proofErr w:type="spellEnd"/>
      <w:r w:rsidR="00AE674D">
        <w:t xml:space="preserve"> 24, OIB 17036811510</w:t>
      </w:r>
      <w:r w:rsidR="00771279">
        <w:t>.</w:t>
      </w:r>
    </w:p>
    <w:p w:rsidRDefault="00BF16A8" w:rsidP="00B255BC" w:rsidR="00BF16A8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731488">
        <w:t xml:space="preserve"> </w:t>
      </w:r>
      <w:r w:rsidR="00C62D4F">
        <w:t>1.929.940,27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>Zagr</w:t>
      </w:r>
      <w:r w:rsidR="0019315D">
        <w:t>eb, 18</w:t>
      </w:r>
      <w:r w:rsidRPr="009C5689">
        <w:t xml:space="preserve">. </w:t>
      </w:r>
      <w:r w:rsidR="0019315D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D8339F" w:rsidR="004D12D6" w:rsidRPr="009C5689">
      <w:pPr>
        <w:jc w:val="right"/>
      </w:pPr>
    </w:p>
    <w:p w:rsidRDefault="004D12D6" w:rsidP="00D8339F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D8339F" w:rsidR="00D8339F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D8339F">
        <w:t>,v.r.</w:t>
      </w:r>
    </w:p>
    <w:p w:rsidRDefault="00D8339F" w:rsidP="00D8339F" w:rsidR="00D8339F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D8339F" w:rsidP="00D8339F" w:rsidR="00D8339F">
      <w:pPr>
        <w:ind w:firstLine="708"/>
        <w:jc w:val="right"/>
      </w:pPr>
      <w:r>
        <w:t>ovlašteni službenik:</w:t>
      </w:r>
    </w:p>
    <w:p w:rsidRDefault="00D8339F" w:rsidP="00D8339F" w:rsidR="00D8339F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339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33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339F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143D"/>
    <w:rsid w:val="00021BCC"/>
    <w:rsid w:val="0003078E"/>
    <w:rsid w:val="00037D5A"/>
    <w:rsid w:val="0004401C"/>
    <w:rsid w:val="00047812"/>
    <w:rsid w:val="00056735"/>
    <w:rsid w:val="00060703"/>
    <w:rsid w:val="00083325"/>
    <w:rsid w:val="000A6C2D"/>
    <w:rsid w:val="000B35AB"/>
    <w:rsid w:val="000B6A44"/>
    <w:rsid w:val="000E0EB4"/>
    <w:rsid w:val="000F2D05"/>
    <w:rsid w:val="00112CA7"/>
    <w:rsid w:val="001365CE"/>
    <w:rsid w:val="00137701"/>
    <w:rsid w:val="00155ECD"/>
    <w:rsid w:val="00173BC8"/>
    <w:rsid w:val="00175951"/>
    <w:rsid w:val="0017795A"/>
    <w:rsid w:val="00177DD2"/>
    <w:rsid w:val="0019315D"/>
    <w:rsid w:val="001A1345"/>
    <w:rsid w:val="001B313D"/>
    <w:rsid w:val="001B33E7"/>
    <w:rsid w:val="001C09D2"/>
    <w:rsid w:val="001E3342"/>
    <w:rsid w:val="001F52D7"/>
    <w:rsid w:val="00220185"/>
    <w:rsid w:val="00225206"/>
    <w:rsid w:val="002316DF"/>
    <w:rsid w:val="002358A6"/>
    <w:rsid w:val="0024553E"/>
    <w:rsid w:val="00257AED"/>
    <w:rsid w:val="00273DDA"/>
    <w:rsid w:val="00275833"/>
    <w:rsid w:val="0028458C"/>
    <w:rsid w:val="0029261D"/>
    <w:rsid w:val="00294067"/>
    <w:rsid w:val="00297507"/>
    <w:rsid w:val="002B2782"/>
    <w:rsid w:val="002E26C7"/>
    <w:rsid w:val="002F0E73"/>
    <w:rsid w:val="003264C7"/>
    <w:rsid w:val="003279B2"/>
    <w:rsid w:val="00332033"/>
    <w:rsid w:val="0033400A"/>
    <w:rsid w:val="00343CDF"/>
    <w:rsid w:val="0034753A"/>
    <w:rsid w:val="00362AC8"/>
    <w:rsid w:val="00370A06"/>
    <w:rsid w:val="00375C56"/>
    <w:rsid w:val="003A1BB3"/>
    <w:rsid w:val="003A2C2C"/>
    <w:rsid w:val="003C472C"/>
    <w:rsid w:val="003C5EED"/>
    <w:rsid w:val="003C6AA8"/>
    <w:rsid w:val="003C74BD"/>
    <w:rsid w:val="003D2682"/>
    <w:rsid w:val="003D7E29"/>
    <w:rsid w:val="003E180C"/>
    <w:rsid w:val="003E31D6"/>
    <w:rsid w:val="003E5769"/>
    <w:rsid w:val="003E576E"/>
    <w:rsid w:val="00416FB3"/>
    <w:rsid w:val="00423CEE"/>
    <w:rsid w:val="00434332"/>
    <w:rsid w:val="00451021"/>
    <w:rsid w:val="004717B0"/>
    <w:rsid w:val="004736FC"/>
    <w:rsid w:val="004A1973"/>
    <w:rsid w:val="004B1017"/>
    <w:rsid w:val="004B3B2E"/>
    <w:rsid w:val="004B6215"/>
    <w:rsid w:val="004B7E1E"/>
    <w:rsid w:val="004C1E40"/>
    <w:rsid w:val="004C7490"/>
    <w:rsid w:val="004D12D6"/>
    <w:rsid w:val="004D4598"/>
    <w:rsid w:val="004E4BF0"/>
    <w:rsid w:val="0050385D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80432"/>
    <w:rsid w:val="005A2AF7"/>
    <w:rsid w:val="005A7ABC"/>
    <w:rsid w:val="005D178F"/>
    <w:rsid w:val="005D7BF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36405"/>
    <w:rsid w:val="0063779A"/>
    <w:rsid w:val="0065301E"/>
    <w:rsid w:val="00654E7F"/>
    <w:rsid w:val="00667D8C"/>
    <w:rsid w:val="0067475D"/>
    <w:rsid w:val="00677AFA"/>
    <w:rsid w:val="00686CD2"/>
    <w:rsid w:val="00695DD7"/>
    <w:rsid w:val="006B4F3D"/>
    <w:rsid w:val="006D0DE8"/>
    <w:rsid w:val="006D37FC"/>
    <w:rsid w:val="006E0EEE"/>
    <w:rsid w:val="006F7B7E"/>
    <w:rsid w:val="0071099E"/>
    <w:rsid w:val="007122B2"/>
    <w:rsid w:val="00720F3F"/>
    <w:rsid w:val="0072520D"/>
    <w:rsid w:val="00725EF1"/>
    <w:rsid w:val="00727457"/>
    <w:rsid w:val="00731488"/>
    <w:rsid w:val="00766CD5"/>
    <w:rsid w:val="00771279"/>
    <w:rsid w:val="00784D04"/>
    <w:rsid w:val="00790322"/>
    <w:rsid w:val="007A6624"/>
    <w:rsid w:val="007E10F9"/>
    <w:rsid w:val="007E2B8B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A4E56"/>
    <w:rsid w:val="008B47FB"/>
    <w:rsid w:val="008C1DFF"/>
    <w:rsid w:val="008C458D"/>
    <w:rsid w:val="008C5B03"/>
    <w:rsid w:val="008C7FF2"/>
    <w:rsid w:val="008E7A35"/>
    <w:rsid w:val="008F73C4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7041B"/>
    <w:rsid w:val="00977D30"/>
    <w:rsid w:val="00983CBB"/>
    <w:rsid w:val="00992213"/>
    <w:rsid w:val="009C0E64"/>
    <w:rsid w:val="009C4B17"/>
    <w:rsid w:val="009E3ECD"/>
    <w:rsid w:val="00A0059A"/>
    <w:rsid w:val="00A20BE8"/>
    <w:rsid w:val="00A31C62"/>
    <w:rsid w:val="00A45BA9"/>
    <w:rsid w:val="00A60C39"/>
    <w:rsid w:val="00A67C70"/>
    <w:rsid w:val="00A70D20"/>
    <w:rsid w:val="00A74195"/>
    <w:rsid w:val="00A81FFE"/>
    <w:rsid w:val="00A8297E"/>
    <w:rsid w:val="00A90B79"/>
    <w:rsid w:val="00A93A44"/>
    <w:rsid w:val="00A9483B"/>
    <w:rsid w:val="00A970E4"/>
    <w:rsid w:val="00A97D23"/>
    <w:rsid w:val="00AA1398"/>
    <w:rsid w:val="00AA4C98"/>
    <w:rsid w:val="00AA7C14"/>
    <w:rsid w:val="00AC29C2"/>
    <w:rsid w:val="00AE518C"/>
    <w:rsid w:val="00AE674D"/>
    <w:rsid w:val="00AF1BB3"/>
    <w:rsid w:val="00AF210E"/>
    <w:rsid w:val="00AF2B2D"/>
    <w:rsid w:val="00B154A1"/>
    <w:rsid w:val="00B21314"/>
    <w:rsid w:val="00B21C1C"/>
    <w:rsid w:val="00B255BC"/>
    <w:rsid w:val="00B40C43"/>
    <w:rsid w:val="00B62464"/>
    <w:rsid w:val="00B7166B"/>
    <w:rsid w:val="00B846AC"/>
    <w:rsid w:val="00B91C6E"/>
    <w:rsid w:val="00BA255E"/>
    <w:rsid w:val="00BA440A"/>
    <w:rsid w:val="00BB055B"/>
    <w:rsid w:val="00BF16A8"/>
    <w:rsid w:val="00BF4F56"/>
    <w:rsid w:val="00C033D3"/>
    <w:rsid w:val="00C04ECD"/>
    <w:rsid w:val="00C06F56"/>
    <w:rsid w:val="00C279EF"/>
    <w:rsid w:val="00C30569"/>
    <w:rsid w:val="00C318CF"/>
    <w:rsid w:val="00C62D4F"/>
    <w:rsid w:val="00CA0663"/>
    <w:rsid w:val="00CA316C"/>
    <w:rsid w:val="00CB705D"/>
    <w:rsid w:val="00CC5815"/>
    <w:rsid w:val="00CC6665"/>
    <w:rsid w:val="00CD2525"/>
    <w:rsid w:val="00CE6D4E"/>
    <w:rsid w:val="00CF7721"/>
    <w:rsid w:val="00D034AE"/>
    <w:rsid w:val="00D05EE5"/>
    <w:rsid w:val="00D06956"/>
    <w:rsid w:val="00D1406C"/>
    <w:rsid w:val="00D14200"/>
    <w:rsid w:val="00D160A2"/>
    <w:rsid w:val="00D17965"/>
    <w:rsid w:val="00D26E52"/>
    <w:rsid w:val="00D32DB4"/>
    <w:rsid w:val="00D42F79"/>
    <w:rsid w:val="00D547AE"/>
    <w:rsid w:val="00D55EBD"/>
    <w:rsid w:val="00D63AA1"/>
    <w:rsid w:val="00D831FA"/>
    <w:rsid w:val="00D8339F"/>
    <w:rsid w:val="00D90876"/>
    <w:rsid w:val="00D927E8"/>
    <w:rsid w:val="00DA78D7"/>
    <w:rsid w:val="00DA7BFC"/>
    <w:rsid w:val="00DC16B5"/>
    <w:rsid w:val="00DC5AC0"/>
    <w:rsid w:val="00DC7B6D"/>
    <w:rsid w:val="00DD722A"/>
    <w:rsid w:val="00DE65EF"/>
    <w:rsid w:val="00DF5043"/>
    <w:rsid w:val="00E349DB"/>
    <w:rsid w:val="00E40943"/>
    <w:rsid w:val="00E531DA"/>
    <w:rsid w:val="00E61D2C"/>
    <w:rsid w:val="00E72968"/>
    <w:rsid w:val="00E75169"/>
    <w:rsid w:val="00E84348"/>
    <w:rsid w:val="00E91787"/>
    <w:rsid w:val="00EC48D3"/>
    <w:rsid w:val="00ED24DD"/>
    <w:rsid w:val="00ED500A"/>
    <w:rsid w:val="00ED6CFA"/>
    <w:rsid w:val="00ED6E69"/>
    <w:rsid w:val="00ED7BC6"/>
    <w:rsid w:val="00EE0FBE"/>
    <w:rsid w:val="00F03E42"/>
    <w:rsid w:val="00F15993"/>
    <w:rsid w:val="00F30C75"/>
    <w:rsid w:val="00F31A9A"/>
    <w:rsid w:val="00F320C0"/>
    <w:rsid w:val="00F4023F"/>
    <w:rsid w:val="00F51F18"/>
    <w:rsid w:val="00F52A4C"/>
    <w:rsid w:val="00F57435"/>
    <w:rsid w:val="00F71817"/>
    <w:rsid w:val="00F753B2"/>
    <w:rsid w:val="00F84513"/>
    <w:rsid w:val="00F97C1B"/>
    <w:rsid w:val="00FA789D"/>
    <w:rsid w:val="00FB7730"/>
    <w:rsid w:val="00FC3A10"/>
    <w:rsid w:val="00FD3180"/>
    <w:rsid w:val="00FD4DCC"/>
    <w:rsid w:val="00FD54B8"/>
    <w:rsid w:val="00FE17CE"/>
    <w:rsid w:val="00FE4366"/>
    <w:rsid w:val="00FE5DB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3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3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3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3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3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3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3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3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3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3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6028</izvorni_sadrzaj>
    <derivirana_varijabla naziv="DomainObject.Predmet.Broj_1">6028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St-6028/2015</izvorni_sadrzaj>
    <derivirana_varijabla naziv="DomainObject.Predmet.OznakaBroj_1">St-6028/2015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NOSTRUM d.o.o. zastupanog po punomoćniku Kristina Jakovljević</izvorni_sadrzaj>
    <derivirana_varijabla naziv="DomainObject.Predmet.ProtustrankaFormated_1">  MARE NOSTRUM d.o.o. zastupanog po punomoćniku Kristina Jakovljević</derivirana_varijabla>
  </DomainObject.Predmet.ProtustrankaFormated>
  <DomainObject.Predmet.ProtustrankaFormatedOIB>
    <izvorni_sadrzaj>  MARE NOSTRUM d.o.o., OIB 17036811510 zastupanog po punomoćniku Kristina Jakovljević</izvorni_sadrzaj>
    <derivirana_varijabla naziv="DomainObject.Predmet.ProtustrankaFormatedOIB_1">  MARE NOSTRUM d.o.o., OIB 17036811510 zastupanog po punomoćniku Kristina Jakovljević</derivirana_varijabla>
  </DomainObject.Predmet.ProtustrankaFormatedOIB>
  <DomainObject.Predmet.ProtustrankaFormatedWithAdress>
    <izvorni_sadrzaj> MARE NOSTRUM d.o.o., Brežane Lekeničke 24, 44272 Lekenik zastupanog po punomoćniku Kristina Jakovljević</izvorni_sadrzaj>
    <derivirana_varijabla naziv="DomainObject.Predmet.ProtustrankaFormatedWithAdress_1"> MARE NOSTRUM d.o.o., Brežane Lekeničke 24, 44272 Lekenik zastupanog po punomoćniku Kristina Jakovljević</derivirana_varijabla>
  </DomainObject.Predmet.ProtustrankaFormatedWithAdress>
  <DomainObject.Predmet.ProtustrankaFormatedWithAdressOIB>
    <izvorni_sadrzaj> MARE NOSTRUM d.o.o., OIB 17036811510, Brežane Lekeničke 24, 44272 Lekenik zastupanog po punomoćniku Kristina Jakovljević</izvorni_sadrzaj>
    <derivirana_varijabla naziv="DomainObject.Predmet.ProtustrankaFormatedWithAdressOIB_1"> MARE NOSTRUM d.o.o., OIB 17036811510, Brežane Lekeničke 24, 44272 Lekenik zastupanog po punomoćniku Kristina Jakovljević</derivirana_varijabla>
  </DomainObject.Predmet.ProtustrankaFormatedWithAdressOIB>
  <DomainObject.Predmet.ProtustrankaWithAdress>
    <izvorni_sadrzaj>MARE NOSTRUM d.o.o. Brežane Lekeničke 24, 44272 Lekenik</izvorni_sadrzaj>
    <derivirana_varijabla naziv="DomainObject.Predmet.ProtustrankaWithAdress_1">MARE NOSTRUM d.o.o. Brežane Lekeničke 24, 44272 Lekenik</derivirana_varijabla>
  </DomainObject.Predmet.ProtustrankaWithAdress>
  <DomainObject.Predmet.ProtustrankaWithAdressOIB>
    <izvorni_sadrzaj>MARE NOSTRUM d.o.o., OIB 17036811510, Brežane Lekeničke 24, 44272 Lekenik</izvorni_sadrzaj>
    <derivirana_varijabla naziv="DomainObject.Predmet.ProtustrankaWithAdressOIB_1">MARE NOSTRUM d.o.o., OIB 17036811510, Brežane Lekeničke 24, 44272 Lekenik</derivirana_varijabla>
  </DomainObject.Predmet.ProtustrankaWithAdressOIB>
  <DomainObject.Predmet.ProtustrankaNazivFormated>
    <izvorni_sadrzaj>MARE NOSTRUM d.o.o.</izvorni_sadrzaj>
    <derivirana_varijabla naziv="DomainObject.Predmet.ProtustrankaNazivFormated_1">MARE NOSTRUM d.o.o.</derivirana_varijabla>
  </DomainObject.Predmet.ProtustrankaNazivFormated>
  <DomainObject.Predmet.ProtustrankaNazivFormatedOIB>
    <izvorni_sadrzaj>MARE NOSTRUM d.o.o., OIB 17036811510</izvorni_sadrzaj>
    <derivirana_varijabla naziv="DomainObject.Predmet.ProtustrankaNazivFormatedOIB_1">MARE NOSTRUM d.o.o., OIB 17036811510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MARE NOSTRUM d.o.o. zastupanog po punomoćniku Kristina Jakovljević</item>
    </izvorni_sadrzaj>
    <derivirana_varijabla naziv="DomainObject.Predmet.ProtuStrankaListFormated_1">
      <item>MARE NOSTRUM d.o.o. zastupanog po punomoćniku Kristina Jakovljević</item>
    </derivirana_varijabla>
  </DomainObject.Predmet.ProtuStrankaListFormated>
  <DomainObject.Predmet.ProtuStrankaListFormatedOIB>
    <izvorni_sadrzaj>
      <item>MARE NOSTRUM d.o.o., OIB 17036811510 zastupanog po punomoćniku Kristina Jakovljević</item>
    </izvorni_sadrzaj>
    <derivirana_varijabla naziv="DomainObject.Predmet.ProtuStrankaListFormatedOIB_1">
      <item>MARE NOSTRUM d.o.o., OIB 17036811510 zastupanog po punomoćniku Kristina Jakovljević</item>
    </derivirana_varijabla>
  </DomainObject.Predmet.ProtuStrankaListFormatedOIB>
  <DomainObject.Predmet.ProtuStrankaListFormatedWithAdress>
    <izvorni_sadrzaj>
      <item>MARE NOSTRUM d.o.o., Brežane Lekeničke 24, 44272 Lekenik zastupanog po punomoćniku Kristina Jakovljević</item>
    </izvorni_sadrzaj>
    <derivirana_varijabla naziv="DomainObject.Predmet.ProtuStrankaListFormatedWithAdress_1">
      <item>MARE NOSTRUM d.o.o., Brežane Lekeničke 24, 44272 Lekenik zastupanog po punomoćniku Kristina Jakovljević</item>
    </derivirana_varijabla>
  </DomainObject.Predmet.ProtuStrankaListFormatedWithAdress>
  <DomainObject.Predmet.ProtuStrankaListFormatedWithAdressOIB>
    <izvorni_sadrzaj>
      <item>MARE NOSTRUM d.o.o., OIB 17036811510, Brežane Lekeničke 24, 44272 Lekenik zastupanog po punomoćniku Kristina Jakovljević</item>
    </izvorni_sadrzaj>
    <derivirana_varijabla naziv="DomainObject.Predmet.ProtuStrankaListFormatedWithAdressOIB_1">
      <item>MARE NOSTRUM d.o.o., OIB 17036811510, Brežane Lekeničke 24, 44272 Lekenik zastupanog po punomoćniku Kristina Jakovljević</item>
    </derivirana_varijabla>
  </DomainObject.Predmet.ProtuStrankaListFormatedWithAdressOIB>
  <DomainObject.Predmet.ProtuStrankaListNazivFormated>
    <izvorni_sadrzaj>
      <item>MARE NOSTRUM d.o.o.</item>
    </izvorni_sadrzaj>
    <derivirana_varijabla naziv="DomainObject.Predmet.ProtuStrankaListNazivFormated_1">
      <item>MARE NOSTRUM d.o.o.</item>
    </derivirana_varijabla>
  </DomainObject.Predmet.ProtuStrankaListNazivFormated>
  <DomainObject.Predmet.ProtuStrankaListNazivFormatedOIB>
    <izvorni_sadrzaj>
      <item>MARE NOSTRUM d.o.o., OIB 17036811510</item>
    </izvorni_sadrzaj>
    <derivirana_varijabla naziv="DomainObject.Predmet.ProtuStrankaListNazivFormatedOIB_1">
      <item>MARE NOSTRUM d.o.o., OIB 17036811510</item>
    </derivirana_varijabla>
  </DomainObject.Predmet.ProtuStrankaListNazivFormatedOIB>
  <DomainObject.Predmet.OstaliListFormated>
    <izvorni_sadrzaj>
      <item>Kristina Jakovljević punomoćnik sudionika u postupku MARE NOSTRUM d.o.o.</item>
    </izvorni_sadrzaj>
    <derivirana_varijabla naziv="DomainObject.Predmet.OstaliListFormated_1">
      <item>Kristina Jakovljević punomoćnik sudionika u postupku MARE NOSTRUM d.o.o.</item>
    </derivirana_varijabla>
  </DomainObject.Predmet.OstaliListFormated>
  <DomainObject.Predmet.OstaliListFormatedOIB>
    <izvorni_sadrzaj>
      <item>Kristina Jakovljević, OIB 19066031527 punomoćnik sudionika u postupku MARE NOSTRUM d.o.o.</item>
    </izvorni_sadrzaj>
    <derivirana_varijabla naziv="DomainObject.Predmet.OstaliListFormatedOIB_1">
      <item>Kristina Jakovljević, OIB 19066031527 punomoćnik sudionika u postupku MARE NOSTRUM d.o.o.</item>
    </derivirana_varijabla>
  </DomainObject.Predmet.OstaliListFormatedOIB>
  <DomainObject.Predmet.OstaliListFormatedWithAdress>
    <izvorni_sadrzaj>
      <item>Kristina Jakovljević, Plimica 68, 22211 Vodice punomoćnik sudionika u postupku MARE NOSTRUM d.o.o.</item>
    </izvorni_sadrzaj>
    <derivirana_varijabla naziv="DomainObject.Predmet.OstaliListFormatedWithAdress_1">
      <item>Kristina Jakovljević, Plimica 68, 22211 Vodice punomoćnik sudionika u postupku MARE NOSTRUM d.o.o.</item>
    </derivirana_varijabla>
  </DomainObject.Predmet.OstaliListFormatedWithAdress>
  <DomainObject.Predmet.OstaliListFormatedWithAdressOIB>
    <izvorni_sadrzaj>
      <item>Kristina Jakovljević, OIB 19066031527, Plimica 68, 22211 Vodice punomoćnik sudionika u postupku MARE NOSTRUM d.o.o.</item>
    </izvorni_sadrzaj>
    <derivirana_varijabla naziv="DomainObject.Predmet.OstaliListFormatedWithAdressOIB_1">
      <item>Kristina Jakovljević, OIB 19066031527, Plimica 68, 22211 Vodice punomoćnik sudionika u postupku MARE NOSTRUM d.o.o.</item>
    </derivirana_varijabla>
  </DomainObject.Predmet.OstaliListFormatedWithAdressOIB>
  <DomainObject.Predmet.OstaliListNazivFormated>
    <izvorni_sadrzaj>
      <item>Kristina Jakovljević</item>
    </izvorni_sadrzaj>
    <derivirana_varijabla naziv="DomainObject.Predmet.OstaliListNazivFormated_1">
      <item>Kristina Jakovljević</item>
    </derivirana_varijabla>
  </DomainObject.Predmet.OstaliListNazivFormated>
  <DomainObject.Predmet.OstaliListNazivFormatedOIB>
    <izvorni_sadrzaj>
      <item>Kristina Jakovljević, OIB 19066031527</item>
    </izvorni_sadrzaj>
    <derivirana_varijabla naziv="DomainObject.Predmet.OstaliListNazivFormatedOIB_1">
      <item>Kristina Jakovljević, OIB 19066031527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MARE NOSTRUM d.o.o.</izvorni_sadrzaj>
    <derivirana_varijabla naziv="DomainObject.Predmet.ProtustrankaIDrugi_1">MARE NOSTRUM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MARE NOSTRUM d.o.o., OIB 17036811510, Brežane Lekeničke 24, 44272 Lekenik</izvorni_sadrzaj>
    <derivirana_varijabla naziv="DomainObject.Predmet.ProtustrankaIDrugiAdressOIB_1">MARE NOSTRUM d.o.o., OIB 17036811510, Brežane Lekeničke 24,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MARE NOSTRUM d.o.o.</item>
      <item>Kristina Jakovljević</item>
    </izvorni_sadrzaj>
    <derivirana_varijabla naziv="DomainObject.Predmet.SudioniciListNaziv_1">
      <item>FINA Regionalni centar Zagreb</item>
      <item>MARE NOSTRUM d.o.o.</item>
      <item>Kristina Jakovljević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MARE NOSTRUM d.o.o., OIB 17036811510, Brežane Lekeničke 24,44272 Lekenik</item>
      <item>Kristina Jakovljević, OIB 19066031527, Plimica 68,22211 Vodice</item>
    </izvorni_sadrzaj>
    <derivirana_varijabla naziv="DomainObject.Predmet.SudioniciListAdressOIB_1">
      <item>FINA Regionalni centar Zagreb, OIB 85821130368, Trg svibanjskih žrtava 1995. 1,10000 Zagreb</item>
      <item>MARE NOSTRUM d.o.o., OIB 17036811510, Brežane Lekeničke 24,44272 Lekenik</item>
      <item>Kristina Jakovljević, OIB 19066031527, Plimica 68,22211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17036811510</item>
      <item>, OIB 19066031527</item>
    </izvorni_sadrzaj>
    <derivirana_varijabla naziv="DomainObject.Predmet.SudioniciListNazivOIB_1">
      <item>, OIB 85821130368</item>
      <item>, OIB 17036811510</item>
      <item>, OIB 19066031527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1347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2016-07-05T06:21:00Z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2016-07-19T09:06:00Z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