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0529" w14:paraId="1440529" w:rsidRDefault="002D7AA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7AAD" w:rsidP="002D7AAD" w:rsidR="00AE649C">
      <w:pPr>
        <w:pStyle w:val="NormaleSPIS"/>
        <w:spacing w:after="0"/>
      </w:pPr>
      <w:r>
        <w:t xml:space="preserve">         Republika Hrvatska</w:t>
      </w:r>
    </w:p>
    <w:p w:rsidRDefault="002D7AAD" w:rsidP="002D7AAD" w:rsidR="002D7AAD">
      <w:pPr>
        <w:pStyle w:val="NormaleSPIS"/>
        <w:spacing w:after="0"/>
      </w:pPr>
      <w:r>
        <w:t xml:space="preserve">      Trgovački sud u Bjelovaru</w:t>
      </w:r>
    </w:p>
    <w:p w:rsidRDefault="002D7AAD" w:rsidP="002D7AAD" w:rsidR="002D7AAD">
      <w:pPr>
        <w:pStyle w:val="NormaleSPIS"/>
        <w:spacing w:after="0"/>
      </w:pPr>
      <w:r>
        <w:t>Bjelovar, Šetalište dr.I.Lebovića 42.</w:t>
      </w:r>
    </w:p>
    <w:p w:rsidRDefault="002D7AAD" w:rsidP="002D7AAD" w:rsidR="002D7AAD">
      <w:pPr>
        <w:pStyle w:val="NormaleSPIS"/>
        <w:jc w:val="right"/>
        <w:rPr>
          <w:noProof/>
        </w:rPr>
      </w:pPr>
      <w:r>
        <w:rPr>
          <w:noProof/>
        </w:rPr>
        <w:t>Poslovni broj: 7 St-639/2018-2</w:t>
      </w:r>
    </w:p>
    <w:p w:rsidRDefault="001C57E5" w:rsidP="001C57E5" w:rsidR="001C57E5">
      <w:pPr>
        <w:pStyle w:val="NormaleSPIS"/>
        <w:spacing w:after="0"/>
        <w:jc w:val="right"/>
        <w:rPr>
          <w:noProof/>
        </w:rPr>
      </w:pPr>
    </w:p>
    <w:p w:rsidRDefault="002D7AAD" w:rsidP="002D7AAD" w:rsidR="002D7AA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2D7AAD" w:rsidP="001C57E5" w:rsidR="002D7AAD">
      <w:pPr>
        <w:spacing w:after="0"/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1C57E5" w:rsidP="002D7AAD" w:rsidR="001C57E5">
      <w:pPr>
        <w:jc w:val="center"/>
        <w:outlineLvl w:val="0"/>
        <w:rPr>
          <w:noProof/>
        </w:rPr>
      </w:pPr>
    </w:p>
    <w:p w:rsidRDefault="002D7AAD" w:rsidP="002D7AAD" w:rsidR="002D7AA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osobe ovlaštene za zastupanje dužnika Matija </w:t>
      </w:r>
      <w:proofErr w:type="spellStart"/>
      <w:r>
        <w:t>Feketija</w:t>
      </w:r>
      <w:proofErr w:type="spellEnd"/>
      <w:r>
        <w:t>, za otvaranje stečajnog postupka nad dužnikom VL TRANS</w:t>
      </w:r>
      <w:r>
        <w:rPr>
          <w:lang w:eastAsia="hr-HR"/>
        </w:rPr>
        <w:t xml:space="preserve">, </w:t>
      </w:r>
      <w:r>
        <w:t>j.d.o.o. za trgovinu i usluge iz Virovitice, Stjepana Radića 13, MBS 010096993, OIB 49834680255, 5. prosinca</w:t>
      </w:r>
      <w:r>
        <w:rPr>
          <w:noProof/>
        </w:rPr>
        <w:t xml:space="preserve"> 2018.</w:t>
      </w:r>
    </w:p>
    <w:p w:rsidRDefault="002D7AAD" w:rsidP="002D7AAD" w:rsidR="002D7AA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2D7AAD" w:rsidP="002D7AAD" w:rsidR="002D7AA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>1.Pokreće se prethodni postupak radi utvrđivanja uvjeta za otvaranje stečajnog postupka nad dužnikom VL TRANS, j.d.o.o. za trgovinu i usluge iz Virovitice, Stjepana Radića 13, OIB 49834680255.</w:t>
      </w:r>
    </w:p>
    <w:p w:rsidRDefault="002D7AAD" w:rsidP="002D7AAD" w:rsidR="002D7AA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2D7AAD" w:rsidP="002D7AAD" w:rsidR="002D7AA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10. siječnja 2019. godine u 09,00 sati, u ovome sudu u Bjelovaru, Šetalište dr. Ivše Lebovića 42, sudnica br. 2, na koje se pozivaju dostavom ovoga rješenja:</w:t>
      </w:r>
    </w:p>
    <w:p w:rsidRDefault="002D7AAD" w:rsidP="002D7AAD" w:rsidR="002D7AAD">
      <w:pPr>
        <w:ind w:left="851"/>
        <w:jc w:val="both"/>
        <w:rPr>
          <w:noProof/>
        </w:rPr>
      </w:pPr>
      <w:r>
        <w:rPr>
          <w:noProof/>
        </w:rPr>
        <w:t>-zakonski zastupnik dužnika Matija Feketija iz Virovitice, Stepana Radića 13</w:t>
      </w:r>
      <w:r>
        <w:rPr>
          <w:lang w:eastAsia="hr-HR"/>
        </w:rPr>
        <w:t>.</w:t>
      </w:r>
    </w:p>
    <w:p w:rsidRDefault="002D7AAD" w:rsidP="002D7AAD" w:rsidR="002D7AAD">
      <w:pPr>
        <w:spacing w:after="0"/>
        <w:ind w:firstLine="720"/>
        <w:jc w:val="both"/>
        <w:rPr>
          <w:noProof/>
        </w:rPr>
      </w:pPr>
      <w:r>
        <w:rPr>
          <w:noProof/>
        </w:rPr>
        <w:t xml:space="preserve">3.Nalaže se zakonskom zastupniku dužnika da u roku 8 dana od objave ovog rješenja na e-oglasnoj ploči suda sastavi i podnese Trgovačkom sudu u Bjelovaru pozviom na poslovni broje spisa 7 St-639/2018 pisano Izvješće o financijsko-gospodarskom stanju dužnika, u kojem će navesti koju imovinu u svom vlasništvu (pokretnu i nepokretnu) ima dužnik VL TRANS j.d.o.o., gdje se ta imovina nalazi, ima li dužnik kakvu imovinsku ili drugu tražbinu odnosno prava koja čine njegovu imovinu, te ima li dužnik na računima i kod koga novčana sredstva. </w:t>
      </w:r>
    </w:p>
    <w:p w:rsidRDefault="002D7AAD" w:rsidP="002D7AAD" w:rsidR="002D7AAD">
      <w:pPr>
        <w:spacing w:after="0"/>
        <w:ind w:firstLine="720"/>
        <w:jc w:val="both"/>
        <w:rPr>
          <w:noProof/>
        </w:rPr>
      </w:pPr>
      <w:r>
        <w:rPr>
          <w:noProof/>
        </w:rPr>
        <w:t xml:space="preserve">Zakonski zastupnik dužnika Matija Feketija odgovara vjerovnicima osobno za naknadu štetu koju im je prouzročio uskratom davanja ili davanja netočnih ili nepotpunih podataka, obavijesti i izvješća o financijsko gospodarskom stanju dužnika. </w:t>
      </w:r>
    </w:p>
    <w:p w:rsidRDefault="002D7AAD" w:rsidP="002D7AAD" w:rsidR="002D7AAD">
      <w:pPr>
        <w:ind w:firstLine="720"/>
        <w:jc w:val="both"/>
        <w:rPr>
          <w:noProof/>
        </w:rPr>
      </w:pPr>
      <w:r>
        <w:rPr>
          <w:noProof/>
        </w:rPr>
        <w:t>Zakonski zastupnik dužnika Matija Feketija odgovara za davanje netočnih ili nepotpunih podataka, obavijesti i izvješća o financijsko gospodarskom stanju dužnika kao za davanje lažnog iskaza u postupku pred sudom.</w:t>
      </w:r>
    </w:p>
    <w:p w:rsidRDefault="002D7AAD" w:rsidP="002D7AAD" w:rsidR="002D7AA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2D7AAD" w:rsidP="002D7AAD" w:rsidR="002D7AA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2D7AAD" w:rsidP="002D7AAD" w:rsidR="001C57E5">
      <w:pPr>
        <w:ind w:firstLine="720"/>
        <w:jc w:val="both"/>
        <w:rPr>
          <w:noProof/>
        </w:rPr>
      </w:pPr>
      <w:r>
        <w:rPr>
          <w:noProof/>
        </w:rPr>
        <w:t xml:space="preserve">Zakonski zastupnik dužnika Matija Feketija podnio je Trgovačkom sudu u Bjelovaru prijedlog za otvaranje stečaja nad dužnikom VL TRANS j.d.o.o., a uz prijedlog je dostavio Potvrdu FINE o blokadi računa i novčanih sredstava dužnika na dan 18. travnja 2018. godine, </w:t>
      </w:r>
    </w:p>
    <w:p w:rsidRDefault="001C57E5" w:rsidP="001C57E5" w:rsidR="001C57E5">
      <w:pPr>
        <w:spacing w:after="0"/>
        <w:ind w:firstLine="720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1C57E5" w:rsidP="001C57E5" w:rsidR="001C57E5">
      <w:pPr>
        <w:ind w:firstLine="720"/>
        <w:jc w:val="right"/>
        <w:rPr>
          <w:noProof/>
        </w:rPr>
      </w:pPr>
      <w:r>
        <w:rPr>
          <w:noProof/>
        </w:rPr>
        <w:t>Poslovni broj:7 St-639/2018-2</w:t>
      </w:r>
    </w:p>
    <w:p w:rsidRDefault="002D7AAD" w:rsidP="001C57E5" w:rsidR="002D7AAD">
      <w:pPr>
        <w:jc w:val="both"/>
        <w:rPr>
          <w:noProof/>
        </w:rPr>
      </w:pPr>
      <w:bookmarkStart w:name="_GoBack" w:id="0"/>
      <w:bookmarkEnd w:id="0"/>
      <w:r>
        <w:rPr>
          <w:noProof/>
        </w:rPr>
        <w:t>iz koje potvrde proizlazi da je račun dužnika u neprekidnoj blokadi 62 dana, a da nepodmirene obveze na dan izdavanja potvrde iznose 74.795,70 kuna.</w:t>
      </w:r>
      <w:r>
        <w:t xml:space="preserve">             </w:t>
      </w:r>
    </w:p>
    <w:p w:rsidRDefault="002D7AAD" w:rsidP="002D7AAD" w:rsidR="002D7AAD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2D7AAD" w:rsidP="001C57E5" w:rsidR="002D7AAD">
      <w:pPr>
        <w:ind w:firstLine="708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kao zakonski zastupnik dužnika i dužnik.   </w:t>
      </w:r>
    </w:p>
    <w:p w:rsidRDefault="002D7AAD" w:rsidP="001C57E5" w:rsidR="002D7AAD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čl.117.SZ-a, naloženo da sastavi i podnese sudu pisano izvješće o financijsko-gospodarskom stanju dužnika, uz upozorenje da isti odgovara za štetu vjerovnicima  koju im prouzroči uskratom davanja ili davanja netočnih ili nepotpunih podataka, obavijesti i izvješća, te uz upozorenje da za davanje netočnih ili nepotpunih podataka, obavijesti i izvješća odgovara kao za davanje lažnog iskaza u postupku pred sudom.    </w:t>
      </w:r>
    </w:p>
    <w:p w:rsidRDefault="002D7AAD" w:rsidP="001C57E5" w:rsidR="002D7AAD">
      <w:pPr>
        <w:jc w:val="center"/>
        <w:outlineLvl w:val="0"/>
        <w:rPr>
          <w:noProof/>
        </w:rPr>
      </w:pPr>
      <w:r>
        <w:rPr>
          <w:noProof/>
        </w:rPr>
        <w:t xml:space="preserve">Bjelovar 5. prosinca 2018. </w:t>
      </w:r>
    </w:p>
    <w:p w:rsidRDefault="002D7AAD" w:rsidP="001C57E5" w:rsidR="002D7AA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2D7AAD" w:rsidP="002D7AAD" w:rsidR="002D7AA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2D7AAD" w:rsidP="001C57E5" w:rsidR="002D7AA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2D7AAD" w:rsidP="001C57E5" w:rsidR="002D7AA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 w:rsidR="001C57E5">
        <w:rPr>
          <w:noProof/>
        </w:rPr>
        <w:t xml:space="preserve">    </w:t>
      </w:r>
      <w:r>
        <w:rPr>
          <w:noProof/>
        </w:rPr>
        <w:t xml:space="preserve"> Jasmina Tubić</w:t>
      </w:r>
    </w:p>
    <w:p w:rsidRDefault="002D7AAD" w:rsidP="002D7AAD" w:rsidR="002D7AAD">
      <w:pPr>
        <w:jc w:val="both"/>
        <w:rPr>
          <w:noProof/>
        </w:rPr>
      </w:pPr>
    </w:p>
    <w:p w:rsidRDefault="002D7AAD" w:rsidP="002D7AAD" w:rsidR="002D7AA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2D7AAD" w:rsidP="002D7AAD" w:rsidR="002D7AAD">
      <w:pPr>
        <w:jc w:val="both"/>
      </w:pPr>
    </w:p>
    <w:p w:rsidRDefault="002D7AAD" w:rsidP="002D7AAD" w:rsidR="002D7AAD">
      <w:pPr>
        <w:jc w:val="both"/>
        <w:rPr>
          <w:noProof/>
        </w:rPr>
      </w:pPr>
    </w:p>
    <w:p w:rsidRDefault="002D7AAD" w:rsidP="002D7AAD" w:rsidR="002D7AAD">
      <w:pPr>
        <w:jc w:val="both"/>
        <w:rPr>
          <w:noProof/>
        </w:rPr>
      </w:pPr>
    </w:p>
    <w:p w:rsidRDefault="002D7AAD" w:rsidP="002D7AAD" w:rsidR="002D7AAD"/>
    <w:p w:rsidRDefault="002D7AAD" w:rsidP="002D7AAD" w:rsidR="002D7AA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E5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AAD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27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St-639/2018-2</izvorni_sadrzaj>
    <derivirana_varijabla naziv="DomainObject.Oznaka_1">St-639/2018-2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St-639/2018</izvorni_sadrzaj>
    <derivirana_varijabla naziv="DomainObject.Predmet.OznakaBroj_1">St-639/2018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 TRANS j.d.o.o. za transport, turizam, ugostiteljstvo, trgovinu i usluge</izvorni_sadrzaj>
    <derivirana_varijabla naziv="DomainObject.Predmet.StrankaFormated_1">  VL TRANS j.d.o.o. za transport, turizam, ugostiteljstvo, trgovinu i usluge</derivirana_varijabla>
  </DomainObject.Predmet.StrankaFormated>
  <DomainObject.Predmet.StrankaFormatedOIB>
    <izvorni_sadrzaj>  VL TRANS j.d.o.o. za transport, turizam, ugostiteljstvo, trgovinu i usluge, OIB 49834680255</izvorni_sadrzaj>
    <derivirana_varijabla naziv="DomainObject.Predmet.StrankaFormatedOIB_1">  VL TRANS j.d.o.o. za transport, turizam, ugostiteljstvo, trgovinu i usluge, OIB 49834680255</derivirana_varijabla>
  </DomainObject.Predmet.StrankaFormatedOIB>
  <DomainObject.Predmet.StrankaFormatedWithAdress>
    <izvorni_sadrzaj> VL TRANS j.d.o.o. za transport, turizam, ugostiteljstvo, trgovinu i usluge, Stjepana Radića 13, 33000 Virovitica</izvorni_sadrzaj>
    <derivirana_varijabla naziv="DomainObject.Predmet.StrankaFormatedWithAdress_1"> VL TRANS j.d.o.o. za transport, turizam, ugostiteljstvo, trgovinu i usluge, Stjepana Radića 13, 33000 Virovitica</derivirana_varijabla>
  </DomainObject.Predmet.StrankaFormatedWithAdress>
  <DomainObject.Predmet.StrankaFormatedWithAdressOIB>
    <izvorni_sadrzaj> VL TRANS j.d.o.o. za transport, turizam, ugostiteljstvo, trgovinu i usluge, OIB 49834680255, Stjepana Radića 13, 33000 Virovitica</izvorni_sadrzaj>
    <derivirana_varijabla naziv="DomainObject.Predmet.StrankaFormatedWithAdressOIB_1"> VL TRANS j.d.o.o. za transport, turizam, ugostiteljstvo, trgovinu i usluge, OIB 49834680255, Stjepana Radića 13, 33000 Virovitica</derivirana_varijabla>
  </DomainObject.Predmet.StrankaFormatedWithAdressOIB>
  <DomainObject.Predmet.StrankaWithAdress>
    <izvorni_sadrzaj>VL TRANS j.d.o.o. za transport, turizam, ugostiteljstvo, trgovinu i usluge Stjepana Radića 13,33000 Virovitica</izvorni_sadrzaj>
    <derivirana_varijabla naziv="DomainObject.Predmet.StrankaWithAdress_1">VL TRANS j.d.o.o. za transport, turizam, ugostiteljstvo, trgovinu i usluge Stjepana Radića 13,33000 Virovitica</derivirana_varijabla>
  </DomainObject.Predmet.StrankaWithAdress>
  <DomainObject.Predmet.StrankaWithAdressOIB>
    <izvorni_sadrzaj>VL TRANS j.d.o.o. za transport, turizam, ugostiteljstvo, trgovinu i usluge, OIB 49834680255, Stjepana Radića 13,33000 Virovitica</izvorni_sadrzaj>
    <derivirana_varijabla naziv="DomainObject.Predmet.StrankaWithAdressOIB_1">VL TRANS j.d.o.o. za transport, turizam, ugostiteljstvo, trgovinu i usluge, OIB 49834680255, Stjepana Radića 13,33000 Virovitica</derivirana_varijabla>
  </DomainObject.Predmet.StrankaWithAdressOIB>
  <DomainObject.Predmet.StrankaNazivFormated>
    <izvorni_sadrzaj>VL TRANS j.d.o.o. za transport, turizam, ugostiteljstvo, trgovinu i usluge</izvorni_sadrzaj>
    <derivirana_varijabla naziv="DomainObject.Predmet.StrankaNazivFormated_1">VL TRANS j.d.o.o. za transport, turizam, ugostiteljstvo, trgovinu i usluge</derivirana_varijabla>
  </DomainObject.Predmet.StrankaNazivFormated>
  <DomainObject.Predmet.StrankaNazivFormatedOIB>
    <izvorni_sadrzaj>VL TRANS j.d.o.o. za transport, turizam, ugostiteljstvo, trgovinu i usluge, OIB 49834680255</izvorni_sadrzaj>
    <derivirana_varijabla naziv="DomainObject.Predmet.StrankaNazivFormatedOIB_1">VL TRANS j.d.o.o. za transport, turizam, ugostiteljstvo, trgovinu i usluge, OIB 49834680255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VL TRANS j.d.o.o. za transport, turizam, ugostiteljstvo, trgovinu i usluge</item>
    </izvorni_sadrzaj>
    <derivirana_varijabla naziv="DomainObject.Predmet.StrankaListFormated_1">
      <item>VL TRANS j.d.o.o. za transport, turizam, ugostiteljstvo, trgovinu i usluge</item>
    </derivirana_varijabla>
  </DomainObject.Predmet.StrankaListFormated>
  <DomainObject.Predmet.StrankaListFormatedOIB>
    <izvorni_sadrzaj>
      <item>VL TRANS j.d.o.o. za transport, turizam, ugostiteljstvo, trgovinu i usluge, OIB 49834680255</item>
    </izvorni_sadrzaj>
    <derivirana_varijabla naziv="DomainObject.Predmet.StrankaListFormatedOIB_1">
      <item>VL TRANS j.d.o.o. za transport, turizam, ugostiteljstvo, trgovinu i usluge, OIB 49834680255</item>
    </derivirana_varijabla>
  </DomainObject.Predmet.StrankaListFormatedOIB>
  <DomainObject.Predmet.StrankaListFormatedWithAdress>
    <izvorni_sadrzaj>
      <item>VL TRANS j.d.o.o. za transport, turizam, ugostiteljstvo, trgovinu i usluge, Stjepana Radića 13, 33000 Virovitica</item>
    </izvorni_sadrzaj>
    <derivirana_varijabla naziv="DomainObject.Predmet.StrankaListFormatedWithAdress_1">
      <item>VL TRANS j.d.o.o. za transport, turizam, ugostiteljstvo, trgovinu i usluge, Stjepana Radića 13, 33000 Virovitica</item>
    </derivirana_varijabla>
  </DomainObject.Predmet.StrankaListFormatedWithAdress>
  <DomainObject.Predmet.StrankaListFormatedWithAdressOIB>
    <izvorni_sadrzaj>
      <item>VL TRANS j.d.o.o. za transport, turizam, ugostiteljstvo, trgovinu i usluge, OIB 49834680255, Stjepana Radića 13, 33000 Virovitica</item>
    </izvorni_sadrzaj>
    <derivirana_varijabla naziv="DomainObject.Predmet.StrankaListFormatedWithAdressOIB_1">
      <item>VL TRANS j.d.o.o. za transport, turizam, ugostiteljstvo, trgovinu i usluge, OIB 49834680255, Stjepana Radića 13, 33000 Virovitica</item>
    </derivirana_varijabla>
  </DomainObject.Predmet.StrankaListFormatedWithAdressOIB>
  <DomainObject.Predmet.StrankaListNazivFormated>
    <izvorni_sadrzaj>
      <item>VL TRANS j.d.o.o. za transport, turizam, ugostiteljstvo, trgovinu i usluge</item>
    </izvorni_sadrzaj>
    <derivirana_varijabla naziv="DomainObject.Predmet.StrankaListNazivFormated_1">
      <item>VL TRANS j.d.o.o. za transport, turizam, ugostiteljstvo, trgovinu i usluge</item>
    </derivirana_varijabla>
  </DomainObject.Predmet.StrankaListNazivFormated>
  <DomainObject.Predmet.StrankaListNazivFormatedOIB>
    <izvorni_sadrzaj>
      <item>VL TRANS j.d.o.o. za transport, turizam, ugostiteljstvo, trgovinu i usluge, OIB 49834680255</item>
    </izvorni_sadrzaj>
    <derivirana_varijabla naziv="DomainObject.Predmet.StrankaListNazivFormatedOIB_1">
      <item>VL TRANS j.d.o.o. za transport, turizam, ugostiteljstvo, trgovinu i usluge, OIB 49834680255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St-639/2018-2</izvorni_sadrzaj>
    <derivirana_varijabla naziv="DomainObject.PoslovniBrojDokumenta_1">St-639/2018-2</derivirana_varijabla>
  </DomainObject.PoslovniBrojDokumenta>
  <DomainObject.Predmet.StrankaIDrugi>
    <izvorni_sadrzaj>VL TRANS j.d.o.o. za transport, turizam, ugostiteljstvo, trgovinu i usluge</izvorni_sadrzaj>
    <derivirana_varijabla naziv="DomainObject.Predmet.StrankaIDrugi_1">VL TRANS j.d.o.o. za transport, turizam, ugostiteljstvo,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 TRANS j.d.o.o. za transport, turizam, ugostiteljstvo, trgovinu i usluge, OIB 49834680255, Stjepana Radića 13, 33000 Virovitica</izvorni_sadrzaj>
    <derivirana_varijabla naziv="DomainObject.Predmet.StrankaIDrugiAdressOIB_1">VL TRANS j.d.o.o. za transport, turizam, ugostiteljstvo, trgovinu i usluge, OIB 49834680255, Stjepana Radića 13,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 TRANS j.d.o.o. za transport, turizam, ugostiteljstvo, trgovinu i usluge</item>
    </izvorni_sadrzaj>
    <derivirana_varijabla naziv="DomainObject.Predmet.SudioniciListNaziv_1">
      <item>VL TRANS j.d.o.o. za transport, turizam, ugostiteljstvo, trgovinu i usluge</item>
    </derivirana_varijabla>
  </DomainObject.Predmet.SudioniciListNaziv>
  <DomainObject.Predmet.SudioniciListAdressOIB>
    <izvorni_sadrzaj>
      <item>VL TRANS j.d.o.o. za transport, turizam, ugostiteljstvo, trgovinu i usluge, OIB 49834680255, Stjepana Radića 13,33000 Virovitica</item>
    </izvorni_sadrzaj>
    <derivirana_varijabla naziv="DomainObject.Predmet.SudioniciListAdressOIB_1">
      <item>VL TRANS j.d.o.o. za transport, turizam, ugostiteljstvo, trgovinu i usluge, OIB 49834680255, Stjepana Radića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7D818-03C7-4F3E-8AA1-F5943FEDC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3250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2018-12-05T13:52:00Z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