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fe83" w14:paraId="23efe83" w:rsidRDefault="0066262B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740573">
        <w:rPr>
          <w:rFonts w:cs="Times New Roman" w:eastAsia="Times New Roman"/>
          <w:lang w:eastAsia="hr-HR"/>
        </w:rPr>
        <w:t>ORHIDEJA GLAMUR j.d.o.o., Zagreb, Lonjščina 3b, OIB: 61812752949, 16. ožujka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C36C94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740573">
        <w:rPr>
          <w:rFonts w:cs="Times New Roman" w:eastAsia="Times New Roman"/>
          <w:lang w:eastAsia="hr-HR"/>
        </w:rPr>
        <w:t>ORHIDEJA GLAMUR j.d.o.o., Zagreb, Lonjščina 3b, OIB: 61812752949</w:t>
      </w:r>
      <w:r w:rsidR="00DB5103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36C94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740573">
        <w:rPr>
          <w:rFonts w:cs="Times New Roman" w:eastAsia="Times New Roman"/>
          <w:color w:val="000000"/>
          <w:lang w:eastAsia="hr-HR"/>
        </w:rPr>
        <w:t>236</w:t>
      </w:r>
      <w:r w:rsidR="00C36C94">
        <w:rPr>
          <w:rFonts w:cs="Times New Roman" w:eastAsia="Times New Roman"/>
          <w:color w:val="000000"/>
          <w:lang w:eastAsia="hr-HR"/>
        </w:rPr>
        <w:t>-2017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C36C94">
        <w:rPr>
          <w:rFonts w:cs="Times New Roman" w:eastAsia="Times New Roman"/>
          <w:lang w:eastAsia="hr-HR"/>
        </w:rPr>
        <w:t>110. st. 1.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C36C94">
        <w:rPr>
          <w:rFonts w:cs="Times New Roman" w:eastAsia="Times New Roman"/>
          <w:lang w:eastAsia="hr-HR"/>
        </w:rPr>
        <w:t xml:space="preserve"> 104/17,</w:t>
      </w:r>
      <w:r w:rsidRPr="00905680">
        <w:rPr>
          <w:rFonts w:cs="Times New Roman" w:eastAsia="Times New Roman"/>
          <w:lang w:eastAsia="hr-HR"/>
        </w:rPr>
        <w:t xml:space="preserve"> dal</w:t>
      </w:r>
      <w:r w:rsidR="00C36C94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740573">
        <w:rPr>
          <w:rFonts w:cs="Times New Roman" w:eastAsia="Times New Roman"/>
          <w:lang w:eastAsia="hr-HR"/>
        </w:rPr>
        <w:t>ORHIDEJA GLAMUR j.d.o.o., Zagreb, Lonjščina 3b, OIB: 61812752949.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740573">
        <w:rPr>
          <w:rFonts w:cs="Times New Roman" w:eastAsia="Times New Roman"/>
          <w:lang w:eastAsia="hr-HR"/>
        </w:rPr>
        <w:t>236</w:t>
      </w:r>
      <w:r w:rsidR="00C36C94">
        <w:rPr>
          <w:rFonts w:cs="Times New Roman" w:eastAsia="Times New Roman"/>
          <w:lang w:eastAsia="hr-HR"/>
        </w:rPr>
        <w:t xml:space="preserve">/17 od </w:t>
      </w:r>
      <w:r w:rsidR="00740573">
        <w:rPr>
          <w:rFonts w:cs="Times New Roman" w:eastAsia="Times New Roman"/>
          <w:lang w:eastAsia="hr-HR"/>
        </w:rPr>
        <w:t>24. listopada</w:t>
      </w:r>
      <w:r w:rsidR="00C36C94">
        <w:rPr>
          <w:rFonts w:cs="Times New Roman" w:eastAsia="Times New Roman"/>
          <w:lang w:eastAsia="hr-HR"/>
        </w:rPr>
        <w:t xml:space="preserve"> 2017.</w:t>
      </w:r>
      <w:r w:rsidR="008550F1">
        <w:rPr>
          <w:rFonts w:cs="Times New Roman" w:eastAsia="Times New Roman"/>
          <w:lang w:eastAsia="hr-HR"/>
        </w:rPr>
        <w:t xml:space="preserve">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740573">
        <w:rPr>
          <w:rFonts w:cs="Times New Roman" w:eastAsia="Times New Roman"/>
          <w:lang w:eastAsia="hr-HR"/>
        </w:rPr>
        <w:t>8. veljače 2018</w:t>
      </w:r>
      <w:r w:rsidR="008550F1">
        <w:rPr>
          <w:rFonts w:cs="Times New Roman" w:eastAsia="Times New Roman"/>
          <w:lang w:eastAsia="hr-HR"/>
        </w:rPr>
        <w:t>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740573">
        <w:rPr>
          <w:rFonts w:cs="Times New Roman" w:eastAsia="Times New Roman"/>
          <w:lang w:eastAsia="hr-HR"/>
        </w:rPr>
        <w:t>izdavanja potvrde</w:t>
      </w:r>
      <w:r w:rsidR="00CC70BA">
        <w:rPr>
          <w:rFonts w:cs="Times New Roman" w:eastAsia="Times New Roman"/>
          <w:lang w:eastAsia="hr-HR"/>
        </w:rPr>
        <w:t xml:space="preserve">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740573">
        <w:rPr>
          <w:rFonts w:cs="Times New Roman" w:eastAsia="Times New Roman"/>
          <w:lang w:eastAsia="hr-HR"/>
        </w:rPr>
        <w:t>150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740573">
        <w:rPr>
          <w:rFonts w:cs="Times New Roman" w:eastAsia="Times New Roman"/>
          <w:lang w:eastAsia="hr-HR"/>
        </w:rPr>
        <w:t>36.181,76</w:t>
      </w:r>
      <w:r w:rsidR="006D5B60">
        <w:rPr>
          <w:rFonts w:cs="Times New Roman" w:eastAsia="Times New Roman"/>
          <w:lang w:eastAsia="hr-HR"/>
        </w:rPr>
        <w:t xml:space="preserve"> kn</w:t>
      </w:r>
      <w:r w:rsidR="008550F1">
        <w:rPr>
          <w:rFonts w:cs="Times New Roman" w:eastAsia="Times New Roman"/>
          <w:lang w:eastAsia="hr-HR"/>
        </w:rPr>
        <w:t xml:space="preserve"> (list </w:t>
      </w:r>
      <w:r w:rsidR="00740573">
        <w:rPr>
          <w:rFonts w:cs="Times New Roman" w:eastAsia="Times New Roman"/>
          <w:lang w:eastAsia="hr-HR"/>
        </w:rPr>
        <w:t>25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6D5B60" w:rsidP="008550F1" w:rsidR="006D5B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740573">
        <w:rPr>
          <w:rFonts w:cs="Times New Roman" w:eastAsia="Times New Roman"/>
          <w:lang w:eastAsia="hr-HR"/>
        </w:rPr>
        <w:t>22</w:t>
      </w:r>
      <w:r>
        <w:rPr>
          <w:rFonts w:cs="Times New Roman" w:eastAsia="Times New Roman"/>
          <w:lang w:eastAsia="hr-HR"/>
        </w:rPr>
        <w:t xml:space="preserve"> spisa).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Uvjerenja Centra za vozila Hrvatske d.d., Zagreb, od </w:t>
      </w:r>
      <w:r w:rsidR="00DB5103">
        <w:rPr>
          <w:rFonts w:cs="Times New Roman" w:eastAsia="Times New Roman"/>
          <w:lang w:eastAsia="hr-HR"/>
        </w:rPr>
        <w:t>20. veljače</w:t>
      </w:r>
      <w:r>
        <w:rPr>
          <w:rFonts w:cs="Times New Roman" w:eastAsia="Times New Roman"/>
          <w:lang w:eastAsia="hr-HR"/>
        </w:rPr>
        <w:t xml:space="preserve"> 2018. proizlazi da dužnik </w:t>
      </w:r>
      <w:r w:rsidR="00740573">
        <w:rPr>
          <w:rFonts w:cs="Times New Roman" w:eastAsia="Times New Roman"/>
          <w:lang w:eastAsia="hr-HR"/>
        </w:rPr>
        <w:t xml:space="preserve">nije </w:t>
      </w:r>
      <w:r w:rsidR="00DB5103">
        <w:rPr>
          <w:rFonts w:cs="Times New Roman" w:eastAsia="Times New Roman"/>
          <w:lang w:eastAsia="hr-HR"/>
        </w:rPr>
        <w:t>evidentiran kao vlasnik vozila</w:t>
      </w:r>
      <w:r>
        <w:rPr>
          <w:rFonts w:cs="Times New Roman" w:eastAsia="Times New Roman"/>
          <w:lang w:eastAsia="hr-HR"/>
        </w:rPr>
        <w:t xml:space="preserve"> (list </w:t>
      </w:r>
      <w:r w:rsidR="00740573">
        <w:rPr>
          <w:rFonts w:cs="Times New Roman" w:eastAsia="Times New Roman"/>
          <w:lang w:eastAsia="hr-HR"/>
        </w:rPr>
        <w:t>26</w:t>
      </w:r>
      <w:r>
        <w:rPr>
          <w:rFonts w:cs="Times New Roman" w:eastAsia="Times New Roman"/>
          <w:lang w:eastAsia="hr-HR"/>
        </w:rPr>
        <w:t xml:space="preserve"> spisa).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740573">
        <w:rPr>
          <w:rFonts w:cs="Times New Roman" w:eastAsia="Times New Roman"/>
          <w:lang w:eastAsia="hr-HR"/>
        </w:rPr>
        <w:t>16. ožujka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555" w:rsidP="00537B78" w:rsidR="00177555">
      <w:r>
        <w:separator/>
      </w:r>
    </w:p>
  </w:endnote>
  <w:endnote w:id="0" w:type="continuationSeparator">
    <w:p w:rsidRDefault="00177555" w:rsidP="00537B78" w:rsidR="00177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555" w:rsidP="00537B78" w:rsidR="00177555">
      <w:r>
        <w:separator/>
      </w:r>
    </w:p>
  </w:footnote>
  <w:footnote w:id="0" w:type="continuationSeparator">
    <w:p w:rsidRDefault="00177555" w:rsidP="00537B78" w:rsidR="00177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62B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740573">
      <w:t>236</w:t>
    </w:r>
    <w:r w:rsidR="00C36C94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555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C8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62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B6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573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7AD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C94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103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A14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2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St-236/2017</izvorni_sadrzaj>
    <derivirana_varijabla naziv="DomainObject.Predmet.OznakaBroj_1">St-236/2017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ORHIDEJA GLAMUR jednostavno društvo s ograničenom odgovornošću za cvjećarsko aranžerske usluge zastupanog po punomoćniku Tatjana Zorić</izvorni_sadrzaj>
    <derivirana_varijabla naziv="DomainObject.Predmet.ProtustrankaFormated_1">  ORHIDEJA GLAMUR jednostavno društvo s ograničenom odgovornošću za cvjećarsko aranžerske usluge zastupanog po punomoćniku Tatjana Zorić</derivirana_varijabla>
  </DomainObject.Predmet.ProtustrankaFormated>
  <DomainObject.Predmet.ProtustrankaFormatedOIB>
    <izvorni_sadrzaj>  ORHIDEJA GLAMUR jednostavno društvo s ograničenom odgovornošću za cvjećarsko aranžerske usluge, OIB 61812752949 zastupanog po punomoćniku Tatjana Zorić</izvorni_sadrzaj>
    <derivirana_varijabla naziv="DomainObject.Predmet.ProtustrankaFormatedOIB_1">  ORHIDEJA GLAMUR jednostavno društvo s ograničenom odgovornošću za cvjećarsko aranžerske usluge, OIB 61812752949 zastupanog po punomoćniku Tatjana Zorić</derivirana_varijabla>
  </DomainObject.Predmet.ProtustrankaFormatedOIB>
  <DomainObject.Predmet.ProtustrankaFormatedWithAdress>
    <izvorni_sadrzaj> ORHIDEJA GLAMUR jednostavno društvo s ograničenom odgovornošću za cvjećarsko aranžerske usluge, Lonjšćina 3/B, 10000 Zagreb zastupanog po punomoćniku Tatjana Zorić</izvorni_sadrzaj>
    <derivirana_varijabla naziv="DomainObject.Predmet.ProtustrankaFormatedWithAdress_1"> ORHIDEJA GLAMUR jednostavno društvo s ograničenom odgovornošću za cvjećarsko aranžerske usluge, Lonjšćina 3/B, 10000 Zagreb zastupanog po punomoćniku Tatjana Zorić</derivirana_varijabla>
  </DomainObject.Predmet.ProtustrankaFormatedWithAdress>
  <DomainObject.Predmet.ProtustrankaFormatedWithAdressOIB>
    <izvorni_sadrzaj> ORHIDEJA GLAMUR jednostavno društvo s ograničenom odgovornošću za cvjećarsko aranžerske usluge, OIB 61812752949, Lonjšćina 3/B, 10000 Zagreb zastupanog po punomoćniku Tatjana Zorić</izvorni_sadrzaj>
    <derivirana_varijabla naziv="DomainObject.Predmet.ProtustrankaFormatedWithAdressOIB_1"> ORHIDEJA GLAMUR jednostavno društvo s ograničenom odgovornošću za cvjećarsko aranžerske usluge, OIB 61812752949, Lonjšćina 3/B, 10000 Zagreb zastupanog po punomoćniku Tatjana Zorić</derivirana_varijabla>
  </DomainObject.Predmet.ProtustrankaFormatedWithAdressOIB>
  <DomainObject.Predmet.ProtustrankaWithAdress>
    <izvorni_sadrzaj>ORHIDEJA GLAMUR jednostavno društvo s ograničenom odgovornošću za cvjećarsko aranžerske usluge Lonjšćina 3/B, 10000 Zagreb</izvorni_sadrzaj>
    <derivirana_varijabla naziv="DomainObject.Predmet.ProtustrankaWithAdress_1">ORHIDEJA GLAMUR jednostavno društvo s ograničenom odgovornošću za cvjećarsko aranžerske usluge Lonjšćina 3/B, 10000 Zagreb</derivirana_varijabla>
  </DomainObject.Predmet.ProtustrankaWithAdress>
  <DomainObject.Predmet.ProtustrankaWithAdressOIB>
    <izvorni_sadrzaj>ORHIDEJA GLAMUR jednostavno društvo s ograničenom odgovornošću za cvjećarsko aranžerske usluge, OIB 61812752949, Lonjšćina 3/B, 10000 Zagreb</izvorni_sadrzaj>
    <derivirana_varijabla naziv="DomainObject.Predmet.ProtustrankaWithAdressOIB_1">ORHIDEJA GLAMUR jednostavno društvo s ograničenom odgovornošću za cvjećarsko aranžerske usluge, OIB 61812752949, Lonjšćina 3/B, 10000 Zagreb</derivirana_varijabla>
  </DomainObject.Predmet.ProtustrankaWithAdressOIB>
  <DomainObject.Predmet.ProtustrankaNazivFormated>
    <izvorni_sadrzaj>ORHIDEJA GLAMUR jednostavno društvo s ograničenom odgovornošću za cvjećarsko aranžerske usluge</izvorni_sadrzaj>
    <derivirana_varijabla naziv="DomainObject.Predmet.ProtustrankaNazivFormated_1">ORHIDEJA GLAMUR jednostavno društvo s ograničenom odgovornošću za cvjećarsko aranžerske usluge</derivirana_varijabla>
  </DomainObject.Predmet.ProtustrankaNazivFormated>
  <DomainObject.Predmet.ProtustrankaNazivFormatedOIB>
    <izvorni_sadrzaj>ORHIDEJA GLAMUR jednostavno društvo s ograničenom odgovornošću za cvjećarsko aranžerske usluge, OIB 61812752949</izvorni_sadrzaj>
    <derivirana_varijabla naziv="DomainObject.Predmet.ProtustrankaNazivFormatedOIB_1">ORHIDEJA GLAMUR jednostavno društvo s ograničenom odgovornošću za cvjećarsko aranžerske usluge, OIB 61812752949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ORHIDEJA GLAMUR jednostavno društvo s ograničenom odgovornošću za cvjećarsko aranžerske usluge zastupanog po punomoćniku Tatjana Zorić</item>
    </izvorni_sadrzaj>
    <derivirana_varijabla naziv="DomainObject.Predmet.ProtuStrankaListFormated_1">
      <item>ORHIDEJA GLAMUR jednostavno društvo s ograničenom odgovornošću za cvjećarsko aranžerske usluge zastupanog po punomoćniku Tatjana Zorić</item>
    </derivirana_varijabla>
  </DomainObject.Predmet.ProtuStrankaListFormated>
  <DomainObject.Predmet.ProtuStrankaListFormatedOIB>
    <izvorni_sadrzaj>
      <item>ORHIDEJA GLAMUR jednostavno društvo s ograničenom odgovornošću za cvjećarsko aranžerske usluge, OIB 61812752949 zastupanog po punomoćniku Tatjana Zorić</item>
    </izvorni_sadrzaj>
    <derivirana_varijabla naziv="DomainObject.Predmet.ProtuStrankaListFormatedOIB_1">
      <item>ORHIDEJA GLAMUR jednostavno društvo s ograničenom odgovornošću za cvjećarsko aranžerske usluge, OIB 61812752949 zastupanog po punomoćniku Tatjana Zorić</item>
    </derivirana_varijabla>
  </DomainObject.Predmet.ProtuStrankaListFormatedOIB>
  <DomainObject.Predmet.ProtuStrankaListFormatedWithAdress>
    <izvorni_sadrzaj>
      <item>ORHIDEJA GLAMUR jednostavno društvo s ograničenom odgovornošću za cvjećarsko aranžerske usluge, Lonjšćina 3/B, 10000 Zagreb zastupanog po punomoćniku Tatjana Zorić</item>
    </izvorni_sadrzaj>
    <derivirana_varijabla naziv="DomainObject.Predmet.ProtuStrankaListFormatedWithAdress_1">
      <item>ORHIDEJA GLAMUR jednostavno društvo s ograničenom odgovornošću za cvjećarsko aranžerske usluge, Lonjšćina 3/B, 10000 Zagreb zastupanog po punomoćniku Tatjana Zorić</item>
    </derivirana_varijabla>
  </DomainObject.Predmet.ProtuStrankaListFormatedWithAdress>
  <DomainObject.Predmet.ProtuStrankaListFormatedWithAdressOIB>
    <izvorni_sadrzaj>
      <item>ORHIDEJA GLAMUR jednostavno društvo s ograničenom odgovornošću za cvjećarsko aranžerske usluge, OIB 61812752949, Lonjšćina 3/B, 10000 Zagreb zastupanog po punomoćniku Tatjana Zorić</item>
    </izvorni_sadrzaj>
    <derivirana_varijabla naziv="DomainObject.Predmet.ProtuStrankaListFormatedWithAdressOIB_1">
      <item>ORHIDEJA GLAMUR jednostavno društvo s ograničenom odgovornošću za cvjećarsko aranžerske usluge, OIB 61812752949, Lonjšćina 3/B, 10000 Zagreb zastupanog po punomoćniku Tatjana Zorić</item>
    </derivirana_varijabla>
  </DomainObject.Predmet.ProtuStrankaListFormatedWithAdressOIB>
  <DomainObject.Predmet.ProtuStrankaListNazivFormated>
    <izvorni_sadrzaj>
      <item>ORHIDEJA GLAMUR jednostavno društvo s ograničenom odgovornošću za cvjećarsko aranžerske usluge</item>
    </izvorni_sadrzaj>
    <derivirana_varijabla naziv="DomainObject.Predmet.ProtuStrankaListNazivFormated_1">
      <item>ORHIDEJA GLAMUR jednostavno društvo s ograničenom odgovornošću za cvjećarsko aranžerske usluge</item>
    </derivirana_varijabla>
  </DomainObject.Predmet.ProtuStrankaListNazivFormated>
  <DomainObject.Predmet.ProtuStrankaListNazivFormatedOIB>
    <izvorni_sadrzaj>
      <item>ORHIDEJA GLAMUR jednostavno društvo s ograničenom odgovornošću za cvjećarsko aranžerske usluge, OIB 61812752949</item>
    </izvorni_sadrzaj>
    <derivirana_varijabla naziv="DomainObject.Predmet.ProtuStrankaListNazivFormatedOIB_1">
      <item>ORHIDEJA GLAMUR jednostavno društvo s ograničenom odgovornošću za cvjećarsko aranžerske usluge, OIB 61812752949</item>
    </derivirana_varijabla>
  </DomainObject.Predmet.ProtuStrankaListNazivFormatedOIB>
  <DomainObject.Predmet.OstaliListFormated>
    <izvorni_sadrzaj>
      <item>Tatjana Zorić punomoćnik sudionika u postupku ORHIDEJA GLAMUR jednostavno društvo s ograničenom odgovornošću za cvjećarsko aranžerske usluge</item>
    </izvorni_sadrzaj>
    <derivirana_varijabla naziv="DomainObject.Predmet.OstaliListFormated_1">
      <item>Tatjana Zorić punomoćnik sudionika u postupku ORHIDEJA GLAMUR jednostavno društvo s ograničenom odgovornošću za cvjećarsko aranžerske usluge</item>
    </derivirana_varijabla>
  </DomainObject.Predmet.OstaliListFormated>
  <DomainObject.Predmet.OstaliListFormatedOIB>
    <izvorni_sadrzaj>
      <item>Tatjana Zorić, OIB 49700422436 punomoćnik sudionika u postupku ORHIDEJA GLAMUR jednostavno društvo s ograničenom odgovornošću za cvjećarsko aranžerske usluge</item>
    </izvorni_sadrzaj>
    <derivirana_varijabla naziv="DomainObject.Predmet.OstaliListFormatedOIB_1">
      <item>Tatjana Zorić, OIB 49700422436 punomoćnik sudionika u postupku ORHIDEJA GLAMUR jednostavno društvo s ograničenom odgovornošću za cvjećarsko aranžerske usluge</item>
    </derivirana_varijabla>
  </DomainObject.Predmet.OstaliListFormatedOIB>
  <DomainObject.Predmet.OstaliListFormatedWithAdress>
    <izvorni_sadrzaj>
      <item>Tatjana Zorić, Lonjšćina 3b, 10000 Zagreb punomoćnik sudionika u postupku ORHIDEJA GLAMUR jednostavno društvo s ograničenom odgovornošću za cvjećarsko aranžerske usluge</item>
    </izvorni_sadrzaj>
    <derivirana_varijabla naziv="DomainObject.Predmet.OstaliListFormatedWithAdress_1">
      <item>Tatjana Zorić, Lonjšćina 3b, 10000 Zagreb punomoćnik sudionika u postupku ORHIDEJA GLAMUR jednostavno društvo s ograničenom odgovornošću za cvjećarsko aranžerske usluge</item>
    </derivirana_varijabla>
  </DomainObject.Predmet.OstaliListFormatedWithAdress>
  <DomainObject.Predmet.OstaliListFormatedWithAdressOIB>
    <izvorni_sadrzaj>
      <item>Tatjana Zorić, OIB 49700422436, Lonjšćina 3b, 10000 Zagreb punomoćnik sudionika u postupku ORHIDEJA GLAMUR jednostavno društvo s ograničenom odgovornošću za cvjećarsko aranžerske usluge</item>
    </izvorni_sadrzaj>
    <derivirana_varijabla naziv="DomainObject.Predmet.OstaliListFormatedWithAdressOIB_1">
      <item>Tatjana Zorić, OIB 49700422436, Lonjšćina 3b, 10000 Zagreb punomoćnik sudionika u postupku ORHIDEJA GLAMUR jednostavno društvo s ograničenom odgovornošću za cvjećarsko aranžerske usluge</item>
    </derivirana_varijabla>
  </DomainObject.Predmet.OstaliListFormatedWithAdressOIB>
  <DomainObject.Predmet.OstaliListNazivFormated>
    <izvorni_sadrzaj>
      <item>Tatjana Zorić</item>
    </izvorni_sadrzaj>
    <derivirana_varijabla naziv="DomainObject.Predmet.OstaliListNazivFormated_1">
      <item>Tatjana Zorić</item>
    </derivirana_varijabla>
  </DomainObject.Predmet.OstaliListNazivFormated>
  <DomainObject.Predmet.OstaliListNazivFormatedOIB>
    <izvorni_sadrzaj>
      <item>Tatjana Zorić, OIB 49700422436</item>
    </izvorni_sadrzaj>
    <derivirana_varijabla naziv="DomainObject.Predmet.OstaliListNazivFormatedOIB_1">
      <item>Tatjana Zorić, OIB 49700422436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ORHIDEJA GLAMUR jednostavno društvo s ograničenom odgovornošću za cvjećarsko aranžerske usluge</izvorni_sadrzaj>
    <derivirana_varijabla naziv="DomainObject.Predmet.ProtustrankaIDrugi_1">ORHIDEJA GLAMUR jednostavno društvo s ograničenom odgovornošću za cvjećarsko aranžerske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ORHIDEJA GLAMUR jednostavno društvo s ograničenom odgovornošću za cvjećarsko aranžerske usluge, OIB 61812752949, Lonjšćina 3/B, 10000 Zagreb</izvorni_sadrzaj>
    <derivirana_varijabla naziv="DomainObject.Predmet.ProtustrankaIDrugiAdressOIB_1">ORHIDEJA GLAMUR jednostavno društvo s ograničenom odgovornošću za cvjećarsko aranžerske usluge, OIB 61812752949, Lonjšćina 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ORHIDEJA GLAMUR jednostavno društvo s ograničenom odgovornošću za cvjećarsko aranžerske usluge</item>
      <item>Tatjana Zorić</item>
    </izvorni_sadrzaj>
    <derivirana_varijabla naziv="DomainObject.Predmet.SudioniciListNaziv_1">
      <item>FINA Regionalni centar Zagreb</item>
      <item>ORHIDEJA GLAMUR jednostavno društvo s ograničenom odgovornošću za cvjećarsko aranžerske usluge</item>
      <item>Tatjana Zorić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ORHIDEJA GLAMUR jednostavno društvo s ograničenom odgovornošću za cvjećarsko aranžerske usluge, OIB 61812752949, Lonjšćina 3/B,10000 Zagreb</item>
      <item>Tatjana Zorić, OIB 49700422436, Lonjšćina 3b,10000 Zagreb</item>
    </izvorni_sadrzaj>
    <derivirana_varijabla naziv="DomainObject.Predmet.SudioniciListAdressOIB_1">
      <item>FINA Regionalni centar Zagreb, OIB 85821130368, Trg svibanjskih žrtava 1995. br. 1,10000 Zagreb</item>
      <item>ORHIDEJA GLAMUR jednostavno društvo s ograničenom odgovornošću za cvjećarsko aranžerske usluge, OIB 61812752949, Lonjšćina 3/B,10000 Zagreb</item>
      <item>Tatjana Zorić, OIB 49700422436, Lonjšćina 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C7BCB8-69EA-497D-8878-B1CEAFF1F8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2371</properties:Characters>
  <properties:Lines>71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2018-03-16T13:28:00Z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2018-03-16T13:29:00Z</cp:lastPrinted>
  <dcterms:modified xmlns:xsi="http://www.w3.org/2001/XMLSchema-instance" xsi:type="dcterms:W3CDTF">2018-03-16T13:29:00Z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PREDUJMA-St-236-17.docx)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