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f17c" w14:paraId="1a8f17c" w:rsidRDefault="005018A4" w:rsidP="008F155F" w:rsidR="005018A4" w:rsidRPr="00ED0962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ED0962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D096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962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</w:t>
      </w:r>
    </w:p>
    <w:p w:rsidRDefault="005018A4" w:rsidP="008F155F" w:rsidR="005018A4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ED0962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8F155F" w:rsidR="005018A4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ED0962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8F155F" w:rsidR="005018A4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ED0962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ED0962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5018A4" w:rsidP="008F155F" w:rsidR="005018A4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EA5A55" w:rsidRPr="00ED0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8F155F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D0962" w:rsidP="008F155F" w:rsidR="00ED0962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5018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ED0962">
        <w:rPr>
          <w:rFonts w:cs="Times New Roman" w:hAnsi="Times New Roman" w:ascii="Times New Roman"/>
          <w:sz w:val="24"/>
          <w:szCs w:val="24"/>
        </w:rPr>
        <w:t>Zagrebu</w:t>
      </w:r>
      <w:r w:rsidRPr="00ED0962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ED0962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ED0962">
        <w:rPr>
          <w:rFonts w:cs="Times New Roman" w:hAnsi="Times New Roman" w:ascii="Times New Roman"/>
          <w:sz w:val="24"/>
          <w:szCs w:val="24"/>
        </w:rPr>
        <w:t>,</w:t>
      </w:r>
      <w:r w:rsidR="005018A4" w:rsidRPr="00ED0962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ED0962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ED0962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ED0962">
        <w:rPr>
          <w:rFonts w:cs="Times New Roman" w:hAnsi="Times New Roman" w:ascii="Times New Roman"/>
          <w:sz w:val="24"/>
          <w:szCs w:val="24"/>
        </w:rPr>
        <w:t xml:space="preserve"> dana </w:t>
      </w:r>
      <w:r w:rsidR="00C337A9" w:rsidRPr="00ED0962">
        <w:rPr>
          <w:rFonts w:cs="Times New Roman" w:hAnsi="Times New Roman" w:ascii="Times New Roman"/>
          <w:sz w:val="24"/>
          <w:szCs w:val="24"/>
        </w:rPr>
        <w:t>14. ožujka 2018</w:t>
      </w:r>
      <w:r w:rsidRPr="00ED096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F155F" w:rsidP="008F155F" w:rsidR="008F155F" w:rsidRPr="00ED09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F155F" w:rsidP="008F155F" w:rsidR="008F155F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F155F" w:rsidR="00C875FB" w:rsidRPr="00ED096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ED096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337A9" w:rsidRPr="00ED0962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="00EA5A55" w:rsidRPr="00ED0962">
        <w:rPr>
          <w:rFonts w:cs="Times New Roman" w:hAnsi="Times New Roman" w:ascii="Times New Roman"/>
          <w:sz w:val="24"/>
          <w:szCs w:val="24"/>
        </w:rPr>
        <w:t xml:space="preserve"> u stečajnom postupku primjenom pravila o ovrsi i to</w:t>
      </w:r>
      <w:r w:rsidR="005018A4" w:rsidRPr="00ED0962">
        <w:rPr>
          <w:rFonts w:cs="Times New Roman" w:hAnsi="Times New Roman" w:ascii="Times New Roman"/>
          <w:sz w:val="24"/>
          <w:szCs w:val="24"/>
        </w:rPr>
        <w:t xml:space="preserve">: </w:t>
      </w:r>
      <w:r w:rsidR="00C875FB" w:rsidRPr="00ED0962">
        <w:rPr>
          <w:rFonts w:cs="Times New Roman" w:hAnsi="Times New Roman" w:ascii="Times New Roman"/>
          <w:sz w:val="24"/>
          <w:szCs w:val="24"/>
        </w:rPr>
        <w:t xml:space="preserve">zemljište na kojem postoji razlučno pravo </w:t>
      </w:r>
      <w:r w:rsidR="00FD4E0D" w:rsidRPr="00ED0962">
        <w:rPr>
          <w:rFonts w:cs="Times New Roman" w:hAnsi="Times New Roman" w:ascii="Times New Roman"/>
          <w:sz w:val="24"/>
          <w:szCs w:val="24"/>
        </w:rPr>
        <w:t>PRIMA ULAGANJA d.o.o., Oporovečki Majdaki 17, Zagreb, OIB: 31859434353</w:t>
      </w:r>
      <w:r w:rsidR="00C875FB" w:rsidRPr="00ED0962">
        <w:rPr>
          <w:rFonts w:cs="Times New Roman" w:hAnsi="Times New Roman" w:ascii="Times New Roman"/>
          <w:sz w:val="24"/>
          <w:szCs w:val="24"/>
        </w:rPr>
        <w:t xml:space="preserve">, </w:t>
      </w:r>
      <w:r w:rsidR="00FD4E0D" w:rsidRPr="00ED0962">
        <w:rPr>
          <w:rFonts w:cs="Times New Roman" w:hAnsi="Times New Roman" w:ascii="Times New Roman"/>
          <w:sz w:val="24"/>
          <w:szCs w:val="24"/>
        </w:rPr>
        <w:t>građevinsko zemljište ukupne površine 18.600 m2, prema prostornom planu gospodarske namjene oznake I i M2 i manjim dijelom u zoni SI, a u naravi vodotok, na lokaciji Jastrebarsko, Gospodarska zona Jalšovec, Gospodarska ulica (kazeta N1 i C-IV) izlaz s autoceste A1, Jastrebarsko u smjeru Karlovca, upisano u zemljišne knjige Općinskog suda u Novom Zagrebu, Zemljišnoknjižni odjel Jastrebarsko, u zk.ul.br. 1910 k.o. Cvetković, z.k.č.br. 2002/3, 2002/4, 2002/5, 2002/7 i 2002/8, procijenjene vrijednosti 1.349.800,00 kn.</w:t>
      </w:r>
    </w:p>
    <w:p w:rsidRDefault="00FD4E0D" w:rsidP="008F155F" w:rsidR="00FD4E0D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8F155F" w:rsidR="00EA5A55" w:rsidRPr="00ED096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Z</w:t>
      </w:r>
      <w:r w:rsidR="00EA5A55" w:rsidRPr="00ED0962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8F155F" w:rsidR="00C337A9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8F155F" w:rsidR="00C337A9" w:rsidRPr="00ED096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8F155F" w:rsidR="00C337A9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EA5A55" w:rsidRPr="00ED096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ED0962">
        <w:rPr>
          <w:rFonts w:cs="Times New Roman" w:hAnsi="Times New Roman" w:ascii="Times New Roman"/>
          <w:sz w:val="24"/>
          <w:szCs w:val="24"/>
        </w:rPr>
        <w:t>Općinskom</w:t>
      </w:r>
      <w:r w:rsidR="00C337A9" w:rsidRPr="00ED0962">
        <w:rPr>
          <w:rFonts w:cs="Times New Roman" w:hAnsi="Times New Roman" w:ascii="Times New Roman"/>
          <w:sz w:val="24"/>
          <w:szCs w:val="24"/>
        </w:rPr>
        <w:t xml:space="preserve"> </w:t>
      </w:r>
      <w:r w:rsidR="001D0EF0" w:rsidRPr="00ED0962">
        <w:rPr>
          <w:rFonts w:cs="Times New Roman" w:hAnsi="Times New Roman" w:ascii="Times New Roman"/>
          <w:sz w:val="24"/>
          <w:szCs w:val="24"/>
        </w:rPr>
        <w:t xml:space="preserve">sudu u </w:t>
      </w:r>
      <w:r w:rsidR="00F820FA" w:rsidRPr="00ED0962">
        <w:rPr>
          <w:rFonts w:cs="Times New Roman" w:hAnsi="Times New Roman" w:ascii="Times New Roman"/>
          <w:sz w:val="24"/>
          <w:szCs w:val="24"/>
        </w:rPr>
        <w:t>Novom Zagrebu</w:t>
      </w:r>
      <w:r w:rsidR="001D0EF0" w:rsidRPr="00ED0962">
        <w:rPr>
          <w:rFonts w:cs="Times New Roman" w:hAnsi="Times New Roman" w:ascii="Times New Roman"/>
          <w:sz w:val="24"/>
          <w:szCs w:val="24"/>
        </w:rPr>
        <w:t>, ZK odjelu</w:t>
      </w:r>
      <w:r w:rsidR="00F820FA" w:rsidRPr="00ED0962">
        <w:rPr>
          <w:rFonts w:cs="Times New Roman" w:hAnsi="Times New Roman" w:ascii="Times New Roman"/>
          <w:sz w:val="24"/>
          <w:szCs w:val="24"/>
        </w:rPr>
        <w:t xml:space="preserve"> Jastrebarsko</w:t>
      </w:r>
      <w:r w:rsidRPr="00ED0962">
        <w:rPr>
          <w:rFonts w:cs="Times New Roman" w:hAnsi="Times New Roman" w:ascii="Times New Roman"/>
          <w:sz w:val="24"/>
          <w:szCs w:val="24"/>
        </w:rPr>
        <w:t>,</w:t>
      </w:r>
      <w:r w:rsidR="00EC2A2E" w:rsidRPr="00ED0962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ED0962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ED0962">
        <w:rPr>
          <w:rFonts w:cs="Times New Roman" w:hAnsi="Times New Roman" w:ascii="Times New Roman"/>
          <w:sz w:val="24"/>
          <w:szCs w:val="24"/>
        </w:rPr>
        <w:t>na nekretninama</w:t>
      </w:r>
      <w:r w:rsidRPr="00ED0962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8F155F" w:rsidR="00C337A9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Obrazloženje</w:t>
      </w:r>
    </w:p>
    <w:p w:rsidRDefault="008F155F" w:rsidP="008F155F" w:rsidR="008F155F" w:rsidRPr="00ED0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EA5A55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ED0962">
        <w:rPr>
          <w:rFonts w:cs="Times New Roman" w:hAnsi="Times New Roman" w:ascii="Times New Roman"/>
          <w:sz w:val="24"/>
          <w:szCs w:val="24"/>
        </w:rPr>
        <w:t>,</w:t>
      </w:r>
      <w:r w:rsidRPr="00ED0962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ED0962">
        <w:rPr>
          <w:rFonts w:cs="Times New Roman" w:hAnsi="Times New Roman" w:ascii="Times New Roman"/>
          <w:sz w:val="24"/>
          <w:szCs w:val="24"/>
        </w:rPr>
        <w:t>,</w:t>
      </w:r>
      <w:r w:rsidRPr="00ED0962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ED0962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ED0962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ED0962">
        <w:rPr>
          <w:rFonts w:cs="Times New Roman" w:hAnsi="Times New Roman" w:ascii="Times New Roman"/>
          <w:sz w:val="24"/>
          <w:szCs w:val="24"/>
        </w:rPr>
        <w:t>, 104/17</w:t>
      </w:r>
      <w:r w:rsidRPr="00ED0962">
        <w:rPr>
          <w:rFonts w:cs="Times New Roman" w:hAnsi="Times New Roman" w:ascii="Times New Roman"/>
          <w:sz w:val="24"/>
          <w:szCs w:val="24"/>
        </w:rPr>
        <w:t>)</w:t>
      </w:r>
      <w:r w:rsidR="001D0EF0" w:rsidRPr="00ED0962">
        <w:rPr>
          <w:rFonts w:cs="Times New Roman" w:hAnsi="Times New Roman" w:ascii="Times New Roman"/>
          <w:sz w:val="24"/>
          <w:szCs w:val="24"/>
        </w:rPr>
        <w:t xml:space="preserve">, </w:t>
      </w:r>
      <w:r w:rsidRPr="00ED0962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ED0962">
        <w:rPr>
          <w:rFonts w:cs="Times New Roman" w:hAnsi="Times New Roman" w:ascii="Times New Roman"/>
          <w:sz w:val="24"/>
          <w:szCs w:val="24"/>
        </w:rPr>
        <w:t>,</w:t>
      </w:r>
      <w:r w:rsidRPr="00ED0962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ED0962">
        <w:rPr>
          <w:rFonts w:cs="Times New Roman" w:hAnsi="Times New Roman" w:ascii="Times New Roman"/>
          <w:sz w:val="24"/>
          <w:szCs w:val="24"/>
        </w:rPr>
        <w:t>stečajno</w:t>
      </w:r>
      <w:r w:rsidR="00C337A9" w:rsidRPr="00ED0962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ED0962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ED0962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ED0962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ED0962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F155F" w:rsidP="008F155F" w:rsidR="008F15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F155F" w:rsidR="00B1648A" w:rsidRPr="00ED09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U Zagrebu</w:t>
      </w:r>
      <w:r w:rsidR="00EA5A55" w:rsidRPr="00ED0962">
        <w:rPr>
          <w:rFonts w:cs="Times New Roman" w:hAnsi="Times New Roman" w:ascii="Times New Roman"/>
          <w:sz w:val="24"/>
          <w:szCs w:val="24"/>
        </w:rPr>
        <w:t xml:space="preserve">, </w:t>
      </w:r>
      <w:r w:rsidR="00C337A9" w:rsidRPr="00ED0962">
        <w:rPr>
          <w:rFonts w:cs="Times New Roman" w:hAnsi="Times New Roman" w:ascii="Times New Roman"/>
          <w:sz w:val="24"/>
          <w:szCs w:val="24"/>
        </w:rPr>
        <w:t>1</w:t>
      </w:r>
      <w:r w:rsidRPr="00ED0962">
        <w:rPr>
          <w:rFonts w:cs="Times New Roman" w:hAnsi="Times New Roman" w:ascii="Times New Roman"/>
          <w:sz w:val="24"/>
          <w:szCs w:val="24"/>
        </w:rPr>
        <w:t xml:space="preserve">4. </w:t>
      </w:r>
      <w:r w:rsidR="00C337A9" w:rsidRPr="00ED0962">
        <w:rPr>
          <w:rFonts w:cs="Times New Roman" w:hAnsi="Times New Roman" w:ascii="Times New Roman"/>
          <w:sz w:val="24"/>
          <w:szCs w:val="24"/>
        </w:rPr>
        <w:t>ožujka 2018</w:t>
      </w:r>
      <w:r w:rsidRPr="00ED0962">
        <w:rPr>
          <w:rFonts w:cs="Times New Roman" w:hAnsi="Times New Roman" w:ascii="Times New Roman"/>
          <w:sz w:val="24"/>
          <w:szCs w:val="24"/>
        </w:rPr>
        <w:t>.</w:t>
      </w:r>
      <w:r w:rsidR="008F155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F155F" w:rsidR="00B1648A" w:rsidRPr="00ED096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ab/>
      </w:r>
      <w:r w:rsidRPr="00ED0962">
        <w:rPr>
          <w:rFonts w:cs="Times New Roman" w:hAnsi="Times New Roman" w:ascii="Times New Roman"/>
          <w:sz w:val="24"/>
          <w:szCs w:val="24"/>
        </w:rPr>
        <w:tab/>
      </w:r>
      <w:r w:rsidR="00F56D02" w:rsidRPr="00ED0962">
        <w:rPr>
          <w:rFonts w:cs="Times New Roman" w:hAnsi="Times New Roman" w:ascii="Times New Roman"/>
          <w:sz w:val="24"/>
          <w:szCs w:val="24"/>
        </w:rPr>
        <w:tab/>
      </w:r>
      <w:r w:rsidR="00B1648A" w:rsidRPr="00ED0962">
        <w:rPr>
          <w:rFonts w:cs="Times New Roman" w:hAnsi="Times New Roman" w:ascii="Times New Roman"/>
          <w:sz w:val="24"/>
          <w:szCs w:val="24"/>
        </w:rPr>
        <w:tab/>
      </w:r>
      <w:r w:rsidR="00B1648A" w:rsidRPr="00ED0962">
        <w:rPr>
          <w:rFonts w:cs="Times New Roman" w:hAnsi="Times New Roman" w:ascii="Times New Roman"/>
          <w:sz w:val="24"/>
          <w:szCs w:val="24"/>
        </w:rPr>
        <w:tab/>
      </w:r>
      <w:r w:rsidR="00B1648A" w:rsidRPr="00ED0962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F155F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>Vesna Sremac Šoštar</w:t>
      </w:r>
      <w:r w:rsidR="00F12F20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F12F20" w:rsidP="008F155F" w:rsidR="00F12F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F12F20" w:rsidP="008F155F" w:rsidR="00F12F20" w:rsidRPr="00ED096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12F20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8F155F" w:rsidR="00B1648A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55F" w:rsidP="008F155F" w:rsidR="008F15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55F" w:rsidP="008F155F" w:rsidR="008F15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55F" w:rsidP="008F155F" w:rsidR="008F15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55F" w:rsidP="008F155F" w:rsidR="008F15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8F155F" w:rsidR="00B1648A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F155F" w:rsidR="006F4E0B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ED0962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ED0962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F12F20" w:rsidR="00EA5A55" w:rsidRPr="00ED09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D0962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ED096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9E4" w:rsidP="00EA5A55" w:rsidR="004A19E4">
      <w:pPr>
        <w:spacing w:lineRule="auto" w:line="240" w:after="0"/>
      </w:pPr>
      <w:r>
        <w:separator/>
      </w:r>
    </w:p>
  </w:endnote>
  <w:endnote w:id="0" w:type="continuationSeparator">
    <w:p w:rsidRDefault="004A19E4" w:rsidP="00EA5A55" w:rsidR="004A19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9E4" w:rsidP="00EA5A55" w:rsidR="004A19E4">
      <w:pPr>
        <w:spacing w:lineRule="auto" w:line="240" w:after="0"/>
      </w:pPr>
      <w:r>
        <w:separator/>
      </w:r>
    </w:p>
  </w:footnote>
  <w:footnote w:id="0" w:type="continuationSeparator">
    <w:p w:rsidRDefault="004A19E4" w:rsidP="00EA5A55" w:rsidR="004A19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2F2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0A7DFF"/>
    <w:multiLevelType w:val="hybridMultilevel"/>
    <w:tmpl w:val="776E165C"/>
    <w:lvl w:tplc="E70E8FD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EA02BB"/>
    <w:multiLevelType w:val="hybridMultilevel"/>
    <w:tmpl w:val="C1660EDC"/>
    <w:lvl w:tplc="FC54BB0E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D0EF0"/>
    <w:rsid w:val="002037E7"/>
    <w:rsid w:val="00356874"/>
    <w:rsid w:val="004A19E4"/>
    <w:rsid w:val="004C61FD"/>
    <w:rsid w:val="005018A4"/>
    <w:rsid w:val="00580071"/>
    <w:rsid w:val="00602ED5"/>
    <w:rsid w:val="006F4E0B"/>
    <w:rsid w:val="008F155F"/>
    <w:rsid w:val="008F7260"/>
    <w:rsid w:val="00B1648A"/>
    <w:rsid w:val="00BA009B"/>
    <w:rsid w:val="00C337A9"/>
    <w:rsid w:val="00C875FB"/>
    <w:rsid w:val="00C963CD"/>
    <w:rsid w:val="00EA5A55"/>
    <w:rsid w:val="00EC2A2E"/>
    <w:rsid w:val="00ED0962"/>
    <w:rsid w:val="00F12F20"/>
    <w:rsid w:val="00F56D02"/>
    <w:rsid w:val="00F820FA"/>
    <w:rsid w:val="00FD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D096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12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F2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F20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F2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F2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D096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12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F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F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F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F2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</izvorni_sadrzaj>
    <derivirana_varijabla naziv="DomainObject.Predmet.OstaliListFormated_1">
      <item>VALERIJA HUSNJAK punomoćnik sudionika u postupku NIVA INŽENJERING d.o.o.</item>
      <item>OD RAVLIĆ &amp; ŠURJAK d.o.o.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</izvorni_sadrzaj>
    <derivirana_varijabla naziv="DomainObject.Predmet.OstaliListFormatedOIB_1">
      <item>VALERIJA HUSNJAK, OIB 66103643702 punomoćnik sudionika u postupku NIVA INŽENJERING d.o.o.</item>
      <item>OD RAVLIĆ &amp; ŠURJAK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</derivirana_varijabla>
  </DomainObject.Predmet.OstaliListFormatedWithAdressOIB>
  <DomainObject.Predmet.OstaliListNazivFormated>
    <izvorni_sadrzaj>
      <item>VALERIJA HUSNJAK</item>
      <item>OD RAVLIĆ &amp; ŠURJAK d.o.o.</item>
    </izvorni_sadrzaj>
    <derivirana_varijabla naziv="DomainObject.Predmet.OstaliListNazivFormated_1">
      <item>VALERIJA HUSNJAK</item>
      <item>OD RAVLIĆ &amp; ŠURJAK d.o.o.</item>
    </derivirana_varijabla>
  </DomainObject.Predmet.OstaliListNazivFormated>
  <DomainObject.Predmet.OstaliListNazivFormatedOIB>
    <izvorni_sadrzaj>
      <item>VALERIJA HUSNJAK, OIB 66103643702</item>
      <item>OD RAVLIĆ &amp; ŠURJAK d.o.o.</item>
    </izvorni_sadrzaj>
    <derivirana_varijabla naziv="DomainObject.Predmet.OstaliListNazivFormatedOIB_1">
      <item>VALERIJA HUSNJAK, OIB 66103643702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1994</properties:Characters>
  <properties:Lines>58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2018-03-14T09:18:00Z</dcterms:created>
  <dc:creator>Lea</dc:creator>
  <cp:lastModifiedBy>Matea Bizjak</cp:lastModifiedBy>
  <cp:lastPrinted>2018-03-14T09:57:00Z</cp:lastPrinted>
  <dcterms:modified xmlns:xsi="http://www.w3.org/2001/XMLSchema-instance" xsi:type="dcterms:W3CDTF">2018-03-14T09:57:00Z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prodaja (St-6578-16 RJEŠENJE-ELEKTRONIČKA JAVNA DRAŽBA.- novi zakon-3docx.docx)</vt:lpwstr>
  </prop:property>
  <prop:property name="CC_coloring" pid="5" fmtid="{D5CDD505-2E9C-101B-9397-08002B2CF9AE}">
    <vt:bool>false</vt:bool>
  </prop:property>
</prop:Properties>
</file>