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496a7" w14:paraId="a0496a7" w:rsidRDefault="0071753B" w:rsidP="0071753B" w:rsidR="0071753B">
      <w:pPr>
        <w:ind w:firstLine="567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812" w:rsidP="00B22812" w:rsidR="00B22812">
      <w:pPr>
        <w:jc w:val="both"/>
      </w:pPr>
      <w:r>
        <w:t xml:space="preserve">      Republika Hrvatska</w:t>
      </w:r>
    </w:p>
    <w:p w:rsidRDefault="00B22812" w:rsidP="00B22812" w:rsidR="00B22812">
      <w:pPr>
        <w:jc w:val="both"/>
      </w:pPr>
      <w:r>
        <w:t xml:space="preserve">   Trgovački sud u Zagrebu</w:t>
      </w:r>
    </w:p>
    <w:p w:rsidRDefault="00B22812" w:rsidP="00B22812" w:rsidR="00B22812">
      <w:pPr>
        <w:jc w:val="both"/>
      </w:pPr>
      <w:r>
        <w:t xml:space="preserve">     Zagreb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     66 St-107</w:t>
      </w:r>
      <w:r w:rsidR="00345BE5">
        <w:t>1</w:t>
      </w:r>
      <w:r>
        <w:t>/1</w:t>
      </w:r>
      <w:r w:rsidR="00345BE5">
        <w:t>7</w:t>
      </w:r>
    </w:p>
    <w:p w:rsidRDefault="00B22812" w:rsidP="00B22812" w:rsidR="00B22812">
      <w:pPr>
        <w:jc w:val="both"/>
      </w:pPr>
    </w:p>
    <w:p w:rsidRDefault="00B22812" w:rsidP="00B22812" w:rsidR="00B22812">
      <w:pPr>
        <w:jc w:val="center"/>
      </w:pPr>
      <w:r>
        <w:t>R E P U B L I K A   H R V A T S K A</w:t>
      </w:r>
    </w:p>
    <w:p w:rsidRDefault="00B22812" w:rsidP="00B22812" w:rsidR="00B22812">
      <w:pPr>
        <w:jc w:val="center"/>
      </w:pPr>
    </w:p>
    <w:p w:rsidRDefault="00B22812" w:rsidP="00B22812" w:rsidR="00B22812">
      <w:pPr>
        <w:jc w:val="center"/>
      </w:pPr>
      <w:r>
        <w:t>Z A K L J U Č A K</w:t>
      </w:r>
    </w:p>
    <w:p w:rsidRDefault="00B22812" w:rsidP="00B22812" w:rsidR="00B22812">
      <w:pPr>
        <w:jc w:val="both"/>
      </w:pPr>
    </w:p>
    <w:p w:rsidRDefault="00B22812" w:rsidP="00B22812" w:rsidR="001E318B">
      <w:pPr>
        <w:ind w:firstLine="708"/>
        <w:jc w:val="both"/>
        <w:rPr>
          <w:b/>
        </w:rPr>
      </w:pPr>
      <w:r>
        <w:t xml:space="preserve">Trgovački sud u Zagrebu po  sucu tog suda Mislavu Kolakušiću u pravnoj stvari </w:t>
      </w:r>
      <w:r w:rsidR="00345BE5" w:rsidRPr="00345BE5">
        <w:t xml:space="preserve">povodom zahtjeva FINA, Podružnica Zagreb, Trg svibanjskih žrtava 1995. broj 1, za pokretanje skraćenog stečajnog postupka nad dužnikom MANAS TRGOVINA d.o.o. za usluge, OIB: 92965567227, MBS: 040076531, iz Zagreba, </w:t>
      </w:r>
      <w:proofErr w:type="spellStart"/>
      <w:r w:rsidR="00345BE5" w:rsidRPr="00345BE5">
        <w:t>Tratinska</w:t>
      </w:r>
      <w:proofErr w:type="spellEnd"/>
      <w:r w:rsidR="00345BE5" w:rsidRPr="00345BE5">
        <w:t xml:space="preserve"> 80/A</w:t>
      </w:r>
      <w:r>
        <w:t xml:space="preserve">, </w:t>
      </w:r>
      <w:r w:rsidR="00345BE5">
        <w:t>24</w:t>
      </w:r>
      <w:r>
        <w:t xml:space="preserve">. </w:t>
      </w:r>
      <w:r w:rsidR="00345BE5">
        <w:t>travnja</w:t>
      </w:r>
      <w:r>
        <w:t xml:space="preserve"> 201</w:t>
      </w:r>
      <w:r w:rsidR="00345BE5">
        <w:t>7</w:t>
      </w:r>
      <w:r>
        <w:t>.</w:t>
      </w:r>
    </w:p>
    <w:p w:rsidRDefault="00B22812" w:rsidP="001E318B" w:rsidR="00B22812">
      <w:pPr>
        <w:jc w:val="center"/>
      </w:pPr>
    </w:p>
    <w:p w:rsidRDefault="001E318B" w:rsidP="001E318B" w:rsidR="001E318B">
      <w:pPr>
        <w:jc w:val="center"/>
      </w:pPr>
      <w:r>
        <w:t xml:space="preserve">r i j e š i o    j e </w:t>
      </w:r>
    </w:p>
    <w:p w:rsidRDefault="001E318B" w:rsidP="001E318B" w:rsidR="001E318B">
      <w:pPr>
        <w:jc w:val="center"/>
        <w:rPr>
          <w:b/>
        </w:rPr>
      </w:pPr>
    </w:p>
    <w:p w:rsidRDefault="00B22812" w:rsidP="00B22812" w:rsidR="00B22812">
      <w:pPr>
        <w:ind w:firstLine="709"/>
        <w:jc w:val="both"/>
      </w:pPr>
      <w:r>
        <w:t>I</w:t>
      </w:r>
      <w:r>
        <w:tab/>
      </w:r>
      <w:r w:rsidR="001E318B">
        <w:t>Nalaže se predlagatelju</w:t>
      </w:r>
      <w:r w:rsidR="00345BE5">
        <w:t xml:space="preserve"> HRVATSKA BANKA ZA OBNOVU I RAZVITAK,  Zagreb, Strossmayerov trg 9, OIB:26702280390</w:t>
      </w:r>
      <w:r w:rsidR="001E318B">
        <w:t xml:space="preserve">, u roku od </w:t>
      </w:r>
      <w:r>
        <w:t>15</w:t>
      </w:r>
      <w:r w:rsidR="001E318B">
        <w:t xml:space="preserve"> dana od primitka ovog zaključka uplatiti</w:t>
      </w:r>
      <w:r>
        <w:t xml:space="preserve"> na depozitni račun ovog  suda broj IBAN 9223900011300000460, </w:t>
      </w:r>
      <w:r w:rsidRPr="00B22812">
        <w:t xml:space="preserve">model 05, poziv na broj 2001 – </w:t>
      </w:r>
      <w:r>
        <w:t>107</w:t>
      </w:r>
      <w:r w:rsidR="00345BE5">
        <w:t>1</w:t>
      </w:r>
      <w:r w:rsidRPr="00B22812">
        <w:t>1</w:t>
      </w:r>
      <w:r w:rsidR="00345BE5">
        <w:t>7</w:t>
      </w:r>
      <w:r>
        <w:t xml:space="preserve"> iznos od 6.000,00 kn na ime predujma za pokriće troškova prethodnog postupka te dostaviti dokaz o izvršenoj uplati u </w:t>
      </w:r>
      <w:proofErr w:type="spellStart"/>
      <w:r>
        <w:t>ovosudni</w:t>
      </w:r>
      <w:proofErr w:type="spellEnd"/>
      <w:r>
        <w:t xml:space="preserve"> spis.</w:t>
      </w:r>
    </w:p>
    <w:p w:rsidRDefault="00B22812" w:rsidP="006B0FC9" w:rsidR="001E318B">
      <w:pPr>
        <w:ind w:firstLine="708"/>
        <w:jc w:val="both"/>
      </w:pPr>
      <w:r>
        <w:t>II</w:t>
      </w:r>
      <w:r>
        <w:tab/>
        <w:t xml:space="preserve">Ako predlagatelj ne postupi po nalogu Suda iz točke I </w:t>
      </w:r>
      <w:r w:rsidR="006B0FC9">
        <w:t>ovog rješenja,</w:t>
      </w:r>
      <w:r>
        <w:t xml:space="preserve"> </w:t>
      </w:r>
      <w:r w:rsidR="006B0FC9">
        <w:t>S</w:t>
      </w:r>
      <w:r w:rsidR="006B0FC9" w:rsidRPr="006B0FC9">
        <w:t>ud će po službenoj dužnosti donijeti rješenje o otvaranju i zaključenju stečajnoga postupka.</w:t>
      </w:r>
    </w:p>
    <w:p w:rsidRDefault="001E318B" w:rsidP="001E318B" w:rsidR="001E318B">
      <w:pPr>
        <w:ind w:firstLine="709"/>
        <w:jc w:val="both"/>
      </w:pPr>
    </w:p>
    <w:p w:rsidRDefault="001E318B" w:rsidP="001E318B" w:rsidR="001E318B">
      <w:pPr>
        <w:jc w:val="center"/>
      </w:pPr>
      <w:r>
        <w:t>Obrazloženje</w:t>
      </w:r>
    </w:p>
    <w:p w:rsidRDefault="001E318B" w:rsidP="001E318B" w:rsidR="001E318B">
      <w:pPr>
        <w:pStyle w:val="Tijeloteksta"/>
        <w:jc w:val="center"/>
      </w:pPr>
    </w:p>
    <w:p w:rsidRDefault="001E318B" w:rsidP="00345BE5" w:rsidR="00345BE5">
      <w:pPr>
        <w:jc w:val="both"/>
      </w:pPr>
      <w:r>
        <w:tab/>
      </w:r>
      <w:r w:rsidR="00345BE5">
        <w:t>FINA, Podružnica Zagreb, Trg svibanjskih žrtava 1995. broj 1, podnijela je zahtjev za pokretanje skraćenog stečajnog postupka nad dužnikom.</w:t>
      </w:r>
    </w:p>
    <w:p w:rsidRDefault="00345BE5" w:rsidP="00345BE5" w:rsidR="00345BE5">
      <w:pPr>
        <w:jc w:val="both"/>
      </w:pPr>
      <w:r>
        <w:t>Povodom zahtjeva Sud je 9. veljače 2016. objavio oglas sukladno odredbi članka 430. Stečajnog zakona (NN 71/15 – dalje SZ).</w:t>
      </w:r>
    </w:p>
    <w:p w:rsidRDefault="00345BE5" w:rsidP="00345BE5" w:rsidR="001E318B">
      <w:pPr>
        <w:ind w:firstLine="708"/>
        <w:jc w:val="both"/>
      </w:pPr>
      <w:r>
        <w:t>Odredbom članka 431.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345BE5" w:rsidP="00345BE5" w:rsidR="00345BE5">
      <w:pPr>
        <w:jc w:val="both"/>
      </w:pPr>
      <w:r>
        <w:tab/>
        <w:t>Sud je rješenjem St-5382/16 od 24. veljače 2017. otvorio i istovremeno zaključio stečajni postupak nad dužnikom.</w:t>
      </w:r>
    </w:p>
    <w:p w:rsidRDefault="001E318B" w:rsidP="001E318B" w:rsidR="001E318B">
      <w:pPr>
        <w:ind w:firstLine="708"/>
        <w:jc w:val="both"/>
      </w:pPr>
      <w:r>
        <w:t xml:space="preserve">Vjerovnik </w:t>
      </w:r>
      <w:r w:rsidR="00345BE5" w:rsidRPr="00345BE5">
        <w:t>HRVATSKA BANKA ZA OBNOVU I RAZVITAK,  Zagreb, Strossmayerov trg 9, OIB:26702280390</w:t>
      </w:r>
      <w:r>
        <w:t xml:space="preserve"> </w:t>
      </w:r>
      <w:r w:rsidR="00345BE5">
        <w:t>je protiv navedenog rješenja podnio žalbu koju je Visoki trgovački sud RH uvažio te ukinuo rečeno rješenja Suda i vratio predmet na ponovni postupak.</w:t>
      </w:r>
    </w:p>
    <w:p w:rsidRDefault="001E318B" w:rsidP="001E318B" w:rsidR="001E318B">
      <w:pPr>
        <w:ind w:firstLine="708"/>
        <w:jc w:val="both"/>
      </w:pPr>
      <w:r>
        <w:t xml:space="preserve">Sud je ovim zaključkom pozvao </w:t>
      </w:r>
      <w:r w:rsidR="00345BE5">
        <w:t>vjerovnika</w:t>
      </w:r>
      <w:r>
        <w:t xml:space="preserve"> na uplatu predujma u iznosu od </w:t>
      </w:r>
      <w:r w:rsidR="006B0FC9">
        <w:t>6</w:t>
      </w:r>
      <w:r>
        <w:t xml:space="preserve">.000,00 kuna za pokriće troškova postupka jer se u prethodnom </w:t>
      </w:r>
      <w:r w:rsidR="00345BE5">
        <w:t xml:space="preserve">stečajnom </w:t>
      </w:r>
      <w:r>
        <w:t xml:space="preserve">postupku provode </w:t>
      </w:r>
      <w:r>
        <w:lastRenderedPageBreak/>
        <w:t>neophodne radnje suda i tijela stečajnog postupka koje uzrokuju stvaranje troškova. Tako privremenom stečajnom upravitelju za obavljanje stečajno-upraviteljske službe pripada pravo na nagradu u skladu s Uredbom o kriterijima i načinu obračuna i plaćanje nagrade stečajnom upravitelju ("Narodne novine" broj 105/15). Nadalje, tijekom prethodnog postupka javljaju se i materijalni troškovi (</w:t>
      </w:r>
      <w:proofErr w:type="spellStart"/>
      <w:r>
        <w:t>ptt</w:t>
      </w:r>
      <w:proofErr w:type="spellEnd"/>
      <w:r>
        <w:t xml:space="preserve">, telefon, kopiranje i sl.); zatim bez obzira na temelju koje se odredbe stečaj provedi, postoji obveza arhiviranja dužnikove dokumentacije; u slučaju otvaranja stečajnog postupka, neophodan je trošak zatvaranja žiroračuna, otvaranja novog računa, izrada novog pečata, promjena podataka u Državnom zavodu za statistiku, ovjera potpisa stečajnog upravitelja kod javnog bilježnika itd. Pored navedenog, u prethodnom postupku može se javiti i potreba za vještačenjem, što također iziskuje određene troškove. </w:t>
      </w:r>
    </w:p>
    <w:p w:rsidRDefault="001E318B" w:rsidP="001E318B" w:rsidR="001E318B">
      <w:pPr>
        <w:jc w:val="center"/>
      </w:pPr>
    </w:p>
    <w:p w:rsidRDefault="001E318B" w:rsidP="001E318B" w:rsidR="001E318B">
      <w:pPr>
        <w:jc w:val="center"/>
      </w:pPr>
      <w:r>
        <w:t>U Zagrebu</w:t>
      </w:r>
      <w:r w:rsidR="0071753B">
        <w:t xml:space="preserve"> </w:t>
      </w:r>
      <w:r w:rsidR="00345BE5">
        <w:t>24</w:t>
      </w:r>
      <w:r>
        <w:t xml:space="preserve">. </w:t>
      </w:r>
      <w:r w:rsidR="00345BE5">
        <w:t>travnja</w:t>
      </w:r>
      <w:r>
        <w:t xml:space="preserve"> 201</w:t>
      </w:r>
      <w:r w:rsidR="00345BE5">
        <w:t>7</w:t>
      </w:r>
      <w:r>
        <w:t xml:space="preserve">. </w:t>
      </w:r>
    </w:p>
    <w:p w:rsidRDefault="001E318B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E318B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6B0FC9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Mislav Kolakušić</w:t>
      </w:r>
      <w:r w:rsidR="001E318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926B0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1E318B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E318B" w:rsidP="001E318B" w:rsidR="001E318B"/>
    <w:p w:rsidRDefault="001E318B" w:rsidP="001E318B" w:rsidR="001E318B">
      <w:r>
        <w:t>POUKA O PRAVNOM LIJEKU:</w:t>
      </w:r>
    </w:p>
    <w:p w:rsidRDefault="001E318B" w:rsidP="001E318B" w:rsidR="001E318B">
      <w:r>
        <w:t>Protiv ovog zaključka nije dopuštena žalba (čl. 1</w:t>
      </w:r>
      <w:r w:rsidR="006B0FC9">
        <w:t>1</w:t>
      </w:r>
      <w:r>
        <w:t xml:space="preserve"> st. </w:t>
      </w:r>
      <w:r w:rsidR="006B0FC9">
        <w:t>9</w:t>
      </w:r>
      <w:r>
        <w:t xml:space="preserve"> SZ</w:t>
      </w:r>
      <w:r w:rsidR="006B0FC9">
        <w:t>-a</w:t>
      </w:r>
      <w:r>
        <w:t>).</w:t>
      </w:r>
      <w:r>
        <w:tab/>
      </w:r>
      <w:r>
        <w:tab/>
      </w:r>
    </w:p>
    <w:p w:rsidRDefault="001E318B" w:rsidP="001E318B" w:rsidR="001E318B"/>
    <w:p w:rsidRDefault="001926B0" w:rsidR="001926B0"/>
    <w:p w:rsidRDefault="001926B0" w:rsidP="007A1486" w:rsidR="001926B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926B0" w:rsidP="007A1486" w:rsidR="001926B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926B0" w:rsidP="007A1486" w:rsidR="001926B0" w:rsidRPr="007A1486">
      <w:pPr>
        <w:ind w:left="720"/>
      </w:pPr>
    </w:p>
    <w:p w:rsidRDefault="001926B0" w:rsidR="001926B0"/>
    <w:sectPr w:rsidSect="0071753B" w:rsidR="001926B0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18B"/>
    <w:rsid w:val="001926B0"/>
    <w:rsid w:val="00193667"/>
    <w:rsid w:val="001E318B"/>
    <w:rsid w:val="001F0355"/>
    <w:rsid w:val="00345BE5"/>
    <w:rsid w:val="00461549"/>
    <w:rsid w:val="00635826"/>
    <w:rsid w:val="006B0FC9"/>
    <w:rsid w:val="006E2A6D"/>
    <w:rsid w:val="0071753B"/>
    <w:rsid w:val="008A0731"/>
    <w:rsid w:val="00967F00"/>
    <w:rsid w:val="00B1179E"/>
    <w:rsid w:val="00B22812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1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318B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1E318B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1E318B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E318B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E31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5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53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6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6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6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6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6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1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318B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1E318B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1E318B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E318B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E31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5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53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26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6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6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6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6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64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poziv na uplatu predujma</izvorni_sadrzaj>
    <derivirana_varijabla naziv="DomainObject.Primjedba_1">- poziv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1071</izvorni_sadrzaj>
    <derivirana_varijabla naziv="DomainObject.Predmet.Broj_1">1071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St-1071/2017</izvorni_sadrzaj>
    <derivirana_varijabla naziv="DomainObject.Predmet.OznakaBroj_1">St-1071/2017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MANAS TRGOVINA d.o.o.</izvorni_sadrzaj>
    <derivirana_varijabla naziv="DomainObject.Predmet.ProtustrankaFormated_1">  MANAS TRGOVINA d.o.o.</derivirana_varijabla>
  </DomainObject.Predmet.ProtustrankaFormated>
  <DomainObject.Predmet.ProtustrankaFormatedOIB>
    <izvorni_sadrzaj>  MANAS TRGOVINA d.o.o., OIB 92965567227</izvorni_sadrzaj>
    <derivirana_varijabla naziv="DomainObject.Predmet.ProtustrankaFormatedOIB_1">  MANAS TRGOVINA d.o.o., OIB 92965567227</derivirana_varijabla>
  </DomainObject.Predmet.ProtustrankaFormatedOIB>
  <DomainObject.Predmet.ProtustrankaFormatedWithAdress>
    <izvorni_sadrzaj> MANAS TRGOVINA d.o.o., Tratinska 80/A, 10000 Zagreb</izvorni_sadrzaj>
    <derivirana_varijabla naziv="DomainObject.Predmet.ProtustrankaFormatedWithAdress_1"> MANAS TRGOVINA d.o.o., Tratinska 80/A, 10000 Zagreb</derivirana_varijabla>
  </DomainObject.Predmet.ProtustrankaFormatedWithAdress>
  <DomainObject.Predmet.ProtustrankaFormatedWithAdressOIB>
    <izvorni_sadrzaj> MANAS TRGOVINA d.o.o., OIB 92965567227, Tratinska 80/A, 10000 Zagreb</izvorni_sadrzaj>
    <derivirana_varijabla naziv="DomainObject.Predmet.ProtustrankaFormatedWithAdressOIB_1"> MANAS TRGOVINA d.o.o., OIB 92965567227, Tratinska 80/A, 10000 Zagreb</derivirana_varijabla>
  </DomainObject.Predmet.ProtustrankaFormatedWithAdressOIB>
  <DomainObject.Predmet.ProtustrankaWithAdress>
    <izvorni_sadrzaj>MANAS TRGOVINA d.o.o. Tratinska 80/A, 10000 Zagreb</izvorni_sadrzaj>
    <derivirana_varijabla naziv="DomainObject.Predmet.ProtustrankaWithAdress_1">MANAS TRGOVINA d.o.o. Tratinska 80/A, 10000 Zagreb</derivirana_varijabla>
  </DomainObject.Predmet.ProtustrankaWithAdress>
  <DomainObject.Predmet.ProtustrankaWithAdressOIB>
    <izvorni_sadrzaj>MANAS TRGOVINA d.o.o., OIB 92965567227, Tratinska 80/A, 10000 Zagreb</izvorni_sadrzaj>
    <derivirana_varijabla naziv="DomainObject.Predmet.ProtustrankaWithAdressOIB_1">MANAS TRGOVINA d.o.o., OIB 92965567227, Tratinska 80/A, 10000 Zagreb</derivirana_varijabla>
  </DomainObject.Predmet.ProtustrankaWithAdressOIB>
  <DomainObject.Predmet.ProtustrankaNazivFormated>
    <izvorni_sadrzaj>MANAS TRGOVINA d.o.o.</izvorni_sadrzaj>
    <derivirana_varijabla naziv="DomainObject.Predmet.ProtustrankaNazivFormated_1">MANAS TRGOVINA d.o.o.</derivirana_varijabla>
  </DomainObject.Predmet.ProtustrankaNazivFormated>
  <DomainObject.Predmet.ProtustrankaNazivFormatedOIB>
    <izvorni_sadrzaj>MANAS TRGOVINA d.o.o., OIB 92965567227</izvorni_sadrzaj>
    <derivirana_varijabla naziv="DomainObject.Predmet.ProtustrankaNazivFormatedOIB_1">MANAS TRGOVINA d.o.o., OIB 92965567227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MANAS TRGOVINA d.o.o.</item>
    </izvorni_sadrzaj>
    <derivirana_varijabla naziv="DomainObject.Predmet.ProtuStrankaListFormated_1">
      <item>MANAS TRGOVINA d.o.o.</item>
    </derivirana_varijabla>
  </DomainObject.Predmet.ProtuStrankaListFormated>
  <DomainObject.Predmet.ProtuStrankaListFormatedOIB>
    <izvorni_sadrzaj>
      <item>MANAS TRGOVINA d.o.o., OIB 92965567227</item>
    </izvorni_sadrzaj>
    <derivirana_varijabla naziv="DomainObject.Predmet.ProtuStrankaListFormatedOIB_1">
      <item>MANAS TRGOVINA d.o.o., OIB 92965567227</item>
    </derivirana_varijabla>
  </DomainObject.Predmet.ProtuStrankaListFormatedOIB>
  <DomainObject.Predmet.ProtuStrankaListFormatedWithAdress>
    <izvorni_sadrzaj>
      <item>MANAS TRGOVINA d.o.o., Tratinska 80/A, 10000 Zagreb</item>
    </izvorni_sadrzaj>
    <derivirana_varijabla naziv="DomainObject.Predmet.ProtuStrankaListFormatedWithAdress_1">
      <item>MANAS TRGOVINA d.o.o., Tratinska 80/A, 10000 Zagreb</item>
    </derivirana_varijabla>
  </DomainObject.Predmet.ProtuStrankaListFormatedWithAdress>
  <DomainObject.Predmet.ProtuStrankaListFormatedWithAdressOIB>
    <izvorni_sadrzaj>
      <item>MANAS TRGOVINA d.o.o., OIB 92965567227, Tratinska 80/A, 10000 Zagreb</item>
    </izvorni_sadrzaj>
    <derivirana_varijabla naziv="DomainObject.Predmet.ProtuStrankaListFormatedWithAdressOIB_1">
      <item>MANAS TRGOVINA d.o.o., OIB 92965567227, Tratinska 80/A, 10000 Zagreb</item>
    </derivirana_varijabla>
  </DomainObject.Predmet.ProtuStrankaListFormatedWithAdressOIB>
  <DomainObject.Predmet.ProtuStrankaListNazivFormated>
    <izvorni_sadrzaj>
      <item>MANAS TRGOVINA d.o.o.</item>
    </izvorni_sadrzaj>
    <derivirana_varijabla naziv="DomainObject.Predmet.ProtuStrankaListNazivFormated_1">
      <item>MANAS TRGOVINA d.o.o.</item>
    </derivirana_varijabla>
  </DomainObject.Predmet.ProtuStrankaListNazivFormated>
  <DomainObject.Predmet.ProtuStrankaListNazivFormatedOIB>
    <izvorni_sadrzaj>
      <item>MANAS TRGOVINA d.o.o., OIB 92965567227</item>
    </izvorni_sadrzaj>
    <derivirana_varijabla naziv="DomainObject.Predmet.ProtuStrankaListNazivFormatedOIB_1">
      <item>MANAS TRGOVINA d.o.o., OIB 92965567227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MANAS TRGOVINA d.o.o.</izvorni_sadrzaj>
    <derivirana_varijabla naziv="DomainObject.Predmet.ProtustrankaIDrugi_1">MANAS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MANAS TRGOVINA d.o.o., OIB 92965567227, Tratinska 80/A, 10000 Zagreb</izvorni_sadrzaj>
    <derivirana_varijabla naziv="DomainObject.Predmet.ProtustrankaIDrugiAdressOIB_1">MANAS TRGOVINA d.o.o., OIB 92965567227, Tratinska 80/A,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MANAS TRGOVINA d.o.o.</item>
      <item>FINA Regionalni centar Zagreb</item>
    </izvorni_sadrzaj>
    <derivirana_varijabla naziv="DomainObject.Predmet.SudioniciListNaziv_1">
      <item>MANAS TRGOVINA d.o.o.</item>
      <item>FINA Regionalni centar Zagreb</item>
    </derivirana_varijabla>
  </DomainObject.Predmet.SudioniciListNaziv>
  <DomainObject.Predmet.SudioniciListAdressOIB>
    <izvorni_sadrzaj>
      <item>MANAS TRGOVINA d.o.o., OIB 92965567227, Tratinska 80/A,10000 Zagreb</item>
      <item>FINA Regionalni centar Zagreb, OIB 85821130368, Trg svibanjskih žrtava 1995. br. 1,10000 Zagreb</item>
    </izvorni_sadrzaj>
    <derivirana_varijabla naziv="DomainObject.Predmet.SudioniciListAdressOIB_1">
      <item>MANAS TRGOVINA d.o.o., OIB 92965567227, Tratinska 80/A,10000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92965567227</item>
      <item>, OIB 85821130368</item>
    </izvorni_sadrzaj>
    <derivirana_varijabla naziv="DomainObject.Predmet.SudioniciListNazivOIB_1">
      <item>, OIB 92965567227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A8E98F-5B99-4E2F-8A4E-6EE03A0BC1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3074</properties:Characters>
  <properties:Lines>71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2017-04-24T07:36:00Z</dcterms:created>
  <dc:creator>Mislav Kolakušić</dc:creator>
  <cp:lastModifiedBy>Ivana Stampf</cp:lastModifiedBy>
  <cp:lastPrinted>2016-10-14T05:53:00Z</cp:lastPrinted>
  <dcterms:modified xmlns:xsi="http://www.w3.org/2001/XMLSchema-instance" xsi:type="dcterms:W3CDTF">2017-04-24T08:39:00Z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