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9d0da" w14:paraId="199d0da" w:rsidRDefault="00AE649C" w:rsidP="00B20258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B20258" w:rsidR="00B20258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20258" w:rsidP="00B20258" w:rsidR="00B20258">
      <w:pPr>
        <w:pStyle w:val="NormaleSPIS"/>
        <w:spacing w:after="0"/>
        <w:ind w:firstLine="0"/>
      </w:pPr>
      <w:r>
        <w:t>REPUBLIKA HRVATSKA</w:t>
      </w:r>
    </w:p>
    <w:p w:rsidRDefault="00B20258" w:rsidP="00B20258" w:rsidR="00B20258">
      <w:pPr>
        <w:pStyle w:val="NormaleSPIS"/>
        <w:spacing w:after="0"/>
        <w:ind w:firstLine="0"/>
      </w:pPr>
      <w:r>
        <w:t>TRGOVAČKI SUD U VARAŽDINU</w:t>
      </w:r>
    </w:p>
    <w:p w:rsidRDefault="00B20258" w:rsidP="00B20258" w:rsidR="00B20258">
      <w:pPr>
        <w:spacing w:after="0"/>
        <w:jc w:val="center"/>
      </w:pPr>
    </w:p>
    <w:p w:rsidRDefault="00B20258" w:rsidP="00B20258" w:rsidR="00B20258">
      <w:pPr>
        <w:spacing w:after="0"/>
        <w:jc w:val="center"/>
      </w:pPr>
    </w:p>
    <w:p w:rsidRDefault="00B20258" w:rsidP="00B20258" w:rsidR="00B20258">
      <w:pPr>
        <w:spacing w:after="0"/>
        <w:jc w:val="center"/>
      </w:pPr>
    </w:p>
    <w:p w:rsidRDefault="00B20258" w:rsidP="00B20258" w:rsidR="00B20258">
      <w:pPr>
        <w:spacing w:after="0"/>
      </w:pPr>
      <w:r>
        <w:t xml:space="preserve">                                        U  I M E  R E P U B L I K E  H R V A T S K E</w:t>
      </w:r>
    </w:p>
    <w:p w:rsidRDefault="00B20258" w:rsidP="00B20258" w:rsidR="00B20258">
      <w:pPr>
        <w:spacing w:after="0"/>
      </w:pPr>
    </w:p>
    <w:p w:rsidRDefault="00B20258" w:rsidP="00B20258" w:rsidR="00B20258">
      <w:pPr>
        <w:spacing w:after="0"/>
        <w:jc w:val="center"/>
      </w:pPr>
      <w:r>
        <w:t>R J E Š E NJ E</w:t>
      </w:r>
    </w:p>
    <w:p w:rsidRDefault="00B20258" w:rsidP="00B20258" w:rsidR="00B20258">
      <w:pPr>
        <w:spacing w:after="0"/>
      </w:pPr>
    </w:p>
    <w:p w:rsidRDefault="00B20258" w:rsidP="00B20258" w:rsidR="00B20258">
      <w:pPr>
        <w:spacing w:after="0"/>
        <w:jc w:val="both"/>
        <w:rPr>
          <w:szCs w:val="20"/>
        </w:rPr>
      </w:pPr>
      <w:r>
        <w:tab/>
        <w:t xml:space="preserve">Trgovački sud u Varaždinu, po sudskoj savjetnici toga suda Martini Mašić, u stečajnom postupku u povodu zahtjeva Financijske agencije Regionalni centar Zagreb, Podružnica Varaždin, Augusta Cesarca 2, Varaždin za provedbu skraćenog stečajnog postupka nad dužnikom MATRING d.o.o. Varaždin, Graberje 4, OIB: 47600317053, dana 1. lipnja 2017., </w:t>
      </w:r>
    </w:p>
    <w:p w:rsidRDefault="00B20258" w:rsidP="00B20258" w:rsidR="00B20258">
      <w:pPr>
        <w:spacing w:after="0"/>
        <w:jc w:val="both"/>
      </w:pPr>
    </w:p>
    <w:p w:rsidRDefault="00B20258" w:rsidP="00B20258" w:rsidR="00B20258">
      <w:pPr>
        <w:spacing w:after="0"/>
        <w:jc w:val="center"/>
      </w:pPr>
      <w:r>
        <w:t>r i j e š i o  j e</w:t>
      </w:r>
    </w:p>
    <w:p w:rsidRDefault="00B20258" w:rsidP="00B20258" w:rsidR="00B20258">
      <w:pPr>
        <w:spacing w:after="0"/>
      </w:pPr>
    </w:p>
    <w:p w:rsidRDefault="00B20258" w:rsidP="00B20258" w:rsidR="00B20258">
      <w:pPr>
        <w:spacing w:after="0"/>
        <w:ind w:hanging="705" w:left="1413"/>
        <w:jc w:val="both"/>
      </w:pPr>
      <w:r>
        <w:t>I</w:t>
      </w:r>
      <w:r>
        <w:tab/>
        <w:t>Otvara se stečajni postupak nad stečajnim dužnikom MATRING d.o.o. Varaždin, Graberje 4, OIB: 47600317053, s danom 1. lipnja  2017. u 14,50 sati.</w:t>
      </w:r>
    </w:p>
    <w:p w:rsidRDefault="00B20258" w:rsidP="00B20258" w:rsidR="00B20258">
      <w:pPr>
        <w:spacing w:after="0"/>
        <w:ind w:hanging="705" w:left="1413"/>
        <w:jc w:val="both"/>
      </w:pPr>
    </w:p>
    <w:p w:rsidRDefault="00B20258" w:rsidP="00B20258" w:rsidR="00B20258">
      <w:pPr>
        <w:spacing w:after="0"/>
        <w:ind w:hanging="705" w:left="1410"/>
        <w:jc w:val="both"/>
        <w:rPr>
          <w:szCs w:val="20"/>
        </w:rPr>
      </w:pPr>
      <w:r>
        <w:t>II</w:t>
      </w:r>
      <w:r>
        <w:tab/>
        <w:t>Za stečajnog upravitelja imenuje se Jugoslav Puran iz Bjelovara, Josipa Jelačića 12, OIB: 70582689973.</w:t>
      </w:r>
    </w:p>
    <w:p w:rsidRDefault="00B20258" w:rsidP="00B20258" w:rsidR="00B20258">
      <w:pPr>
        <w:spacing w:after="0"/>
        <w:ind w:hanging="705" w:left="1413"/>
        <w:jc w:val="both"/>
      </w:pPr>
    </w:p>
    <w:p w:rsidRDefault="00B20258" w:rsidP="00B20258" w:rsidR="00B20258">
      <w:pPr>
        <w:spacing w:after="0"/>
        <w:ind w:hanging="705" w:left="1410"/>
        <w:jc w:val="both"/>
        <w:rPr>
          <w:szCs w:val="20"/>
        </w:rPr>
      </w:pPr>
      <w:r>
        <w:t>III</w:t>
      </w:r>
      <w:r>
        <w:tab/>
        <w:t>Zaključuje se stečajni postupak nad stečajnim dužnikom MATRING d.o.o. Varaždin, Graberje 4, OIB: 47600317053.</w:t>
      </w:r>
    </w:p>
    <w:p w:rsidRDefault="00B20258" w:rsidP="00B20258" w:rsidR="00B20258">
      <w:pPr>
        <w:spacing w:after="0"/>
        <w:ind w:hanging="705" w:left="1410"/>
        <w:jc w:val="both"/>
      </w:pPr>
    </w:p>
    <w:p w:rsidRDefault="00B20258" w:rsidP="00B20258" w:rsidR="00B20258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B20258" w:rsidP="00B20258" w:rsidR="00B20258">
      <w:pPr>
        <w:spacing w:after="0"/>
        <w:jc w:val="both"/>
      </w:pPr>
    </w:p>
    <w:p w:rsidRDefault="00B20258" w:rsidP="00B20258" w:rsidR="00B20258">
      <w:pPr>
        <w:spacing w:after="0"/>
        <w:ind w:hanging="711" w:left="1416"/>
        <w:jc w:val="both"/>
      </w:pPr>
      <w:r>
        <w:t>V</w:t>
      </w:r>
      <w:r>
        <w:tab/>
        <w:t>Nakon pravomoćnosti ovoga rješenja stečajni dužnik MATRING d.o.o. Varaždin, Graberje 4, OIB: 47600317053, bit će brisan iz sudskog registra.</w:t>
      </w:r>
    </w:p>
    <w:p w:rsidRDefault="00B20258" w:rsidP="00B20258" w:rsidR="00B20258">
      <w:pPr>
        <w:spacing w:after="0"/>
        <w:jc w:val="center"/>
      </w:pPr>
    </w:p>
    <w:p w:rsidRDefault="00B20258" w:rsidP="00B20258" w:rsidR="00B20258">
      <w:pPr>
        <w:spacing w:after="0"/>
        <w:jc w:val="center"/>
      </w:pPr>
      <w:r>
        <w:t>Obrazloženje</w:t>
      </w:r>
    </w:p>
    <w:p w:rsidRDefault="00B20258" w:rsidP="00B20258" w:rsidR="00B20258">
      <w:pPr>
        <w:spacing w:after="0"/>
      </w:pPr>
    </w:p>
    <w:p w:rsidRDefault="00B20258" w:rsidP="00B20258" w:rsidR="00B20258">
      <w:pPr>
        <w:spacing w:after="0"/>
        <w:jc w:val="both"/>
      </w:pPr>
      <w:r>
        <w:tab/>
        <w:t>Predlagatelj Financijska agencija Regionalni centar Zagreb, Podružnica Varaždin je dana 24. ožujka 2017.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prokazni popis imovine i obveza dužnika na propisanom obrascu i kojim je pozvao vjerovnike da najkasnije u roku od 45 dana od objave oglasa predlože otvaranje stečajnoga postupka.</w:t>
      </w:r>
    </w:p>
    <w:p w:rsidRDefault="00B20258" w:rsidP="00B20258" w:rsidR="00B20258">
      <w:pPr>
        <w:spacing w:after="0"/>
      </w:pPr>
    </w:p>
    <w:p w:rsidRDefault="00B20258" w:rsidP="00B20258" w:rsidR="00B20258">
      <w:pPr>
        <w:spacing w:after="0"/>
        <w:jc w:val="both"/>
      </w:pPr>
      <w:r>
        <w:tab/>
        <w:t xml:space="preserve">Kako osoba ovlaštena za zastupanje pravne osobe u roku od 15 dana nije podnijela javnobilježnički ovjerovljeni prokazni popis imovine i obveza dužnika, te kako u roku od 45 dana nijedan vjerovnik nije predložio otvaranje stečajnoga postupka i nije predujmio sredstva </w:t>
      </w:r>
      <w:r>
        <w:lastRenderedPageBreak/>
        <w:t>za pokriće troškova toga postupka, sud je primjenom čl. 431. i 432. SZ-a odlučio kao u izreci ovog rješenja.</w:t>
      </w:r>
    </w:p>
    <w:p w:rsidRDefault="00B20258" w:rsidP="00B20258" w:rsidR="00B20258">
      <w:pPr>
        <w:spacing w:after="0"/>
      </w:pPr>
    </w:p>
    <w:p w:rsidRDefault="00B20258" w:rsidP="00B20258" w:rsidR="00B20258">
      <w:pPr>
        <w:spacing w:after="0"/>
        <w:jc w:val="center"/>
      </w:pPr>
      <w:r>
        <w:t>U Varaždinu, 1. lipnja 2017.</w:t>
      </w:r>
    </w:p>
    <w:p w:rsidRDefault="00B20258" w:rsidP="00B20258" w:rsidR="00B20258">
      <w:pPr>
        <w:spacing w:after="0"/>
        <w:jc w:val="center"/>
      </w:pPr>
    </w:p>
    <w:p w:rsidRDefault="00B20258" w:rsidP="00B20258" w:rsidR="00B20258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B20258" w:rsidP="00B20258" w:rsidR="00B20258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Sudska savjetnica:</w:t>
      </w:r>
    </w:p>
    <w:p w:rsidRDefault="00B20258" w:rsidP="00B20258" w:rsidR="00B20258">
      <w:pPr>
        <w:spacing w:after="0"/>
      </w:pPr>
    </w:p>
    <w:p w:rsidRDefault="00B20258" w:rsidP="00B20258" w:rsidR="00B20258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Martina Mašić</w:t>
      </w:r>
    </w:p>
    <w:p w:rsidRDefault="00B20258" w:rsidP="00B20258" w:rsidR="00B20258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20258" w:rsidP="00B20258" w:rsidR="00B20258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20258" w:rsidP="00B20258" w:rsidR="00B20258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20258" w:rsidP="00B20258" w:rsidR="00B20258">
      <w:pPr>
        <w:spacing w:after="0"/>
        <w:ind w:firstLine="708"/>
      </w:pPr>
      <w:r>
        <w:t>Uputa o pravnom lijeku:</w:t>
      </w:r>
    </w:p>
    <w:p w:rsidRDefault="00B20258" w:rsidP="00B20258" w:rsidR="00B20258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B20258" w:rsidP="00B20258" w:rsidR="00B20258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B20258" w:rsidP="00B20258" w:rsidR="00B20258">
      <w:pPr>
        <w:spacing w:after="0"/>
      </w:pPr>
    </w:p>
    <w:p w:rsidRDefault="00B20258" w:rsidP="00B20258" w:rsidR="00B20258">
      <w:pPr>
        <w:spacing w:after="0"/>
      </w:pPr>
    </w:p>
    <w:p w:rsidRDefault="00B20258" w:rsidP="00B20258" w:rsidR="00B20258">
      <w:pPr>
        <w:spacing w:after="0"/>
      </w:pPr>
      <w:r>
        <w:t>DNA:</w:t>
      </w:r>
    </w:p>
    <w:p w:rsidRDefault="00B20258" w:rsidP="00B20258" w:rsidR="00B20258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B20258" w:rsidP="00B20258" w:rsidR="00B20258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B20258" w:rsidP="00B20258" w:rsidR="00B20258">
      <w:pPr>
        <w:numPr>
          <w:ilvl w:val="0"/>
          <w:numId w:val="47"/>
        </w:numPr>
        <w:spacing w:after="0"/>
      </w:pPr>
      <w:r>
        <w:t>Dužnik - MATRING d.o.o. Varaždin, Graberje 4</w:t>
      </w:r>
    </w:p>
    <w:p w:rsidRDefault="00B20258" w:rsidP="00B20258" w:rsidR="00B20258">
      <w:pPr>
        <w:numPr>
          <w:ilvl w:val="0"/>
          <w:numId w:val="47"/>
        </w:numPr>
        <w:spacing w:after="0"/>
      </w:pPr>
      <w:r>
        <w:t xml:space="preserve">Osobe ovlaštena za zastupanje dužnika: Viktor Zorec, Zagreb, Požarinje 14, Jadranka Zorec, Zagreb, Klovićeva 16, Ivan  Zorec, Zagreb, Klovićeva 16 </w:t>
      </w:r>
    </w:p>
    <w:p w:rsidRDefault="00B20258" w:rsidP="00B20258" w:rsidR="00B20258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</w:t>
      </w:r>
    </w:p>
    <w:p w:rsidRDefault="00B20258" w:rsidP="00B20258" w:rsidR="00B20258">
      <w:pPr>
        <w:numPr>
          <w:ilvl w:val="0"/>
          <w:numId w:val="47"/>
        </w:numPr>
        <w:spacing w:after="0"/>
      </w:pPr>
      <w:r>
        <w:t>Ministarstvo financija, Porezna uprava, Područni ured Sjeverna Hrvatska, Ispostava Varaždin</w:t>
      </w:r>
    </w:p>
    <w:p w:rsidRDefault="00B20258" w:rsidP="00B20258" w:rsidR="00B20258">
      <w:pPr>
        <w:numPr>
          <w:ilvl w:val="0"/>
          <w:numId w:val="47"/>
        </w:numPr>
        <w:spacing w:after="0"/>
      </w:pPr>
      <w:r>
        <w:t>Stečajni upravitelj- Jugoslav Puran, Bjelovar, Josipa Jelačića 12</w:t>
      </w:r>
    </w:p>
    <w:p w:rsidRDefault="00B20258" w:rsidP="00B20258" w:rsidR="00B20258">
      <w:pPr>
        <w:numPr>
          <w:ilvl w:val="0"/>
          <w:numId w:val="47"/>
        </w:numPr>
        <w:spacing w:after="0"/>
      </w:pPr>
      <w:r>
        <w:t>e- Oglasna ploča suda.</w:t>
      </w:r>
    </w:p>
    <w:p w:rsidRDefault="00AE649C" w:rsidP="00B20258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0258" w:rsidR="008333A9">
    <w:pPr>
      <w:pStyle w:val="Zaglavlje"/>
    </w:pPr>
    <w:r>
      <w:rPr>
        <w:rStyle w:val="PozadinaSvijetloCrvena"/>
        <w:shd w:fill="auto" w:color="auto" w:val="clear"/>
      </w:rPr>
      <w:t>Poslovni broj: 9 St-161/17-4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258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41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St-161/2017-4</izvorni_sadrzaj>
    <derivirana_varijabla naziv="DomainObject.Oznaka_1">St-161/2017-4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St-161/2017</izvorni_sadrzaj>
    <derivirana_varijabla naziv="DomainObject.Predmet.OznakaBroj_1">St-161/2017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MATRING  društvo s ograničenom odgovornošću za trgovinu, poslovanje nekretninama i poslovne usluge</izvorni_sadrzaj>
    <derivirana_varijabla naziv="DomainObject.Predmet.ProtustrankaFormated_1">  MATRING  društvo s ograničenom odgovornošću za trgovinu, poslovanje nekretninama i poslovne usluge</derivirana_varijabla>
  </DomainObject.Predmet.ProtustrankaFormated>
  <DomainObject.Predmet.ProtustrankaFormatedOIB>
    <izvorni_sadrzaj>  MATRING  društvo s ograničenom odgovornošću za trgovinu, poslovanje nekretninama i poslovne usluge, OIB 47600317053</izvorni_sadrzaj>
    <derivirana_varijabla naziv="DomainObject.Predmet.ProtustrankaFormatedOIB_1">  MATRING  društvo s ograničenom odgovornošću za trgovinu, poslovanje nekretninama i poslovne usluge, OIB 47600317053</derivirana_varijabla>
  </DomainObject.Predmet.ProtustrankaFormatedOIB>
  <DomainObject.Predmet.ProtustrankaFormatedWithAdress>
    <izvorni_sadrzaj> MATRING  društvo s ograničenom odgovornošću za trgovinu, poslovanje nekretninama i poslovne usluge, Graberje 4, 42000 Varaždin</izvorni_sadrzaj>
    <derivirana_varijabla naziv="DomainObject.Predmet.ProtustrankaFormatedWithAdress_1"> MATRING  društvo s ograničenom odgovornošću za trgovinu, poslovanje nekretninama i poslovne usluge, Graberje 4, 42000 Varaždin</derivirana_varijabla>
  </DomainObject.Predmet.ProtustrankaFormatedWithAdress>
  <DomainObject.Predmet.ProtustrankaFormatedWithAdressOIB>
    <izvorni_sadrzaj> MATRING  društvo s ograničenom odgovornošću za trgovinu, poslovanje nekretninama i poslovne usluge, OIB 47600317053, Graberje 4, 42000 Varaždin</izvorni_sadrzaj>
    <derivirana_varijabla naziv="DomainObject.Predmet.ProtustrankaFormatedWithAdressOIB_1"> MATRING  društvo s ograničenom odgovornošću za trgovinu, poslovanje nekretninama i poslovne usluge, OIB 47600317053, Graberje 4, 42000 Varaždin</derivirana_varijabla>
  </DomainObject.Predmet.ProtustrankaFormatedWithAdressOIB>
  <DomainObject.Predmet.ProtustrankaWithAdress>
    <izvorni_sadrzaj>MATRING  društvo s ograničenom odgovornošću za trgovinu, poslovanje nekretninama i poslovne usluge Graberje 4, 42000 Varaždin</izvorni_sadrzaj>
    <derivirana_varijabla naziv="DomainObject.Predmet.ProtustrankaWithAdress_1">MATRING  društvo s ograničenom odgovornošću za trgovinu, poslovanje nekretninama i poslovne usluge Graberje 4, 42000 Varaždin</derivirana_varijabla>
  </DomainObject.Predmet.ProtustrankaWithAdress>
  <DomainObject.Predmet.ProtustrankaWithAdressOIB>
    <izvorni_sadrzaj>MATRING  društvo s ograničenom odgovornošću za trgovinu, poslovanje nekretninama i poslovne usluge, OIB 47600317053, Graberje 4, 42000 Varaždin</izvorni_sadrzaj>
    <derivirana_varijabla naziv="DomainObject.Predmet.ProtustrankaWithAdressOIB_1">MATRING  društvo s ograničenom odgovornošću za trgovinu, poslovanje nekretninama i poslovne usluge, OIB 47600317053, Graberje 4, 42000 Varaždin</derivirana_varijabla>
  </DomainObject.Predmet.ProtustrankaWithAdressOIB>
  <DomainObject.Predmet.ProtustrankaNazivFormated>
    <izvorni_sadrzaj>MATRING  društvo s ograničenom odgovornošću za trgovinu, poslovanje nekretninama i poslovne usluge</izvorni_sadrzaj>
    <derivirana_varijabla naziv="DomainObject.Predmet.ProtustrankaNazivFormated_1">MATRING  društvo s ograničenom odgovornošću za trgovinu, poslovanje nekretninama i poslovne usluge</derivirana_varijabla>
  </DomainObject.Predmet.ProtustrankaNazivFormated>
  <DomainObject.Predmet.ProtustrankaNazivFormatedOIB>
    <izvorni_sadrzaj>MATRING  društvo s ograničenom odgovornošću za trgovinu, poslovanje nekretninama i poslovne usluge, OIB 47600317053</izvorni_sadrzaj>
    <derivirana_varijabla naziv="DomainObject.Predmet.ProtustrankaNazivFormatedOIB_1">MATRING  društvo s ograničenom odgovornošću za trgovinu, poslovanje nekretninama i poslovne usluge, OIB 47600317053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11508.64</izvorni_sadrzaj>
    <derivirana_varijabla naziv="DomainObject.Predmet.TrenutnaVrijednost_1">11508.64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MATRING  društvo s ograničenom odgovornošću za trgovinu, poslovanje nekretninama i poslovne usluge</item>
    </izvorni_sadrzaj>
    <derivirana_varijabla naziv="DomainObject.Predmet.ProtuStrankaListFormated_1">
      <item>MATRING  društvo s ograničenom odgovornošću za trgovinu, poslovanje nekretninama i poslovne usluge</item>
    </derivirana_varijabla>
  </DomainObject.Predmet.ProtuStrankaListFormated>
  <DomainObject.Predmet.ProtuStrankaListFormatedOIB>
    <izvorni_sadrzaj>
      <item>MATRING  društvo s ograničenom odgovornošću za trgovinu, poslovanje nekretninama i poslovne usluge, OIB 47600317053</item>
    </izvorni_sadrzaj>
    <derivirana_varijabla naziv="DomainObject.Predmet.ProtuStrankaListFormatedOIB_1">
      <item>MATRING  društvo s ograničenom odgovornošću za trgovinu, poslovanje nekretninama i poslovne usluge, OIB 47600317053</item>
    </derivirana_varijabla>
  </DomainObject.Predmet.ProtuStrankaListFormatedOIB>
  <DomainObject.Predmet.ProtuStrankaListFormatedWithAdress>
    <izvorni_sadrzaj>
      <item>MATRING  društvo s ograničenom odgovornošću za trgovinu, poslovanje nekretninama i poslovne usluge, Graberje 4, 42000 Varaždin</item>
    </izvorni_sadrzaj>
    <derivirana_varijabla naziv="DomainObject.Predmet.ProtuStrankaListFormatedWithAdress_1">
      <item>MATRING  društvo s ograničenom odgovornošću za trgovinu, poslovanje nekretninama i poslovne usluge, Graberje 4, 42000 Varaždin</item>
    </derivirana_varijabla>
  </DomainObject.Predmet.ProtuStrankaListFormatedWithAdress>
  <DomainObject.Predmet.ProtuStrankaListFormatedWithAdressOIB>
    <izvorni_sadrzaj>
      <item>MATRING  društvo s ograničenom odgovornošću za trgovinu, poslovanje nekretninama i poslovne usluge, OIB 47600317053, Graberje 4, 42000 Varaždin</item>
    </izvorni_sadrzaj>
    <derivirana_varijabla naziv="DomainObject.Predmet.ProtuStrankaListFormatedWithAdressOIB_1">
      <item>MATRING  društvo s ograničenom odgovornošću za trgovinu, poslovanje nekretninama i poslovne usluge, OIB 47600317053, Graberje 4, 42000 Varaždin</item>
    </derivirana_varijabla>
  </DomainObject.Predmet.ProtuStrankaListFormatedWithAdressOIB>
  <DomainObject.Predmet.ProtuStrankaListNazivFormated>
    <izvorni_sadrzaj>
      <item>MATRING  društvo s ograničenom odgovornošću za trgovinu, poslovanje nekretninama i poslovne usluge</item>
    </izvorni_sadrzaj>
    <derivirana_varijabla naziv="DomainObject.Predmet.ProtuStrankaListNazivFormated_1">
      <item>MATRING  društvo s ograničenom odgovornošću za trgovinu, poslovanje nekretninama i poslovne usluge</item>
    </derivirana_varijabla>
  </DomainObject.Predmet.ProtuStrankaListNazivFormated>
  <DomainObject.Predmet.ProtuStrankaListNazivFormatedOIB>
    <izvorni_sadrzaj>
      <item>MATRING  društvo s ograničenom odgovornošću za trgovinu, poslovanje nekretninama i poslovne usluge, OIB 47600317053</item>
    </izvorni_sadrzaj>
    <derivirana_varijabla naziv="DomainObject.Predmet.ProtuStrankaListNazivFormatedOIB_1">
      <item>MATRING  društvo s ograničenom odgovornošću za trgovinu, poslovanje nekretninama i poslovne usluge, OIB 47600317053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>St-161/2017-4</izvorni_sadrzaj>
    <derivirana_varijabla naziv="DomainObject.PoslovniBrojDokumenta_1">St-161/2017-4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MATRING  društvo s ograničenom odgovornošću za trgovinu, poslovanje nekretninama i poslovne usluge</izvorni_sadrzaj>
    <derivirana_varijabla naziv="DomainObject.Predmet.ProtustrankaIDrugi_1">MATRING  društvo s ograničenom odgovornošću za trgovinu, poslovanje nekretninama i poslovne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MATRING  društvo s ograničenom odgovornošću za trgovinu, poslovanje nekretninama i poslovne usluge, OIB 47600317053, Graberje 4, 42000 Varaždin</izvorni_sadrzaj>
    <derivirana_varijabla naziv="DomainObject.Predmet.ProtustrankaIDrugiAdressOIB_1">MATRING  društvo s ograničenom odgovornošću za trgovinu, poslovanje nekretninama i poslovne usluge, OIB 47600317053, Graberje 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MATRING  društvo s ograničenom odgovornošću za trgovinu, poslovanje nekretninama i poslovne usluge</item>
      <item>Sudski registar</item>
      <item>e-oglasna ploča</item>
    </izvorni_sadrzaj>
    <derivirana_varijabla naziv="DomainObject.Predmet.SudioniciListNaziv_1">
      <item>Financijska agencija</item>
      <item>MATRING  društvo s ograničenom odgovornošću za trgovinu, poslovanje nekretninama i poslovne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MATRING  društvo s ograničenom odgovornošću za trgovinu, poslovanje nekretninama i poslovne usluge, OIB 47600317053, Graberje 4,42000 Varaždin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MATRING  društvo s ograničenom odgovornošću za trgovinu, poslovanje nekretninama i poslovne usluge, OIB 47600317053, Graberje 4,42000 Varaždin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3340A7-9840-498A-A3EF-65E4101F95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510</properties:Words>
  <properties:Characters>2777</properties:Characters>
  <properties:Lines>82</properties:Lines>
  <properties:Paragraphs>29</properties:Paragraphs>
  <properties:TotalTime>28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2017-06-01T12:49:00Z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St-161/2017-4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