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9bed" w14:paraId="24d9be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AC2A7E">
        <w:rPr>
          <w:rStyle w:val="Naglaeno"/>
          <w:b w:val="false"/>
        </w:rPr>
        <w:t>4</w:t>
      </w:r>
      <w:r w:rsidR="00194011">
        <w:rPr>
          <w:rStyle w:val="Naglaeno"/>
          <w:b w:val="false"/>
        </w:rPr>
        <w:t>64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194011">
        <w:t>ABDUL</w:t>
      </w:r>
      <w:r w:rsidR="00E16CD8">
        <w:t xml:space="preserve"> </w:t>
      </w:r>
      <w:r w:rsidR="00194011">
        <w:t>j.</w:t>
      </w:r>
      <w:r w:rsidR="00E16CD8">
        <w:t>d.o.o.</w:t>
      </w:r>
      <w:r w:rsidR="002E574F">
        <w:t xml:space="preserve"> za </w:t>
      </w:r>
      <w:r w:rsidR="00D024F1">
        <w:t>proizvodnju</w:t>
      </w:r>
      <w:r w:rsidR="00E16CD8">
        <w:t>, trgovinu</w:t>
      </w:r>
      <w:r w:rsidR="00D024F1">
        <w:t xml:space="preserve"> i usluge, </w:t>
      </w:r>
      <w:r w:rsidR="00194011">
        <w:t>Osijek, Trg slobode 8</w:t>
      </w:r>
      <w:r w:rsidR="007B7534">
        <w:t>,</w:t>
      </w:r>
      <w:r w:rsidR="00047DEA">
        <w:t xml:space="preserve"> </w:t>
      </w:r>
      <w:r w:rsidR="007B7534">
        <w:t>MBS 030</w:t>
      </w:r>
      <w:r w:rsidR="00194011">
        <w:t>146512</w:t>
      </w:r>
      <w:r w:rsidR="00331402">
        <w:t xml:space="preserve">, OIB: </w:t>
      </w:r>
      <w:r w:rsidR="00194011">
        <w:t>97941444626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194011">
        <w:t>4</w:t>
      </w:r>
      <w:r w:rsidR="000408AE">
        <w:t xml:space="preserve">. </w:t>
      </w:r>
      <w:r w:rsidR="00A4222B">
        <w:t>travnj</w:t>
      </w:r>
      <w:r w:rsidR="00AC2A7E">
        <w:t>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194011">
        <w:t>ABDUL j.d.o.o. za proizvodnju, trgovinu i usluge, Osijek, Trg slobode 8, MBS 030146512, OIB: 97941444626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194011">
        <w:t>5.831,57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proofErr w:type="spellStart"/>
      <w:r w:rsidR="00D85974">
        <w:t>Abdula</w:t>
      </w:r>
      <w:proofErr w:type="spellEnd"/>
      <w:r w:rsidR="00D85974">
        <w:t xml:space="preserve"> </w:t>
      </w:r>
      <w:proofErr w:type="spellStart"/>
      <w:r w:rsidR="00D85974">
        <w:t>Abduli</w:t>
      </w:r>
      <w:proofErr w:type="spellEnd"/>
      <w:r w:rsidR="00D85974">
        <w:t xml:space="preserve">, Makedonija, </w:t>
      </w:r>
      <w:proofErr w:type="spellStart"/>
      <w:r w:rsidR="00D85974">
        <w:t>Nikishtane</w:t>
      </w:r>
      <w:proofErr w:type="spellEnd"/>
      <w:r w:rsidR="00D85974">
        <w:t>, Ul. 6 br. 8</w:t>
      </w:r>
      <w:r w:rsidR="00D71700">
        <w:t xml:space="preserve">, </w:t>
      </w:r>
      <w:r w:rsidR="00AE66C9">
        <w:t xml:space="preserve">OIB </w:t>
      </w:r>
      <w:r w:rsidR="00D85974">
        <w:t>99757687208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7C2BD7">
        <w:t>4</w:t>
      </w:r>
      <w:r w:rsidR="00D01DA0">
        <w:t>64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01DA0">
        <w:t>4</w:t>
      </w:r>
      <w:r w:rsidR="000408AE">
        <w:t xml:space="preserve">. </w:t>
      </w:r>
      <w:r w:rsidR="004640A1">
        <w:t>travnj</w:t>
      </w:r>
      <w:r w:rsidR="007C2BD7">
        <w:t>a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01DA0">
        <w:t>5</w:t>
      </w:r>
      <w:r w:rsidR="00530A9B">
        <w:t>/</w:t>
      </w:r>
      <w:r w:rsidR="007C2BD7">
        <w:t>5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8556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94011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C4B1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F6DD5"/>
    <w:rsid w:val="00711561"/>
    <w:rsid w:val="00712635"/>
    <w:rsid w:val="0073010A"/>
    <w:rsid w:val="00734726"/>
    <w:rsid w:val="0073789B"/>
    <w:rsid w:val="007657AA"/>
    <w:rsid w:val="00766D29"/>
    <w:rsid w:val="0077329E"/>
    <w:rsid w:val="0078009A"/>
    <w:rsid w:val="00796AED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2B83"/>
    <w:rsid w:val="009C670C"/>
    <w:rsid w:val="009E5D6D"/>
    <w:rsid w:val="00A04792"/>
    <w:rsid w:val="00A07CA2"/>
    <w:rsid w:val="00A1285B"/>
    <w:rsid w:val="00A214C9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67389"/>
    <w:rsid w:val="00B82540"/>
    <w:rsid w:val="00B931A9"/>
    <w:rsid w:val="00B95B20"/>
    <w:rsid w:val="00BA0255"/>
    <w:rsid w:val="00BA204A"/>
    <w:rsid w:val="00BD7ADD"/>
    <w:rsid w:val="00BE33FF"/>
    <w:rsid w:val="00BF32DE"/>
    <w:rsid w:val="00C04A19"/>
    <w:rsid w:val="00C2016D"/>
    <w:rsid w:val="00C321D1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01DA0"/>
    <w:rsid w:val="00D024F1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8597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16CD8"/>
    <w:rsid w:val="00E23AF8"/>
    <w:rsid w:val="00E27BF4"/>
    <w:rsid w:val="00E313B6"/>
    <w:rsid w:val="00E50DDF"/>
    <w:rsid w:val="00E60C19"/>
    <w:rsid w:val="00E84847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5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8556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556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56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56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5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8556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556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56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56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ABDUL j.d.o.o. za proizvodnju, trgovinu i usluge</izvorni_sadrzaj>
    <derivirana_varijabla naziv="DomainObject.Predmet.ProtustrankaFormated_1">  ABDUL j.d.o.o. za proizvodnju, trgovinu i usluge</derivirana_varijabla>
  </DomainObject.Predmet.ProtustrankaFormated>
  <DomainObject.Predmet.ProtustrankaFormatedOIB>
    <izvorni_sadrzaj>  ABDUL j.d.o.o. za proizvodnju, trgovinu i usluge, OIB 97941444626</izvorni_sadrzaj>
    <derivirana_varijabla naziv="DomainObject.Predmet.ProtustrankaFormatedOIB_1">  ABDUL j.d.o.o. za proizvodnju, trgovinu i usluge, OIB 97941444626</derivirana_varijabla>
  </DomainObject.Predmet.ProtustrankaFormatedOIB>
  <DomainObject.Predmet.ProtustrankaFormatedWithAdress>
    <izvorni_sadrzaj> ABDUL j.d.o.o. za proizvodnju, trgovinu i usluge, Trg slobode 8 , 31000 Osijek</izvorni_sadrzaj>
    <derivirana_varijabla naziv="DomainObject.Predmet.ProtustrankaFormatedWithAdress_1"> ABDUL j.d.o.o. za proizvodnju, trgovinu i usluge, Trg slobode 8 , 31000 Osijek</derivirana_varijabla>
  </DomainObject.Predmet.ProtustrankaFormatedWithAdress>
  <DomainObject.Predmet.ProtustrankaFormatedWithAdressOIB>
    <izvorni_sadrzaj> ABDUL j.d.o.o. za proizvodnju, trgovinu i usluge, OIB 97941444626, Trg slobode 8 , 31000 Osijek</izvorni_sadrzaj>
    <derivirana_varijabla naziv="DomainObject.Predmet.ProtustrankaFormatedWithAdressOIB_1"> ABDUL j.d.o.o. za proizvodnju, trgovinu i usluge, OIB 97941444626, Trg slobode 8 , 31000 Osijek</derivirana_varijabla>
  </DomainObject.Predmet.ProtustrankaFormatedWithAdressOIB>
  <DomainObject.Predmet.ProtustrankaWithAdress>
    <izvorni_sadrzaj>ABDUL j.d.o.o. za proizvodnju, trgovinu i usluge Trg slobode 8 , 31000 Osijek</izvorni_sadrzaj>
    <derivirana_varijabla naziv="DomainObject.Predmet.ProtustrankaWithAdress_1">ABDUL j.d.o.o. za proizvodnju, trgovinu i usluge Trg slobode 8 , 31000 Osijek</derivirana_varijabla>
  </DomainObject.Predmet.ProtustrankaWithAdress>
  <DomainObject.Predmet.ProtustrankaWithAdressOIB>
    <izvorni_sadrzaj>ABDUL j.d.o.o. za proizvodnju, trgovinu i usluge, OIB 97941444626, Trg slobode 8 , 31000 Osijek</izvorni_sadrzaj>
    <derivirana_varijabla naziv="DomainObject.Predmet.ProtustrankaWithAdressOIB_1">ABDUL j.d.o.o. za proizvodnju, trgovinu i usluge, OIB 97941444626, Trg slobode 8 , 31000 Osijek</derivirana_varijabla>
  </DomainObject.Predmet.ProtustrankaWithAdressOIB>
  <DomainObject.Predmet.ProtustrankaNazivFormated>
    <izvorni_sadrzaj>ABDUL j.d.o.o. za proizvodnju, trgovinu i usluge</izvorni_sadrzaj>
    <derivirana_varijabla naziv="DomainObject.Predmet.ProtustrankaNazivFormated_1">ABDUL j.d.o.o. za proizvodnju, trgovinu i usluge</derivirana_varijabla>
  </DomainObject.Predmet.ProtustrankaNazivFormated>
  <DomainObject.Predmet.ProtustrankaNazivFormatedOIB>
    <izvorni_sadrzaj>ABDUL j.d.o.o. za proizvodnju, trgovinu i usluge, OIB 97941444626</izvorni_sadrzaj>
    <derivirana_varijabla naziv="DomainObject.Predmet.ProtustrankaNazivFormatedOIB_1">ABDUL j.d.o.o. za proizvodnju, trgovinu i usluge, OIB 97941444626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ABDUL j.d.o.o. za proizvodnju, trgovinu i usluge</item>
    </izvorni_sadrzaj>
    <derivirana_varijabla naziv="DomainObject.Predmet.ProtuStrankaListFormated_1">
      <item>ABDUL j.d.o.o. za proizvodnju, trgovinu i usluge</item>
    </derivirana_varijabla>
  </DomainObject.Predmet.ProtuStrankaListFormated>
  <DomainObject.Predmet.ProtuStrankaListFormatedOIB>
    <izvorni_sadrzaj>
      <item>ABDUL j.d.o.o. za proizvodnju, trgovinu i usluge, OIB 97941444626</item>
    </izvorni_sadrzaj>
    <derivirana_varijabla naziv="DomainObject.Predmet.ProtuStrankaListFormatedOIB_1">
      <item>ABDUL j.d.o.o. za proizvodnju, trgovinu i usluge, OIB 97941444626</item>
    </derivirana_varijabla>
  </DomainObject.Predmet.ProtuStrankaListFormatedOIB>
  <DomainObject.Predmet.ProtuStrankaListFormatedWithAdress>
    <izvorni_sadrzaj>
      <item>ABDUL j.d.o.o. za proizvodnju, trgovinu i usluge, Trg slobode 8 , 31000 Osijek</item>
    </izvorni_sadrzaj>
    <derivirana_varijabla naziv="DomainObject.Predmet.ProtuStrankaListFormatedWithAdress_1">
      <item>ABDUL j.d.o.o. za proizvodnju, trgovinu i usluge, Trg slobode 8 , 31000 Osijek</item>
    </derivirana_varijabla>
  </DomainObject.Predmet.ProtuStrankaListFormatedWithAdress>
  <DomainObject.Predmet.ProtuStrankaListFormatedWithAdressOIB>
    <izvorni_sadrzaj>
      <item>ABDUL j.d.o.o. za proizvodnju, trgovinu i usluge, OIB 97941444626, Trg slobode 8 , 31000 Osijek</item>
    </izvorni_sadrzaj>
    <derivirana_varijabla naziv="DomainObject.Predmet.ProtuStrankaListFormatedWithAdressOIB_1">
      <item>ABDUL j.d.o.o. za proizvodnju, trgovinu i usluge, OIB 97941444626, Trg slobode 8 , 31000 Osijek</item>
    </derivirana_varijabla>
  </DomainObject.Predmet.ProtuStrankaListFormatedWithAdressOIB>
  <DomainObject.Predmet.ProtuStrankaListNazivFormated>
    <izvorni_sadrzaj>
      <item>ABDUL j.d.o.o. za proizvodnju, trgovinu i usluge</item>
    </izvorni_sadrzaj>
    <derivirana_varijabla naziv="DomainObject.Predmet.ProtuStrankaListNazivFormated_1">
      <item>ABDUL j.d.o.o. za proizvodnju, trgovinu i usluge</item>
    </derivirana_varijabla>
  </DomainObject.Predmet.ProtuStrankaListNazivFormated>
  <DomainObject.Predmet.ProtuStrankaListNazivFormatedOIB>
    <izvorni_sadrzaj>
      <item>ABDUL j.d.o.o. za proizvodnju, trgovinu i usluge, OIB 97941444626</item>
    </izvorni_sadrzaj>
    <derivirana_varijabla naziv="DomainObject.Predmet.ProtuStrankaListNazivFormatedOIB_1">
      <item>ABDUL j.d.o.o. za proizvodnju, trgovinu i usluge, OIB 97941444626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ABDUL j.d.o.o. za proizvodnju, trgovinu i usluge</izvorni_sadrzaj>
    <derivirana_varijabla naziv="DomainObject.Predmet.ProtustrankaIDrugi_1">ABDUL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ABDUL j.d.o.o. za proizvodnju, trgovinu i usluge, OIB 97941444626, Trg slobode 8 , 31000 Osijek</izvorni_sadrzaj>
    <derivirana_varijabla naziv="DomainObject.Predmet.ProtustrankaIDrugiAdressOIB_1">ABDUL j.d.o.o. za proizvodnju, trgovinu i usluge, OIB 97941444626, Trg slobode 8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ABDUL j.d.o.o. za proizvodnju, trgovinu i usluge</item>
    </izvorni_sadrzaj>
    <derivirana_varijabla naziv="DomainObject.Predmet.SudioniciListNaziv_1">
      <item>FINA RC OSIJEK</item>
      <item>ABDUL j.d.o.o. za proizvodnju, trgovinu i usluge</item>
    </derivirana_varijabla>
  </DomainObject.Predmet.SudioniciListNaziv>
  <DomainObject.Predmet.SudioniciListAdressOIB>
    <izvorni_sadrzaj>
      <item>FINA RC OSIJEK, OIB 85821130368</item>
      <item>ABDUL j.d.o.o. za proizvodnju, trgovinu i usluge, OIB 97941444626, Trg slobode 8 ,31000 Osijek</item>
    </izvorni_sadrzaj>
    <derivirana_varijabla naziv="DomainObject.Predmet.SudioniciListAdressOIB_1">
      <item>FINA RC OSIJEK, OIB 85821130368</item>
      <item>ABDUL j.d.o.o. za proizvodnju, trgovinu i usluge, OIB 97941444626, Trg slobode 8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97941444626</item>
    </izvorni_sadrzaj>
    <derivirana_varijabla naziv="DomainObject.Predmet.SudioniciListNazivOIB_1">
      <item>, OIB 85821130368</item>
      <item>, OIB 97941444626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9788E5-3518-4121-B716-FF23029B28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409</properties:Words>
  <properties:Characters>2168</properties:Characters>
  <properties:Lines>51</properties:Lines>
  <properties:Paragraphs>16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2017-04-04T06:56:00Z</dcterms:modified>
  <cp:revision>14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