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35ed" w14:paraId="30735ed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DC39B9">
        <w:t xml:space="preserve">    </w:t>
      </w:r>
      <w:r>
        <w:t xml:space="preserve"> </w:t>
      </w:r>
      <w:r w:rsidR="006634BC">
        <w:t>Poslovni broj 3</w:t>
      </w:r>
      <w:r w:rsidR="00AA5237" w:rsidRPr="008C3132">
        <w:t>St-</w:t>
      </w:r>
      <w:r w:rsidR="005F7577">
        <w:t>438</w:t>
      </w:r>
      <w:r w:rsidR="00E3022A">
        <w:t>/1</w:t>
      </w:r>
      <w:r w:rsidR="00DC39B9">
        <w:t>5</w:t>
      </w:r>
      <w:r w:rsidR="00E3022A">
        <w:t>-10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F70C1E">
        <w:t>3</w:t>
      </w:r>
      <w:r w:rsidR="00DC39B9">
        <w:t>. studenoga</w:t>
      </w:r>
      <w:r w:rsidR="00C572D2">
        <w:t xml:space="preserve"> </w:t>
      </w:r>
      <w:r w:rsidR="00DC39B9">
        <w:t>2015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F7577">
        <w:t xml:space="preserve">UDRUGA NAVIJAČA </w:t>
      </w:r>
      <w:r w:rsidR="005F7577">
        <w:tab/>
        <w:t>"TORCIDA SUKOŠAN"</w:t>
      </w:r>
      <w:r w:rsidR="00311993">
        <w:t xml:space="preserve"> </w:t>
      </w:r>
      <w:r w:rsidR="006634BC">
        <w:t xml:space="preserve">sa sjedištem u </w:t>
      </w:r>
      <w:r w:rsidR="005F7577">
        <w:t>Sukošanu</w:t>
      </w:r>
      <w:r w:rsidR="00C81F50">
        <w:t xml:space="preserve">, </w:t>
      </w:r>
      <w:r w:rsidR="00DC39B9">
        <w:t xml:space="preserve">Trg </w:t>
      </w:r>
      <w:r w:rsidR="005F7577">
        <w:t>Franje Tuđmana bb</w:t>
      </w:r>
      <w:r w:rsidR="00597EAD">
        <w:t>,</w:t>
      </w:r>
      <w:r w:rsidR="00A01095">
        <w:t xml:space="preserve"> OIB</w:t>
      </w:r>
      <w:r w:rsidR="0079567A">
        <w:t xml:space="preserve">: </w:t>
      </w:r>
      <w:r w:rsidR="005F7577">
        <w:t>01113479228</w:t>
      </w:r>
      <w:r w:rsidR="001951A8">
        <w:t xml:space="preserve">, 12. </w:t>
      </w:r>
      <w:r w:rsidR="003825AE">
        <w:t xml:space="preserve">rujna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C95E7C" w:rsidR="00AA5237" w:rsidRPr="008C3132">
      <w:pPr>
        <w:jc w:val="both"/>
      </w:pPr>
    </w:p>
    <w:p w:rsidRDefault="00386298" w:rsidP="001951A8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951A8">
        <w:t xml:space="preserve">UDRUGA NAVIJAČA </w:t>
      </w:r>
      <w:r w:rsidR="005F7577">
        <w:t xml:space="preserve">"TORCIDA SUKOŠAN" sa sjedištem u Sukošanu, Trg Franje Tuđmana bb, OIB: 01113479228 </w:t>
      </w:r>
      <w:r w:rsidR="001951A8">
        <w:t xml:space="preserve">s danom 12. rujna </w:t>
      </w:r>
      <w:r w:rsidR="003825AE">
        <w:t xml:space="preserve">2016. </w:t>
      </w:r>
      <w:r>
        <w:t>u</w:t>
      </w:r>
      <w:r w:rsidR="001951A8">
        <w:t xml:space="preserve"> </w:t>
      </w:r>
      <w:r w:rsidR="00475393">
        <w:t>11</w:t>
      </w:r>
      <w:r w:rsidR="001951A8">
        <w:t>,</w:t>
      </w:r>
      <w:r w:rsidR="00475393">
        <w:t>1</w:t>
      </w:r>
      <w:r w:rsidR="001951A8">
        <w:t xml:space="preserve">5 </w:t>
      </w:r>
      <w:r w:rsidR="003825AE">
        <w:t>sati</w:t>
      </w:r>
      <w:r>
        <w:t xml:space="preserve"> kada će se ovo rješenje objaviti na mrežnoj stranici e-Oglasna ploča sudova. </w:t>
      </w:r>
    </w:p>
    <w:p w:rsidRDefault="00193657" w:rsidP="00C95E7C" w:rsidR="00193657" w:rsidRPr="00570BA5">
      <w:pPr>
        <w:jc w:val="both"/>
      </w:pPr>
    </w:p>
    <w:p w:rsidRDefault="007C62EB" w:rsidP="00C95E7C" w:rsidR="00E41244" w:rsidRPr="001951A8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475393">
        <w:t xml:space="preserve">se </w:t>
      </w:r>
      <w:r w:rsidR="00475393" w:rsidRPr="00475393">
        <w:t>NADA MIKULAND</w:t>
      </w:r>
      <w:r w:rsidR="0001654E">
        <w:t>R</w:t>
      </w:r>
      <w:r w:rsidR="00475393" w:rsidRPr="00475393">
        <w:t>A</w:t>
      </w:r>
      <w:r w:rsidR="00DD4CBE" w:rsidRPr="00475393">
        <w:t xml:space="preserve"> </w:t>
      </w:r>
      <w:r w:rsidR="00EE1103" w:rsidRPr="00475393">
        <w:t xml:space="preserve">iz </w:t>
      </w:r>
      <w:r w:rsidR="00475393" w:rsidRPr="00475393">
        <w:t>Bilica</w:t>
      </w:r>
      <w:r w:rsidR="00EE1103" w:rsidRPr="00475393">
        <w:t xml:space="preserve">, </w:t>
      </w:r>
      <w:r w:rsidR="00475393" w:rsidRPr="00475393">
        <w:t>Stubalj 238</w:t>
      </w:r>
      <w:r w:rsidR="00EE1103" w:rsidRPr="00475393">
        <w:t xml:space="preserve">, OIB: </w:t>
      </w:r>
      <w:r w:rsidR="00475393" w:rsidRPr="00475393">
        <w:t>01343352417</w:t>
      </w:r>
      <w:r w:rsidR="00EE1103" w:rsidRPr="00475393">
        <w:t>.</w:t>
      </w:r>
    </w:p>
    <w:p w:rsidRDefault="00193657" w:rsidP="001951A8" w:rsidR="001951A8">
      <w:pPr>
        <w:ind w:left="705"/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951A8">
        <w:t xml:space="preserve">UDRUGA NAVIJAČA </w:t>
      </w:r>
    </w:p>
    <w:p w:rsidRDefault="00C95E7C" w:rsidP="001951A8" w:rsidR="00193657" w:rsidRPr="001951A8">
      <w:pPr>
        <w:jc w:val="both"/>
      </w:pPr>
      <w:r>
        <w:t>"TORCIDA SUKOŠAN" sa sjedištem u Sukošanu, Trg Franje Tuđmana bb, OIB:   01113479228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2D062E">
        <w:t>Registru udruga</w:t>
      </w:r>
      <w:r>
        <w:t xml:space="preserve">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941D7D" w:rsidR="00C81F50" w:rsidRPr="002B5AA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941D7D">
        <w:t xml:space="preserve"> iz čl. 111. Stečajnog zakona.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C95E7C">
        <w:t>3</w:t>
      </w:r>
      <w:r w:rsidR="002D062E">
        <w:t>. studenoga</w:t>
      </w:r>
      <w:r w:rsidR="00C572D2">
        <w:t xml:space="preserve"> </w:t>
      </w:r>
      <w:r w:rsidR="00C95E7C">
        <w:t>2015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C95E7C">
        <w:t>700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C95E7C">
        <w:t>4.287,17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B84B6D">
        <w:t>ne</w:t>
      </w:r>
      <w:r w:rsidR="007E65A6">
        <w:t>ma</w:t>
      </w:r>
      <w:r w:rsidR="001E74F1" w:rsidRPr="00CF7AC9">
        <w:t xml:space="preserve"> otvoren</w:t>
      </w:r>
      <w:r w:rsidR="00B84B6D">
        <w:t>ih</w:t>
      </w:r>
      <w:r w:rsidR="001E74F1" w:rsidRPr="00CF7AC9">
        <w:t xml:space="preserve"> račun</w:t>
      </w:r>
      <w:r w:rsidR="00B84B6D">
        <w:t xml:space="preserve">a,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</w:t>
      </w:r>
      <w:r w:rsidR="001951A8">
        <w:t>r</w:t>
      </w:r>
      <w:r w:rsidR="00DD4CBE">
        <w:t>egistar udruga</w:t>
      </w:r>
      <w:r>
        <w:t xml:space="preserve">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C95E7C">
        <w:t>22</w:t>
      </w:r>
      <w:r w:rsidR="002D062E">
        <w:t>. 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941D7D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</w:t>
      </w:r>
      <w:r w:rsidR="001951A8">
        <w:t xml:space="preserve">u </w:t>
      </w:r>
      <w:r>
        <w:t>og</w:t>
      </w:r>
      <w:r w:rsidR="001951A8">
        <w:t>lasu</w:t>
      </w:r>
      <w:r w:rsidR="00941D7D">
        <w:t xml:space="preserve"> određenom roku,</w:t>
      </w:r>
      <w:r w:rsidRPr="00131DF8">
        <w:t xml:space="preserve"> da iz potvrde Financijske agencije od </w:t>
      </w:r>
      <w:r w:rsidR="00DD4CBE">
        <w:t>31. kolovoza</w:t>
      </w:r>
      <w:r w:rsidRPr="00131DF8">
        <w:t xml:space="preserve"> 2016. proizlazi</w:t>
      </w:r>
      <w:r w:rsidR="00AD06C2">
        <w:t xml:space="preserve"> </w:t>
      </w:r>
      <w:r w:rsidR="00941D7D">
        <w:t xml:space="preserve">da su </w:t>
      </w:r>
      <w:r w:rsidR="00DD4CBE" w:rsidRPr="0031606D">
        <w:t xml:space="preserve">neizvršene osnove </w:t>
      </w:r>
      <w:r w:rsidR="00941D7D">
        <w:t xml:space="preserve">dužnika </w:t>
      </w:r>
      <w:r w:rsidR="00DD4CBE" w:rsidRPr="0031606D">
        <w:t>evid</w:t>
      </w:r>
      <w:r w:rsidR="00941D7D">
        <w:t xml:space="preserve">entirane na dan 1. rujna 2015. </w:t>
      </w:r>
      <w:r w:rsidR="00DD4CBE" w:rsidRPr="0031606D">
        <w:t xml:space="preserve"> isknjižene </w:t>
      </w:r>
      <w:r w:rsidR="00941D7D">
        <w:t xml:space="preserve">iz </w:t>
      </w:r>
      <w:r w:rsidR="00DD4CBE" w:rsidRPr="0031606D">
        <w:t xml:space="preserve">Očevidnika redoslijeda plaćanja zbog gašenja svih računa </w:t>
      </w:r>
      <w:r w:rsidR="00941D7D">
        <w:t xml:space="preserve">dužnika na dan </w:t>
      </w:r>
      <w:r w:rsidR="00C95E7C">
        <w:t>12. siječnja</w:t>
      </w:r>
      <w:r w:rsidR="00941D7D">
        <w:t xml:space="preserve"> </w:t>
      </w:r>
      <w:r w:rsidR="00C95E7C">
        <w:t>2016</w:t>
      </w:r>
      <w:r w:rsidR="00941D7D">
        <w:t>., te da je u</w:t>
      </w:r>
      <w:r w:rsidR="00DD4CBE" w:rsidRPr="0031606D">
        <w:t xml:space="preserve"> trenutku zatvaranja posljednjeg računa</w:t>
      </w:r>
      <w:r w:rsidR="00941D7D">
        <w:t xml:space="preserve"> dužnika isti </w:t>
      </w:r>
      <w:r w:rsidR="00DD4CBE" w:rsidRPr="0031606D">
        <w:t xml:space="preserve">bio blokiran neprekidno u trajanju </w:t>
      </w:r>
      <w:r w:rsidR="00941D7D">
        <w:t xml:space="preserve">od </w:t>
      </w:r>
      <w:r w:rsidR="00C95E7C">
        <w:t>834</w:t>
      </w:r>
      <w:r w:rsidR="00DD4CBE" w:rsidRPr="0031606D">
        <w:t xml:space="preserve"> dana radi neizvršenih osnova za plaćanje u iznosu od </w:t>
      </w:r>
      <w:r w:rsidR="00C95E7C">
        <w:t>4.390,95</w:t>
      </w:r>
      <w:r w:rsidR="00DD4CBE" w:rsidRPr="0031606D">
        <w:t xml:space="preserve"> kuna</w:t>
      </w:r>
      <w:r>
        <w:t xml:space="preserve">, 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1951A8" w:rsidP="00C95E7C" w:rsidR="00C81F50">
      <w:pPr>
        <w:jc w:val="center"/>
      </w:pPr>
      <w:r>
        <w:t xml:space="preserve">U Zadru 12. rujna </w:t>
      </w:r>
      <w:r w:rsidR="00C81F50">
        <w:t xml:space="preserve">2016.  </w:t>
      </w:r>
    </w:p>
    <w:p w:rsidRDefault="00AA756A" w:rsidP="00C95E7C" w:rsidR="00C95E7C">
      <w:r>
        <w:t xml:space="preserve">                                              </w:t>
      </w:r>
      <w:r w:rsidR="00C95E7C">
        <w:t xml:space="preserve">                                                                                       </w:t>
      </w:r>
      <w:r>
        <w:t xml:space="preserve">Sutkinja:               </w:t>
      </w:r>
    </w:p>
    <w:p w:rsidRDefault="00C95E7C" w:rsidP="00C95E7C" w:rsidR="00941D7D">
      <w:pPr>
        <w:jc w:val="right"/>
      </w:pPr>
      <w:r>
        <w:t xml:space="preserve">                                                             </w:t>
      </w:r>
      <w:r w:rsidR="00941D7D">
        <w:t>Tina Grgas</w:t>
      </w:r>
    </w:p>
    <w:p w:rsidRDefault="001951A8" w:rsidP="00941D7D" w:rsidR="001951A8">
      <w:pPr>
        <w:ind w:firstLine="708"/>
        <w:jc w:val="both"/>
      </w:pPr>
    </w:p>
    <w:p w:rsidRDefault="001951A8" w:rsidP="00941D7D" w:rsidR="001951A8">
      <w:pPr>
        <w:ind w:firstLine="708"/>
        <w:jc w:val="both"/>
      </w:pPr>
    </w:p>
    <w:p w:rsidRDefault="00C81F50" w:rsidP="00941D7D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5934C8" w:rsidP="005934C8" w:rsidR="005934C8">
      <w:pPr>
        <w:ind w:firstLine="360"/>
        <w:jc w:val="both"/>
      </w:pPr>
      <w:r>
        <w:t>DNA:</w:t>
      </w:r>
    </w:p>
    <w:p w:rsidRDefault="005934C8" w:rsidP="005934C8" w:rsidR="005934C8">
      <w:pPr>
        <w:numPr>
          <w:ilvl w:val="0"/>
          <w:numId w:val="4"/>
        </w:numPr>
      </w:pPr>
      <w:r>
        <w:t>Stečajnom upravitelju dužnika uz potvrdu o imenovanju</w:t>
      </w:r>
    </w:p>
    <w:p w:rsidRDefault="005934C8" w:rsidP="005934C8" w:rsidR="005934C8">
      <w:pPr>
        <w:numPr>
          <w:ilvl w:val="0"/>
          <w:numId w:val="4"/>
        </w:numPr>
      </w:pPr>
      <w:r>
        <w:t xml:space="preserve">Stečajnom dužniku </w:t>
      </w:r>
    </w:p>
    <w:p w:rsidRDefault="005934C8" w:rsidP="005934C8" w:rsidR="005934C8">
      <w:pPr>
        <w:numPr>
          <w:ilvl w:val="0"/>
          <w:numId w:val="4"/>
        </w:numPr>
      </w:pPr>
      <w:r>
        <w:t>FINA, Regionalni centar Split, Podružnica Zadar</w:t>
      </w:r>
    </w:p>
    <w:p w:rsidRDefault="005934C8" w:rsidP="005934C8" w:rsidR="005934C8">
      <w:pPr>
        <w:numPr>
          <w:ilvl w:val="0"/>
          <w:numId w:val="4"/>
        </w:numPr>
      </w:pPr>
      <w:r>
        <w:t xml:space="preserve">ŽDO u Zadru, Građansko-upravnom odjelu </w:t>
      </w:r>
    </w:p>
    <w:p w:rsidRDefault="005934C8" w:rsidP="005934C8" w:rsidR="005934C8">
      <w:pPr>
        <w:numPr>
          <w:ilvl w:val="0"/>
          <w:numId w:val="4"/>
        </w:numPr>
      </w:pPr>
      <w:r>
        <w:t>RH, Ministarstvo financija, Porezna uprava Zadar</w:t>
      </w:r>
    </w:p>
    <w:p w:rsidRDefault="005934C8" w:rsidP="005934C8" w:rsidR="005934C8">
      <w:pPr>
        <w:numPr>
          <w:ilvl w:val="0"/>
          <w:numId w:val="4"/>
        </w:numPr>
      </w:pPr>
      <w:r>
        <w:t>Općinskom sudu u Zadru</w:t>
      </w:r>
    </w:p>
    <w:p w:rsidRDefault="005934C8" w:rsidP="005934C8" w:rsidR="005934C8">
      <w:pPr>
        <w:numPr>
          <w:ilvl w:val="0"/>
          <w:numId w:val="4"/>
        </w:numPr>
      </w:pPr>
      <w:r>
        <w:t>Općinskom sudu u Zadru, zemljišno-knjižnom odjelu</w:t>
      </w:r>
    </w:p>
    <w:p w:rsidRDefault="005934C8" w:rsidP="005934C8" w:rsidR="005934C8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5934C8" w:rsidP="005934C8" w:rsidR="005934C8">
      <w:pPr>
        <w:numPr>
          <w:ilvl w:val="0"/>
          <w:numId w:val="4"/>
        </w:numPr>
      </w:pPr>
      <w:r>
        <w:t>Registru udruga odmah radi upisa činjenice otvaranja skraćenoga stečajn</w:t>
      </w:r>
      <w:r w:rsidR="001951A8">
        <w:t>og postupka</w:t>
      </w:r>
    </w:p>
    <w:p w:rsidRDefault="005934C8" w:rsidP="005934C8" w:rsidR="005934C8">
      <w:pPr>
        <w:numPr>
          <w:ilvl w:val="0"/>
          <w:numId w:val="4"/>
        </w:numPr>
      </w:pPr>
      <w:r>
        <w:t>Registru udruga nakon pravomoćnosti radi brisanja dužnika</w:t>
      </w:r>
      <w:r w:rsidR="001951A8">
        <w:t xml:space="preserve"> iz registra udruga </w:t>
      </w:r>
    </w:p>
    <w:p w:rsidRDefault="005934C8" w:rsidP="005934C8" w:rsidR="005934C8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1951A8" w:rsidP="005934C8" w:rsidR="005934C8">
      <w:pPr>
        <w:numPr>
          <w:ilvl w:val="0"/>
          <w:numId w:val="4"/>
        </w:numPr>
      </w:pPr>
      <w:r>
        <w:t>e-Oglasna ploča sudova</w:t>
      </w:r>
    </w:p>
    <w:p w:rsidRDefault="005934C8" w:rsidP="005934C8" w:rsidR="005934C8">
      <w:pPr>
        <w:numPr>
          <w:ilvl w:val="0"/>
          <w:numId w:val="4"/>
        </w:numPr>
      </w:pPr>
      <w:r>
        <w:t>Pisarnici ovog suda</w:t>
      </w:r>
    </w:p>
    <w:p w:rsidRDefault="005934C8" w:rsidP="005934C8" w:rsidR="005934C8"/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56A" w:rsidR="00AA756A">
      <w:r>
        <w:separator/>
      </w:r>
    </w:p>
  </w:endnote>
  <w:endnote w:id="0" w:type="continuationSeparator">
    <w:p w:rsidRDefault="00AA756A" w:rsidR="00AA7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56A" w:rsidR="00AA756A">
      <w:r>
        <w:separator/>
      </w:r>
    </w:p>
  </w:footnote>
  <w:footnote w:id="0" w:type="continuationSeparator">
    <w:p w:rsidRDefault="00AA756A" w:rsidR="00AA7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56A" w:rsidP="00E37B9D" w:rsidR="00AA75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756A" w:rsidR="00AA75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56A" w:rsidP="00E37B9D" w:rsidR="00AA75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5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756A" w:rsidP="008C3132" w:rsidR="00AA756A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C95E7C">
      <w:t>438</w:t>
    </w:r>
    <w:r>
      <w:t>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54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951A8"/>
    <w:rsid w:val="001A21B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D062E"/>
    <w:rsid w:val="002E7187"/>
    <w:rsid w:val="002F4BE9"/>
    <w:rsid w:val="00303683"/>
    <w:rsid w:val="0031086B"/>
    <w:rsid w:val="00311993"/>
    <w:rsid w:val="0031580E"/>
    <w:rsid w:val="0031606D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75393"/>
    <w:rsid w:val="0048325D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0BA5"/>
    <w:rsid w:val="00571AD1"/>
    <w:rsid w:val="005759FC"/>
    <w:rsid w:val="0057724A"/>
    <w:rsid w:val="00583030"/>
    <w:rsid w:val="00584E27"/>
    <w:rsid w:val="00591C0E"/>
    <w:rsid w:val="00592BEA"/>
    <w:rsid w:val="005934C8"/>
    <w:rsid w:val="00597EAD"/>
    <w:rsid w:val="005B55EC"/>
    <w:rsid w:val="005D1971"/>
    <w:rsid w:val="005E68BB"/>
    <w:rsid w:val="005F46A2"/>
    <w:rsid w:val="005F4DFB"/>
    <w:rsid w:val="005F7577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65C48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5CA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33F33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2D70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1D7D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A756A"/>
    <w:rsid w:val="00AC3E5E"/>
    <w:rsid w:val="00AC6312"/>
    <w:rsid w:val="00AC7F62"/>
    <w:rsid w:val="00AD06C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2AFA"/>
    <w:rsid w:val="00C84E20"/>
    <w:rsid w:val="00C95E7C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9B9"/>
    <w:rsid w:val="00DD0823"/>
    <w:rsid w:val="00DD118B"/>
    <w:rsid w:val="00DD4CBE"/>
    <w:rsid w:val="00DD5088"/>
    <w:rsid w:val="00DD5973"/>
    <w:rsid w:val="00DE40FE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1103"/>
    <w:rsid w:val="00EE6A90"/>
    <w:rsid w:val="00EF6F21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0C1E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2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2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2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2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2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2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2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2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St-438/2015-7</izvorni_sadrzaj>
    <derivirana_varijabla naziv="DomainObject.Oznaka_1">St-438/2015-7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"TORCIDA SUKOŠAN"</izvorni_sadrzaj>
    <derivirana_varijabla naziv="DomainObject.Predmet.ProtustrankaFormated_1">  UDRUGA NAVIJAČA "TORCIDA SUKOŠAN"</derivirana_varijabla>
  </DomainObject.Predmet.ProtustrankaFormated>
  <DomainObject.Predmet.ProtustrankaFormatedOIB>
    <izvorni_sadrzaj>  UDRUGA NAVIJAČA "TORCIDA SUKOŠAN", OIB 01113479228</izvorni_sadrzaj>
    <derivirana_varijabla naziv="DomainObject.Predmet.ProtustrankaFormatedOIB_1">  UDRUGA NAVIJAČA "TORCIDA SUKOŠAN", OIB 01113479228</derivirana_varijabla>
  </DomainObject.Predmet.ProtustrankaFormatedOIB>
  <DomainObject.Predmet.ProtustrankaFormatedWithAdress>
    <izvorni_sadrzaj> UDRUGA NAVIJAČA "TORCIDA SUKOŠAN", nepoznato , 23206 Sukošan</izvorni_sadrzaj>
    <derivirana_varijabla naziv="DomainObject.Predmet.ProtustrankaFormatedWithAdress_1"> UDRUGA NAVIJAČA "TORCIDA SUKOŠAN", nepoznato , 23206 Sukošan</derivirana_varijabla>
  </DomainObject.Predmet.ProtustrankaFormatedWithAdress>
  <DomainObject.Predmet.ProtustrankaFormatedWithAdressOIB>
    <izvorni_sadrzaj> UDRUGA NAVIJAČA "TORCIDA SUKOŠAN", OIB 01113479228, nepoznato , 23206 Sukošan</izvorni_sadrzaj>
    <derivirana_varijabla naziv="DomainObject.Predmet.ProtustrankaFormatedWithAdressOIB_1"> UDRUGA NAVIJAČA "TORCIDA SUKOŠAN", OIB 01113479228, nepoznato , 23206 Sukošan</derivirana_varijabla>
  </DomainObject.Predmet.ProtustrankaFormatedWithAdressOIB>
  <DomainObject.Predmet.ProtustrankaWithAdress>
    <izvorni_sadrzaj>UDRUGA NAVIJAČA "TORCIDA SUKOŠAN" nepoznato , 23206 Sukošan</izvorni_sadrzaj>
    <derivirana_varijabla naziv="DomainObject.Predmet.ProtustrankaWithAdress_1">UDRUGA NAVIJAČA "TORCIDA SUKOŠAN" nepoznato , 23206 Sukošan</derivirana_varijabla>
  </DomainObject.Predmet.ProtustrankaWithAdress>
  <DomainObject.Predmet.ProtustrankaWithAdressOIB>
    <izvorni_sadrzaj>UDRUGA NAVIJAČA "TORCIDA SUKOŠAN", OIB 01113479228, nepoznato , 23206 Sukošan</izvorni_sadrzaj>
    <derivirana_varijabla naziv="DomainObject.Predmet.ProtustrankaWithAdressOIB_1">UDRUGA NAVIJAČA "TORCIDA SUKOŠAN", OIB 01113479228, nepoznato , 23206 Sukošan</derivirana_varijabla>
  </DomainObject.Predmet.ProtustrankaWithAdressOIB>
  <DomainObject.Predmet.ProtustrankaNazivFormated>
    <izvorni_sadrzaj>UDRUGA NAVIJAČA "TORCIDA SUKOŠAN"</izvorni_sadrzaj>
    <derivirana_varijabla naziv="DomainObject.Predmet.ProtustrankaNazivFormated_1">UDRUGA NAVIJAČA "TORCIDA SUKOŠAN"</derivirana_varijabla>
  </DomainObject.Predmet.ProtustrankaNazivFormated>
  <DomainObject.Predmet.ProtustrankaNazivFormatedOIB>
    <izvorni_sadrzaj>UDRUGA NAVIJAČA "TORCIDA SUKOŠAN", OIB 01113479228</izvorni_sadrzaj>
    <derivirana_varijabla naziv="DomainObject.Predmet.ProtustrankaNazivFormatedOIB_1">UDRUGA NAVIJAČA "TORCIDA SUKOŠAN", OIB 01113479228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4287.17</izvorni_sadrzaj>
    <derivirana_varijabla naziv="DomainObject.Predmet.TrenutnaVrijednost_1">4287.17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NAVIJAČA "TORCIDA SUKOŠAN"</item>
    </izvorni_sadrzaj>
    <derivirana_varijabla naziv="DomainObject.Predmet.ProtuStrankaListFormated_1">
      <item>UDRUGA NAVIJAČA "TORCIDA SUKOŠAN"</item>
    </derivirana_varijabla>
  </DomainObject.Predmet.ProtuStrankaListFormated>
  <DomainObject.Predmet.ProtuStrankaListFormatedOIB>
    <izvorni_sadrzaj>
      <item>UDRUGA NAVIJAČA "TORCIDA SUKOŠAN", OIB 01113479228</item>
    </izvorni_sadrzaj>
    <derivirana_varijabla naziv="DomainObject.Predmet.ProtuStrankaListFormatedOIB_1">
      <item>UDRUGA NAVIJAČA "TORCIDA SUKOŠAN", OIB 01113479228</item>
    </derivirana_varijabla>
  </DomainObject.Predmet.ProtuStrankaListFormatedOIB>
  <DomainObject.Predmet.ProtuStrankaListFormatedWithAdress>
    <izvorni_sadrzaj>
      <item>UDRUGA NAVIJAČA "TORCIDA SUKOŠAN", nepoznato , 23206 Sukošan</item>
    </izvorni_sadrzaj>
    <derivirana_varijabla naziv="DomainObject.Predmet.ProtuStrankaListFormatedWithAdress_1">
      <item>UDRUGA NAVIJAČA "TORCIDA SUKOŠAN", nepoznato , 23206 Sukošan</item>
    </derivirana_varijabla>
  </DomainObject.Predmet.ProtuStrankaListFormatedWithAdress>
  <DomainObject.Predmet.ProtuStrankaListFormatedWithAdressOIB>
    <izvorni_sadrzaj>
      <item>UDRUGA NAVIJAČA "TORCIDA SUKOŠAN", OIB 01113479228, nepoznato , 23206 Sukošan</item>
    </izvorni_sadrzaj>
    <derivirana_varijabla naziv="DomainObject.Predmet.ProtuStrankaListFormatedWithAdressOIB_1">
      <item>UDRUGA NAVIJAČA "TORCIDA SUKOŠAN", OIB 01113479228, nepoznato , 23206 Sukošan</item>
    </derivirana_varijabla>
  </DomainObject.Predmet.ProtuStrankaListFormatedWithAdressOIB>
  <DomainObject.Predmet.ProtuStrankaListNazivFormated>
    <izvorni_sadrzaj>
      <item>UDRUGA NAVIJAČA "TORCIDA SUKOŠAN"</item>
    </izvorni_sadrzaj>
    <derivirana_varijabla naziv="DomainObject.Predmet.ProtuStrankaListNazivFormated_1">
      <item>UDRUGA NAVIJAČA "TORCIDA SUKOŠAN"</item>
    </derivirana_varijabla>
  </DomainObject.Predmet.ProtuStrankaListNazivFormated>
  <DomainObject.Predmet.ProtuStrankaListNazivFormatedOIB>
    <izvorni_sadrzaj>
      <item>UDRUGA NAVIJAČA "TORCIDA SUKOŠAN", OIB 01113479228</item>
    </izvorni_sadrzaj>
    <derivirana_varijabla naziv="DomainObject.Predmet.ProtuStrankaListNazivFormatedOIB_1">
      <item>UDRUGA NAVIJAČA "TORCIDA SUKOŠAN", OIB 01113479228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St-438/2015-7</izvorni_sadrzaj>
    <derivirana_varijabla naziv="DomainObject.PoslovniBrojDokumenta_1">St-438/2015-7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NAVIJAČA "TORCIDA SUKOŠAN"</izvorni_sadrzaj>
    <derivirana_varijabla naziv="DomainObject.Predmet.ProtustrankaIDrugi_1">UDRUGA NAVIJAČA "TORCIDA SUKOŠAN"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NAVIJAČA "TORCIDA SUKOŠAN", OIB 01113479228, nepoznato , 23206 Sukošan</izvorni_sadrzaj>
    <derivirana_varijabla naziv="DomainObject.Predmet.ProtustrankaIDrugiAdressOIB_1">UDRUGA NAVIJAČA "TORCIDA SUKOŠAN", OIB 01113479228, nepoznato 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NAVIJAČA "TORCIDA SUKOŠAN"</item>
    </izvorni_sadrzaj>
    <derivirana_varijabla naziv="DomainObject.Predmet.SudioniciListNaziv_1">
      <item>FINA</item>
      <item>UDRUGA NAVIJAČA "TORCIDA SUKOŠAN"</item>
    </derivirana_varijabla>
  </DomainObject.Predmet.SudioniciListNaziv>
  <DomainObject.Predmet.SudioniciListAdressOIB>
    <izvorni_sadrzaj>
      <item>FINA, OIB 85821130368</item>
      <item>UDRUGA NAVIJAČA "TORCIDA SUKOŠAN", OIB 01113479228, nepoznato ,23206 Sukošan</item>
    </izvorni_sadrzaj>
    <derivirana_varijabla naziv="DomainObject.Predmet.SudioniciListAdressOIB_1">
      <item>FINA, OIB 85821130368</item>
      <item>UDRUGA NAVIJAČA "TORCIDA SUKOŠAN", OIB 01113479228, nepoznato 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01113479228</item>
    </izvorni_sadrzaj>
    <derivirana_varijabla naziv="DomainObject.Predmet.SudioniciListNazivOIB_1">
      <item>, OIB 85821130368</item>
      <item>, OIB 01113479228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1073</properties:Words>
  <properties:Characters>5881</properties:Characters>
  <properties:Lines>125</properties:Lines>
  <properties:Paragraphs>43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2016-09-08T13:14:00Z</dcterms:created>
  <dc:creator>Administrator</dc:creator>
  <cp:lastModifiedBy>Josipa Dorkin</cp:lastModifiedBy>
  <cp:lastPrinted>2016-09-08T12:50:00Z</cp:lastPrinted>
  <dcterms:modified xmlns:xsi="http://www.w3.org/2001/XMLSchema-instance" xsi:type="dcterms:W3CDTF">2016-09-12T09:16:00Z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