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a24c" w14:paraId="042a24c" w:rsidRDefault="002E58AB" w:rsidR="00A206A0" w:rsidRPr="009238A9">
      <w:pPr>
        <w15:collapsed w:val="false"/>
      </w:pPr>
      <w:bookmarkStart w:name="_GoBack" w:id="0"/>
      <w:bookmarkEnd w:id="0"/>
      <w:r w:rsidRPr="004F582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A0" w:rsidR="00A206A0" w:rsidRPr="009238A9">
      <w:r w:rsidRPr="009238A9">
        <w:t xml:space="preserve">   REPUBLIKA HRVATSKA </w:t>
      </w:r>
    </w:p>
    <w:p w:rsidRDefault="00A206A0" w:rsidR="00A206A0" w:rsidRPr="009238A9">
      <w:r w:rsidRPr="009238A9">
        <w:t>TRGOVAČKI SUD U ZAGREBU</w:t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</w:p>
    <w:p w:rsidRDefault="00862E29" w:rsidR="00A206A0">
      <w:r w:rsidRPr="009238A9">
        <w:t>Zagreb, Amruševa 2/II</w:t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  <w:t>31-ST-</w:t>
      </w:r>
      <w:r w:rsidR="0001487D">
        <w:t>332/10-387</w:t>
      </w:r>
    </w:p>
    <w:p w:rsidRDefault="003045E2" w:rsidR="003045E2" w:rsidRPr="009238A9"/>
    <w:p w:rsidRDefault="003045E2" w:rsidP="003045E2" w:rsidR="00A206A0" w:rsidRPr="009238A9">
      <w:pPr>
        <w:jc w:val="center"/>
      </w:pPr>
      <w:r>
        <w:t xml:space="preserve">R E P U B L I K A   H R V A T S K A </w:t>
      </w:r>
    </w:p>
    <w:p w:rsidRDefault="00A206A0" w:rsidP="00A206A0" w:rsidR="00A206A0" w:rsidRPr="009238A9">
      <w:pPr>
        <w:jc w:val="center"/>
      </w:pPr>
      <w:r w:rsidRPr="009238A9">
        <w:t>R J E Š E N J E</w:t>
      </w:r>
    </w:p>
    <w:p w:rsidRDefault="00A206A0" w:rsidP="00A206A0" w:rsidR="00A206A0" w:rsidRPr="009238A9">
      <w:pPr>
        <w:jc w:val="center"/>
      </w:pPr>
    </w:p>
    <w:p w:rsidRDefault="00A206A0" w:rsidP="00A206A0" w:rsidR="00A206A0">
      <w:r w:rsidRPr="009238A9">
        <w:tab/>
      </w:r>
      <w:r w:rsidR="009036A4">
        <w:t xml:space="preserve">TRGOVAČKI SUD U ZAGREBU po </w:t>
      </w:r>
      <w:r w:rsidR="009036A4" w:rsidRPr="00FA0225">
        <w:t xml:space="preserve">sucu Nadi Kraljić u stečajnom postupku nad stečajnim dužnikom KAMENSKO d.d.– u stečaju, Zagreb, Reljkovićeva 8, MBS: 080104137  OIB: 37768168177 dana </w:t>
      </w:r>
      <w:r w:rsidR="009036A4">
        <w:t xml:space="preserve">26. listopada </w:t>
      </w:r>
      <w:r w:rsidR="009036A4" w:rsidRPr="00FA0225">
        <w:t xml:space="preserve"> 2017. godine</w:t>
      </w:r>
    </w:p>
    <w:p w:rsidRDefault="00AE6151" w:rsidP="00A206A0" w:rsidR="00AE6151" w:rsidRPr="009238A9"/>
    <w:p w:rsidRDefault="00A206A0" w:rsidP="00A206A0" w:rsidR="00A206A0" w:rsidRPr="009238A9">
      <w:pPr>
        <w:jc w:val="center"/>
      </w:pPr>
      <w:r w:rsidRPr="009238A9">
        <w:t xml:space="preserve">r i j e š i o  j e </w:t>
      </w:r>
    </w:p>
    <w:p w:rsidRDefault="00A206A0" w:rsidP="00A206A0" w:rsidR="00A206A0" w:rsidRPr="009238A9">
      <w:pPr>
        <w:jc w:val="center"/>
      </w:pPr>
    </w:p>
    <w:p w:rsidRDefault="00A206A0" w:rsidP="00A206A0" w:rsidR="00AE6151">
      <w:r w:rsidRPr="009238A9">
        <w:tab/>
      </w:r>
      <w:r w:rsidR="00ED3FDC" w:rsidRPr="009238A9">
        <w:t>I</w:t>
      </w:r>
      <w:r w:rsidR="00ED3FDC" w:rsidRPr="009238A9">
        <w:tab/>
      </w:r>
      <w:r w:rsidRPr="009238A9">
        <w:t xml:space="preserve">Daje se suglasnost stečajnom upravitelju za osnivanje pologa kod Trgovačkog suda u Zagrebu na žiro računu broj </w:t>
      </w:r>
      <w:r w:rsidR="00C11A81">
        <w:t xml:space="preserve">IBAN: </w:t>
      </w:r>
      <w:r w:rsidR="00862E29" w:rsidRPr="009238A9">
        <w:t>HR92239000113000004</w:t>
      </w:r>
      <w:r w:rsidR="0031405B">
        <w:t>60</w:t>
      </w:r>
      <w:r w:rsidR="00862E29" w:rsidRPr="009238A9">
        <w:rPr>
          <w:rFonts w:cs="Arial" w:hAnsi="Arial" w:ascii="Arial"/>
        </w:rPr>
        <w:t xml:space="preserve"> </w:t>
      </w:r>
      <w:r w:rsidRPr="009238A9">
        <w:t>pod brojem ST-</w:t>
      </w:r>
      <w:r w:rsidR="009036A4">
        <w:t>332/10</w:t>
      </w:r>
      <w:r w:rsidR="00AE6151">
        <w:t xml:space="preserve"> </w:t>
      </w:r>
      <w:r w:rsidR="005100F1" w:rsidRPr="009238A9">
        <w:t xml:space="preserve"> </w:t>
      </w:r>
      <w:r w:rsidRPr="009238A9">
        <w:t>rad</w:t>
      </w:r>
      <w:r w:rsidR="00ED3FDC" w:rsidRPr="009238A9">
        <w:t>i izdvajanj</w:t>
      </w:r>
      <w:r w:rsidR="003E303A" w:rsidRPr="009238A9">
        <w:t>a sredstava za račun</w:t>
      </w:r>
      <w:r w:rsidR="00AE6151">
        <w:t>:</w:t>
      </w:r>
    </w:p>
    <w:tbl>
      <w:tblPr>
        <w:tblW w:type="dxa" w:w="10000"/>
        <w:tblInd w:type="dxa" w:w="93"/>
        <w:tblLook w:val="04A0" w:noVBand="1" w:noHBand="0" w:lastColumn="0" w:firstColumn="1" w:lastRow="0" w:firstRow="1"/>
      </w:tblPr>
      <w:tblGrid>
        <w:gridCol w:w="928"/>
        <w:gridCol w:w="1455"/>
        <w:gridCol w:w="914"/>
        <w:gridCol w:w="1232"/>
        <w:gridCol w:w="1758"/>
        <w:gridCol w:w="1840"/>
        <w:gridCol w:w="1167"/>
        <w:gridCol w:w="980"/>
      </w:tblGrid>
      <w:tr w:rsidTr="009036A4" w:rsidR="009036A4">
        <w:trPr>
          <w:trHeight w:val="888"/>
        </w:trPr>
        <w:tc>
          <w:tcPr>
            <w:tcW w:type="dxa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Broj prijave</w:t>
            </w:r>
          </w:p>
        </w:tc>
        <w:tc>
          <w:tcPr>
            <w:tcW w:type="dxa" w:w="1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Prezime</w:t>
            </w:r>
          </w:p>
        </w:tc>
        <w:tc>
          <w:tcPr>
            <w:tcW w:type="dxa" w:w="9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Ime</w:t>
            </w:r>
          </w:p>
        </w:tc>
        <w:tc>
          <w:tcPr>
            <w:tcW w:type="dxa" w:w="1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OIB</w:t>
            </w:r>
          </w:p>
        </w:tc>
        <w:tc>
          <w:tcPr>
            <w:tcW w:type="dxa" w:w="17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Adresa</w:t>
            </w:r>
            <w:r w:rsidRPr="009036A4">
              <w:rPr>
                <w:sz w:val="16"/>
                <w:szCs w:val="16"/>
              </w:rPr>
              <w:br/>
              <w:t xml:space="preserve"> prebivališta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Mjesto</w:t>
            </w:r>
            <w:r w:rsidRPr="009036A4">
              <w:rPr>
                <w:sz w:val="16"/>
                <w:szCs w:val="16"/>
              </w:rPr>
              <w:br/>
              <w:t xml:space="preserve"> prebivališta</w:t>
            </w:r>
          </w:p>
        </w:tc>
        <w:tc>
          <w:tcPr>
            <w:tcW w:type="dxa" w:w="11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UKUPNO ZA</w:t>
            </w:r>
            <w:r w:rsidRPr="009036A4">
              <w:rPr>
                <w:sz w:val="16"/>
                <w:szCs w:val="16"/>
              </w:rPr>
              <w:br/>
              <w:t xml:space="preserve">UPLATU </w:t>
            </w:r>
            <w:r w:rsidRPr="009036A4">
              <w:rPr>
                <w:sz w:val="16"/>
                <w:szCs w:val="16"/>
              </w:rPr>
              <w:br/>
              <w:t>NA DEPOZIT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23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Jedvaj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Marija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57066891713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Savezne Rep. Njemačke 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10020 Novi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1.172,67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88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51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Lazić (Savić)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Sanja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69943153126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Meršićeva 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1.486,43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62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Vorkapić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Suzana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48128097685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Brazilska 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10090 Zagreb-Susedgrad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951,82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65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Vučko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Alfred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36225321439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Ivana Šibla 16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10020 Novi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1.605,49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73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Babić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Snježana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38316587569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Hrastina 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1.010,41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103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Dankić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Mirjana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56910449346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Klanjec 19A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10431 Sveta Nedjelja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1,20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112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Džido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Anđa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91674016242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III. Kozari put 19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74,15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76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113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Đurkan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Biserka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63928749069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Jukićeva 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1.187,85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114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Fabek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Nevenka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97671409812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Kolodvorska 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10450 Jastrebarsko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1.356,45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119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Filipović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Natalija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67486888842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Blage Zadre 10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10360 Sesvete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63,26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127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Gašpar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Melita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96014676332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Rugvička 133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10370 Dugo Selo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1.066,40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134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Pongrac (Gorupec)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Vesna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43176260009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Naselje Petrovečki 13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49221 Bedekovčina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1.571,77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137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Grgurić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Nada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80377343287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Hrvatskog proljeća 28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10040 Zagreb-Dubrava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72,92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149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Ištuk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Ružica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24892926191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J.Jelačića 139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10430 Samobor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51,83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154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Jelačić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Mirjana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41699117711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Trg žrtava fašizma 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10290 Zaprešić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44,21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161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Juhaz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Dragan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23827285802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Aleja Blaža Jurišića 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10040 Zagreb-Dubrava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40,01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190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Grgec (Krnjić)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Marinka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06781845312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Kninski trg 10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11,22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221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Matraković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Ivanka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95570565115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IV. Luka 16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10040 Zagreb-Dubrava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1.723,52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229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Mikec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Zorica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65313120485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Prikraj 99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48260 Križevci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7,86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247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Pereković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Mile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96097389387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Potočani 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33520 Slatina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9,33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04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274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Rotim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Mara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19928496349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IV trnjanske ledine 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1.334,08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300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Šimunović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Nataša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49043192208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Lermanova 19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10090 Zagreb-Susedgrad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658,90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314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Špoljarić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Ankica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13132282941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Anina 20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24,38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323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Tuđa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Milena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65605506991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Racinova 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0,56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332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Veselčić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Juro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19473102989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Meksička 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1.775,12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336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Vidović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Anica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82366381479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Radoboj 301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49232 Radoboj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203,86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340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Vitas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Božica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07190327322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Đalskoga 37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1.106,46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lastRenderedPageBreak/>
              <w:t>346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Vukojević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Katarina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89986704410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Andrije Hebranga 33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20000 Dubrovnik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508,45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372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Bartolinčić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Đurđica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73810334038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Radmanovečka 11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10020 Novi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2.823,35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381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Bekavac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Ruža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58785704423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Ozaljska 88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2.313,14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397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Bregović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Stanislav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40630630988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Kuniščak 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2.856,72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410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Baić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Željka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01657434932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Emanule Vidovića 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10090 Zagreb-Susedgrad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1.990,93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442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Džolan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Ana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42829456312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Mikulić 214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2.310,60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485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Hotko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Milka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26382848137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Prigorska bb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10291 Prigorje Brdovečko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2.057,55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502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Ivetić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Valentina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72298307716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Bregovita 35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49210 Zabok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1.679,77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508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Jakšić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Slavica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26903304528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Sjeničarska 34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10040 Zagreb-Dubrava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2.325,27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64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544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Cerjak (Kljajić)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Nataša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96110654624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Antuna Zdenčaja 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10410 Velika Gorica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2.198,39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558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Kovačić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Miroslava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29827174322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Vatroslava Lisinskog 24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10370 Dugo Selo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2.854,25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601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Mataušić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Vlasta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54317997403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Pijadina 131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10430 Samobor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2.233,10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657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Perica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Patricia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66331931747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Hećimovićeva 20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204,04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661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Petrek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Jadranka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68327322719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Ilica 165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2.963,96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76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678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Radanović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Marija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27621703047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Klekova 17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5.812,34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682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Radoš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Jurka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46872688674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Apatinska 12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1.297,88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707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Smolčić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Nataša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32642148597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Mesnička 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867,83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724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Šagud</w:t>
            </w:r>
          </w:p>
        </w:tc>
        <w:tc>
          <w:tcPr>
            <w:tcW w:type="dxa" w:w="9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Dragica</w:t>
            </w:r>
          </w:p>
        </w:tc>
        <w:tc>
          <w:tcPr>
            <w:tcW w:type="dxa" w:w="1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44350228458</w:t>
            </w:r>
          </w:p>
        </w:tc>
        <w:tc>
          <w:tcPr>
            <w:tcW w:type="dxa" w:w="17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Stubički Laz 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49246 Marija Bistrica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1.301,75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756</w:t>
            </w:r>
          </w:p>
        </w:tc>
        <w:tc>
          <w:tcPr>
            <w:tcW w:type="dxa" w:w="1455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Trečić</w:t>
            </w:r>
          </w:p>
        </w:tc>
        <w:tc>
          <w:tcPr>
            <w:tcW w:type="dxa" w:w="91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Sabrina</w:t>
            </w:r>
          </w:p>
        </w:tc>
        <w:tc>
          <w:tcPr>
            <w:tcW w:type="dxa" w:w="123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38284441591</w:t>
            </w:r>
          </w:p>
        </w:tc>
        <w:tc>
          <w:tcPr>
            <w:tcW w:type="dxa" w:w="175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Krasa 52</w:t>
            </w:r>
          </w:p>
        </w:tc>
        <w:tc>
          <w:tcPr>
            <w:tcW w:type="dxa" w:w="18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51250 Novi Vinodolski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1.353,39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  <w:tr w:rsidTr="009036A4" w:rsidR="009036A4">
        <w:trPr>
          <w:trHeight w:val="240"/>
        </w:trPr>
        <w:tc>
          <w:tcPr>
            <w:tcW w:type="dxa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UKUPNO:</w:t>
            </w:r>
          </w:p>
        </w:tc>
        <w:tc>
          <w:tcPr>
            <w:tcW w:type="dxa" w:w="7199"/>
            <w:gridSpan w:val="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center"/>
              <w:rPr>
                <w:sz w:val="16"/>
                <w:szCs w:val="16"/>
              </w:rPr>
            </w:pPr>
            <w:r w:rsidRPr="009036A4">
              <w:rPr>
                <w:sz w:val="16"/>
                <w:szCs w:val="16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jc w:val="right"/>
              <w:rPr>
                <w:color w:val="000000"/>
                <w:sz w:val="16"/>
                <w:szCs w:val="16"/>
              </w:rPr>
            </w:pPr>
            <w:r w:rsidRPr="009036A4">
              <w:rPr>
                <w:color w:val="000000"/>
                <w:sz w:val="16"/>
                <w:szCs w:val="16"/>
              </w:rPr>
              <w:t>58.564,87</w:t>
            </w:r>
          </w:p>
        </w:tc>
        <w:tc>
          <w:tcPr>
            <w:tcW w:type="dxa" w:w="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036A4" w:rsidR="009036A4" w:rsidRPr="009036A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Default="00A206A0" w:rsidP="00AE6151" w:rsidR="00AE6151" w:rsidRPr="00AE6151">
      <w:r w:rsidRPr="009238A9">
        <w:tab/>
      </w:r>
      <w:r w:rsidR="00AE6151" w:rsidRPr="00AE6151">
        <w:t>II</w:t>
      </w:r>
      <w:r w:rsidR="00AE6151" w:rsidRPr="00AE6151">
        <w:tab/>
        <w:t>Sudski polog se osniva na rok od dvije godine.</w:t>
      </w:r>
    </w:p>
    <w:p w:rsidRDefault="00AE6151" w:rsidP="00FF3898" w:rsidR="003E303A" w:rsidRPr="009238A9">
      <w:pPr>
        <w:ind w:firstLine="708"/>
      </w:pPr>
      <w:r w:rsidRPr="00AE6151">
        <w:t>III</w:t>
      </w:r>
      <w:r w:rsidRPr="00AE6151">
        <w:tab/>
        <w:t xml:space="preserve">Nakon proteka roka od dvije godine po pravomoćnosti ovog rješenja korisnik će se ponovno pozvati na preuzimanje pologa, a ukoliko nakon poziva ne preuzme polog, sud će rješenjem utvrditi prestanak prava iz pologa i ista rješenjem prenijeti u korist Državnog proračuna RH.   </w:t>
      </w:r>
    </w:p>
    <w:p w:rsidRDefault="00D30967" w:rsidP="00D30967" w:rsidR="00D30967" w:rsidRPr="009238A9">
      <w:pPr>
        <w:jc w:val="center"/>
      </w:pPr>
      <w:r w:rsidRPr="009238A9">
        <w:t xml:space="preserve">Obrazloženje </w:t>
      </w:r>
    </w:p>
    <w:p w:rsidRDefault="00D30967" w:rsidP="00D30967" w:rsidR="00D30967" w:rsidRPr="009238A9">
      <w:pPr>
        <w:jc w:val="center"/>
      </w:pPr>
    </w:p>
    <w:p w:rsidRDefault="00D30967" w:rsidP="00AE6151" w:rsidR="00AE6151" w:rsidRPr="00AE6151">
      <w:r w:rsidRPr="009238A9">
        <w:tab/>
      </w:r>
      <w:r w:rsidR="00AE6151" w:rsidRPr="00AE6151">
        <w:t xml:space="preserve">Nakon provedene </w:t>
      </w:r>
      <w:r w:rsidR="009036A4">
        <w:t>završne</w:t>
      </w:r>
      <w:r w:rsidR="00AE6151" w:rsidRPr="00AE6151">
        <w:t xml:space="preserve"> diobe stečajni upravitelj je izvijestio steča</w:t>
      </w:r>
      <w:r w:rsidR="006309F8">
        <w:t>jnog suca da stečajni vjerovnici</w:t>
      </w:r>
      <w:r w:rsidR="00AE6151" w:rsidRPr="00AE6151">
        <w:t xml:space="preserve"> naznačen</w:t>
      </w:r>
      <w:r w:rsidR="006309F8">
        <w:t>i</w:t>
      </w:r>
      <w:r w:rsidR="00AE6151" w:rsidRPr="00AE6151">
        <w:t xml:space="preserve"> u </w:t>
      </w:r>
      <w:r w:rsidR="006309F8">
        <w:t>točki I izreke rješenja nisu na poziv dostavili</w:t>
      </w:r>
      <w:r w:rsidR="00AE6151" w:rsidRPr="00AE6151">
        <w:t xml:space="preserve"> broj žiro računa na koje im se treba isplatiti iznos iz </w:t>
      </w:r>
      <w:r w:rsidR="004E087C">
        <w:t>završne</w:t>
      </w:r>
      <w:r w:rsidR="00AE6151" w:rsidRPr="00AE6151">
        <w:t xml:space="preserve"> diobe</w:t>
      </w:r>
      <w:r w:rsidR="006309F8">
        <w:t>, te predložio da im</w:t>
      </w:r>
      <w:r w:rsidR="00AE6151" w:rsidRPr="00AE6151">
        <w:t xml:space="preserve"> se da suglasnost za polaganje istih sredstava na depozit Trgovačkog suda.  </w:t>
      </w:r>
    </w:p>
    <w:p w:rsidRDefault="00AE6151" w:rsidP="00AE6151" w:rsidR="00FF3898" w:rsidRPr="00AE6151">
      <w:r w:rsidRPr="00AE6151">
        <w:tab/>
        <w:t xml:space="preserve"> Prema odredbi čl. 194 Stečajnog zakona iznose koji su odvojeni prilikom </w:t>
      </w:r>
      <w:r w:rsidR="004E087C">
        <w:t xml:space="preserve">završne </w:t>
      </w:r>
      <w:r w:rsidRPr="00AE6151">
        <w:t xml:space="preserve">diobe stečajni upravitelj će uz suglasnost stečajnog suca, a za račun zainteresiranih osoba položiti kod suda ili javnog bilježnika. </w:t>
      </w:r>
    </w:p>
    <w:p w:rsidRDefault="00AE6151" w:rsidP="00AE6151" w:rsidR="00AE6151" w:rsidRPr="00AE6151">
      <w:pPr>
        <w:ind w:firstLine="708"/>
      </w:pPr>
      <w:r w:rsidRPr="00AE6151">
        <w:t xml:space="preserve">Imajući u vidu navedenu odredbu valjalo je riješiti kao u izreci.  </w:t>
      </w:r>
    </w:p>
    <w:p w:rsidRDefault="00D30967" w:rsidP="00AE6151" w:rsidR="00D30967" w:rsidRPr="009238A9"/>
    <w:p w:rsidRDefault="005100F1" w:rsidP="00D30967" w:rsidR="00D30967" w:rsidRPr="009238A9">
      <w:r w:rsidRPr="009238A9">
        <w:tab/>
      </w:r>
      <w:r w:rsidRPr="009238A9">
        <w:tab/>
      </w:r>
      <w:r w:rsidRPr="009238A9">
        <w:tab/>
      </w:r>
      <w:r w:rsidRPr="009238A9">
        <w:tab/>
        <w:t xml:space="preserve">U Zagrebu, </w:t>
      </w:r>
      <w:r w:rsidR="009036A4">
        <w:t>26</w:t>
      </w:r>
      <w:r w:rsidR="00FF3898">
        <w:t>. listopada 2017.</w:t>
      </w:r>
      <w:r w:rsidR="009B3FDE">
        <w:t xml:space="preserve"> </w:t>
      </w:r>
      <w:r w:rsidR="003E303A" w:rsidRPr="009238A9">
        <w:t xml:space="preserve"> </w:t>
      </w:r>
    </w:p>
    <w:p w:rsidRDefault="00D30967" w:rsidP="00D30967" w:rsidR="00D30967" w:rsidRPr="009238A9"/>
    <w:p w:rsidRDefault="00D30967" w:rsidP="00D30967" w:rsidR="00D30967" w:rsidRPr="009238A9"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  <w:t xml:space="preserve">STEČAJNI SUDAC </w:t>
      </w:r>
    </w:p>
    <w:p w:rsidRDefault="00D30967" w:rsidP="00D30967" w:rsidR="00D30967" w:rsidRPr="009238A9"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  <w:t>Nada Kraljić</w:t>
      </w:r>
      <w:r w:rsidR="00616DAC">
        <w:t>,v.r.</w:t>
      </w:r>
      <w:r w:rsidRPr="009238A9">
        <w:t xml:space="preserve"> </w:t>
      </w:r>
    </w:p>
    <w:p w:rsidRDefault="00D30967" w:rsidP="00D30967" w:rsidR="00D30967" w:rsidRPr="009238A9">
      <w:r w:rsidRPr="009238A9">
        <w:t xml:space="preserve">POUKA O PRAVNOM LIJEKU </w:t>
      </w:r>
    </w:p>
    <w:p w:rsidRDefault="00BF7350" w:rsidP="00D30967" w:rsidR="00BF7350" w:rsidRPr="009238A9">
      <w:r w:rsidRPr="009238A9">
        <w:t>Protiv ovog rješenja žalba nije dopuštena.</w:t>
      </w:r>
    </w:p>
    <w:p w:rsidRDefault="00616DAC" w:rsidP="00BF7350" w:rsidR="00616DAC">
      <w:pPr>
        <w:ind w:left="360"/>
      </w:pPr>
    </w:p>
    <w:p w:rsidRDefault="00616DAC" w:rsidR="00616DA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16DAC" w:rsidP="00616DAC" w:rsidR="00616DAC">
      <w:pPr>
        <w:ind w:firstLine="708" w:left="5664"/>
      </w:pPr>
      <w:r>
        <w:t>Vinka Mihalinčić</w:t>
      </w:r>
    </w:p>
    <w:p w:rsidRDefault="00BF7350" w:rsidP="00BF7350" w:rsidR="00BF7350" w:rsidRPr="009238A9">
      <w:pPr>
        <w:ind w:left="360"/>
      </w:pPr>
      <w:r w:rsidRPr="009238A9">
        <w:t xml:space="preserve"> </w:t>
      </w:r>
    </w:p>
    <w:sectPr w:rsidR="00BF7350" w:rsidRPr="009238A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3898" w:rsidP="00FF3898" w:rsidR="00FF3898">
      <w:r>
        <w:separator/>
      </w:r>
    </w:p>
  </w:endnote>
  <w:endnote w:id="0" w:type="continuationSeparator">
    <w:p w:rsidRDefault="00FF3898" w:rsidP="00FF3898" w:rsidR="00FF3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3898" w:rsidP="00FF3898" w:rsidR="00FF3898">
      <w:r>
        <w:separator/>
      </w:r>
    </w:p>
  </w:footnote>
  <w:footnote w:id="0" w:type="continuationSeparator">
    <w:p w:rsidRDefault="00FF3898" w:rsidP="00FF3898" w:rsidR="00FF38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3898" w:rsidP="00FF3898" w:rsidR="00FF3898">
    <w:pPr>
      <w:pStyle w:val="Zaglavlje"/>
      <w:ind w:firstLine="3540"/>
      <w:jc w:val="center"/>
    </w:pPr>
  </w:p>
  <w:p w:rsidRDefault="00FF3898" w:rsidR="00FF38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80056"/>
    <w:multiLevelType w:val="hybridMultilevel"/>
    <w:tmpl w:val="D0C8464E"/>
    <w:lvl w:tplc="87AC638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DA64E71"/>
    <w:multiLevelType w:val="hybridMultilevel"/>
    <w:tmpl w:val="F864B7AC"/>
    <w:lvl w:tplc="041A000F" w:ilvl="0">
      <w:start w:val="1"/>
      <w:numFmt w:val="decimal"/>
      <w:lvlText w:val="%1."/>
      <w:lvlJc w:val="left"/>
      <w:pPr>
        <w:ind w:hanging="360" w:left="1489"/>
      </w:pPr>
    </w:lvl>
    <w:lvl w:tentative="true" w:tplc="041A0019" w:ilvl="1">
      <w:start w:val="1"/>
      <w:numFmt w:val="lowerLetter"/>
      <w:lvlText w:val="%2."/>
      <w:lvlJc w:val="left"/>
      <w:pPr>
        <w:ind w:hanging="360" w:left="2209"/>
      </w:pPr>
    </w:lvl>
    <w:lvl w:tentative="true" w:tplc="041A001B" w:ilvl="2">
      <w:start w:val="1"/>
      <w:numFmt w:val="lowerRoman"/>
      <w:lvlText w:val="%3."/>
      <w:lvlJc w:val="right"/>
      <w:pPr>
        <w:ind w:hanging="180" w:left="2929"/>
      </w:pPr>
    </w:lvl>
    <w:lvl w:tentative="true" w:tplc="041A000F" w:ilvl="3">
      <w:start w:val="1"/>
      <w:numFmt w:val="decimal"/>
      <w:lvlText w:val="%4."/>
      <w:lvlJc w:val="left"/>
      <w:pPr>
        <w:ind w:hanging="360" w:left="3649"/>
      </w:pPr>
    </w:lvl>
    <w:lvl w:tentative="true" w:tplc="041A0019" w:ilvl="4">
      <w:start w:val="1"/>
      <w:numFmt w:val="lowerLetter"/>
      <w:lvlText w:val="%5."/>
      <w:lvlJc w:val="left"/>
      <w:pPr>
        <w:ind w:hanging="360" w:left="4369"/>
      </w:pPr>
    </w:lvl>
    <w:lvl w:tentative="true" w:tplc="041A001B" w:ilvl="5">
      <w:start w:val="1"/>
      <w:numFmt w:val="lowerRoman"/>
      <w:lvlText w:val="%6."/>
      <w:lvlJc w:val="right"/>
      <w:pPr>
        <w:ind w:hanging="180" w:left="5089"/>
      </w:pPr>
    </w:lvl>
    <w:lvl w:tentative="true" w:tplc="041A000F" w:ilvl="6">
      <w:start w:val="1"/>
      <w:numFmt w:val="decimal"/>
      <w:lvlText w:val="%7."/>
      <w:lvlJc w:val="left"/>
      <w:pPr>
        <w:ind w:hanging="360" w:left="5809"/>
      </w:pPr>
    </w:lvl>
    <w:lvl w:tentative="true" w:tplc="041A0019" w:ilvl="7">
      <w:start w:val="1"/>
      <w:numFmt w:val="lowerLetter"/>
      <w:lvlText w:val="%8."/>
      <w:lvlJc w:val="left"/>
      <w:pPr>
        <w:ind w:hanging="360" w:left="6529"/>
      </w:pPr>
    </w:lvl>
    <w:lvl w:tentative="true" w:tplc="041A001B" w:ilvl="8">
      <w:start w:val="1"/>
      <w:numFmt w:val="lowerRoman"/>
      <w:lvlText w:val="%9."/>
      <w:lvlJc w:val="right"/>
      <w:pPr>
        <w:ind w:hanging="180" w:left="724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487D"/>
    <w:rsid w:val="000225AC"/>
    <w:rsid w:val="00027B40"/>
    <w:rsid w:val="00035E93"/>
    <w:rsid w:val="00040D47"/>
    <w:rsid w:val="00041213"/>
    <w:rsid w:val="000505C9"/>
    <w:rsid w:val="000A0B1E"/>
    <w:rsid w:val="000A0F41"/>
    <w:rsid w:val="000A1B49"/>
    <w:rsid w:val="000C3D74"/>
    <w:rsid w:val="000D1C33"/>
    <w:rsid w:val="00111909"/>
    <w:rsid w:val="00111B95"/>
    <w:rsid w:val="00115F47"/>
    <w:rsid w:val="00122BC6"/>
    <w:rsid w:val="00124B1E"/>
    <w:rsid w:val="00126425"/>
    <w:rsid w:val="00130436"/>
    <w:rsid w:val="0013148B"/>
    <w:rsid w:val="0014142F"/>
    <w:rsid w:val="0014192D"/>
    <w:rsid w:val="0014697C"/>
    <w:rsid w:val="0015317A"/>
    <w:rsid w:val="00170B99"/>
    <w:rsid w:val="00170F2A"/>
    <w:rsid w:val="001724BE"/>
    <w:rsid w:val="0017557F"/>
    <w:rsid w:val="00177926"/>
    <w:rsid w:val="00181B7D"/>
    <w:rsid w:val="00181F36"/>
    <w:rsid w:val="00192FDC"/>
    <w:rsid w:val="00194ADD"/>
    <w:rsid w:val="001A1CFD"/>
    <w:rsid w:val="001A1D22"/>
    <w:rsid w:val="001A3FB5"/>
    <w:rsid w:val="001B51F5"/>
    <w:rsid w:val="001C0371"/>
    <w:rsid w:val="001C0D3C"/>
    <w:rsid w:val="001C17FF"/>
    <w:rsid w:val="001D1A7D"/>
    <w:rsid w:val="001D328C"/>
    <w:rsid w:val="001D76A9"/>
    <w:rsid w:val="001E7F01"/>
    <w:rsid w:val="001F1D88"/>
    <w:rsid w:val="001F5D78"/>
    <w:rsid w:val="0020298B"/>
    <w:rsid w:val="00202AE7"/>
    <w:rsid w:val="00203A13"/>
    <w:rsid w:val="00206A55"/>
    <w:rsid w:val="00215098"/>
    <w:rsid w:val="00222F44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75FBF"/>
    <w:rsid w:val="0028723B"/>
    <w:rsid w:val="002907C0"/>
    <w:rsid w:val="00290D55"/>
    <w:rsid w:val="002A660B"/>
    <w:rsid w:val="002A6699"/>
    <w:rsid w:val="002B1DD9"/>
    <w:rsid w:val="002B240F"/>
    <w:rsid w:val="002B6AE6"/>
    <w:rsid w:val="002C4516"/>
    <w:rsid w:val="002C46B2"/>
    <w:rsid w:val="002C4795"/>
    <w:rsid w:val="002C4F48"/>
    <w:rsid w:val="002D1239"/>
    <w:rsid w:val="002E58AB"/>
    <w:rsid w:val="002F1045"/>
    <w:rsid w:val="002F1D29"/>
    <w:rsid w:val="002F290E"/>
    <w:rsid w:val="002F3BC7"/>
    <w:rsid w:val="0030334E"/>
    <w:rsid w:val="003045E2"/>
    <w:rsid w:val="0031405B"/>
    <w:rsid w:val="00336C05"/>
    <w:rsid w:val="00337276"/>
    <w:rsid w:val="00340B1A"/>
    <w:rsid w:val="00341FC8"/>
    <w:rsid w:val="003453C8"/>
    <w:rsid w:val="00345948"/>
    <w:rsid w:val="003569FF"/>
    <w:rsid w:val="003573E1"/>
    <w:rsid w:val="00367BB9"/>
    <w:rsid w:val="0037223E"/>
    <w:rsid w:val="00375EAD"/>
    <w:rsid w:val="00383FFE"/>
    <w:rsid w:val="00390F40"/>
    <w:rsid w:val="00393B1F"/>
    <w:rsid w:val="00397A6F"/>
    <w:rsid w:val="003A1305"/>
    <w:rsid w:val="003B2055"/>
    <w:rsid w:val="003E14B6"/>
    <w:rsid w:val="003E1CCC"/>
    <w:rsid w:val="003E303A"/>
    <w:rsid w:val="00403A0C"/>
    <w:rsid w:val="00411420"/>
    <w:rsid w:val="0043554B"/>
    <w:rsid w:val="00442DF4"/>
    <w:rsid w:val="004506A0"/>
    <w:rsid w:val="00456DED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66BC"/>
    <w:rsid w:val="004E087C"/>
    <w:rsid w:val="004F5066"/>
    <w:rsid w:val="005100F1"/>
    <w:rsid w:val="00513B56"/>
    <w:rsid w:val="00520467"/>
    <w:rsid w:val="00525B5D"/>
    <w:rsid w:val="005326D2"/>
    <w:rsid w:val="00543E0B"/>
    <w:rsid w:val="0054417F"/>
    <w:rsid w:val="00545EF5"/>
    <w:rsid w:val="00550B1A"/>
    <w:rsid w:val="00553904"/>
    <w:rsid w:val="0055587D"/>
    <w:rsid w:val="00580F5B"/>
    <w:rsid w:val="005860C4"/>
    <w:rsid w:val="005907A0"/>
    <w:rsid w:val="00597F5E"/>
    <w:rsid w:val="005B2B1A"/>
    <w:rsid w:val="005B2C02"/>
    <w:rsid w:val="005C3929"/>
    <w:rsid w:val="005E0F25"/>
    <w:rsid w:val="005E5E2A"/>
    <w:rsid w:val="005E6BEE"/>
    <w:rsid w:val="005E6F36"/>
    <w:rsid w:val="005F08FD"/>
    <w:rsid w:val="005F0DB2"/>
    <w:rsid w:val="00616DAC"/>
    <w:rsid w:val="00621876"/>
    <w:rsid w:val="00622641"/>
    <w:rsid w:val="00624C1B"/>
    <w:rsid w:val="006309F8"/>
    <w:rsid w:val="00632778"/>
    <w:rsid w:val="00640BB5"/>
    <w:rsid w:val="00657BCA"/>
    <w:rsid w:val="006611E0"/>
    <w:rsid w:val="00663850"/>
    <w:rsid w:val="00663FE9"/>
    <w:rsid w:val="006658D6"/>
    <w:rsid w:val="00674441"/>
    <w:rsid w:val="00674CEF"/>
    <w:rsid w:val="0068393F"/>
    <w:rsid w:val="006A01A8"/>
    <w:rsid w:val="006B6770"/>
    <w:rsid w:val="006C1755"/>
    <w:rsid w:val="006C48A9"/>
    <w:rsid w:val="006E0C40"/>
    <w:rsid w:val="006E65A1"/>
    <w:rsid w:val="006F15D5"/>
    <w:rsid w:val="006F4760"/>
    <w:rsid w:val="006F6BED"/>
    <w:rsid w:val="00711433"/>
    <w:rsid w:val="00721F26"/>
    <w:rsid w:val="00722C8B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61F5"/>
    <w:rsid w:val="007A42C8"/>
    <w:rsid w:val="007B1EFF"/>
    <w:rsid w:val="007B475E"/>
    <w:rsid w:val="007B6FF9"/>
    <w:rsid w:val="007C0F10"/>
    <w:rsid w:val="007D6552"/>
    <w:rsid w:val="007E2E5E"/>
    <w:rsid w:val="007E31AF"/>
    <w:rsid w:val="007F36E8"/>
    <w:rsid w:val="00806988"/>
    <w:rsid w:val="00832081"/>
    <w:rsid w:val="00832BB0"/>
    <w:rsid w:val="0084485A"/>
    <w:rsid w:val="008552D8"/>
    <w:rsid w:val="00862E29"/>
    <w:rsid w:val="008672B7"/>
    <w:rsid w:val="00877E60"/>
    <w:rsid w:val="00893E1F"/>
    <w:rsid w:val="008B34C3"/>
    <w:rsid w:val="008B5D60"/>
    <w:rsid w:val="008C6230"/>
    <w:rsid w:val="008C7187"/>
    <w:rsid w:val="008E0FE3"/>
    <w:rsid w:val="008E10AB"/>
    <w:rsid w:val="008E53D7"/>
    <w:rsid w:val="008E676A"/>
    <w:rsid w:val="009003AA"/>
    <w:rsid w:val="009036A4"/>
    <w:rsid w:val="009238A9"/>
    <w:rsid w:val="009300D1"/>
    <w:rsid w:val="009329E7"/>
    <w:rsid w:val="00933442"/>
    <w:rsid w:val="009361E7"/>
    <w:rsid w:val="00951FE9"/>
    <w:rsid w:val="0098097C"/>
    <w:rsid w:val="00985634"/>
    <w:rsid w:val="0099101E"/>
    <w:rsid w:val="009B22C5"/>
    <w:rsid w:val="009B3FDE"/>
    <w:rsid w:val="009B557C"/>
    <w:rsid w:val="009C7E47"/>
    <w:rsid w:val="009D3C0B"/>
    <w:rsid w:val="009E4DC8"/>
    <w:rsid w:val="009F335A"/>
    <w:rsid w:val="00A018FC"/>
    <w:rsid w:val="00A1172A"/>
    <w:rsid w:val="00A206A0"/>
    <w:rsid w:val="00A22EF4"/>
    <w:rsid w:val="00A53241"/>
    <w:rsid w:val="00A6167E"/>
    <w:rsid w:val="00A7444F"/>
    <w:rsid w:val="00AB386F"/>
    <w:rsid w:val="00AB516A"/>
    <w:rsid w:val="00AB7CE1"/>
    <w:rsid w:val="00AE6151"/>
    <w:rsid w:val="00AF21A8"/>
    <w:rsid w:val="00B017EB"/>
    <w:rsid w:val="00B11322"/>
    <w:rsid w:val="00B13A35"/>
    <w:rsid w:val="00B17A89"/>
    <w:rsid w:val="00B251FE"/>
    <w:rsid w:val="00B27198"/>
    <w:rsid w:val="00B420A4"/>
    <w:rsid w:val="00B56BC8"/>
    <w:rsid w:val="00B827F7"/>
    <w:rsid w:val="00B92339"/>
    <w:rsid w:val="00BB13B8"/>
    <w:rsid w:val="00BB254B"/>
    <w:rsid w:val="00BB5ECD"/>
    <w:rsid w:val="00BB7EE2"/>
    <w:rsid w:val="00BC1EEE"/>
    <w:rsid w:val="00BC4B8F"/>
    <w:rsid w:val="00BC4DCB"/>
    <w:rsid w:val="00BC577E"/>
    <w:rsid w:val="00BC61E3"/>
    <w:rsid w:val="00BD6A1A"/>
    <w:rsid w:val="00BE0921"/>
    <w:rsid w:val="00BE5245"/>
    <w:rsid w:val="00BE7CB5"/>
    <w:rsid w:val="00BF7350"/>
    <w:rsid w:val="00BF7763"/>
    <w:rsid w:val="00C01742"/>
    <w:rsid w:val="00C11A81"/>
    <w:rsid w:val="00C25D08"/>
    <w:rsid w:val="00C26880"/>
    <w:rsid w:val="00C52F42"/>
    <w:rsid w:val="00C537AC"/>
    <w:rsid w:val="00C54D86"/>
    <w:rsid w:val="00C55421"/>
    <w:rsid w:val="00C6177B"/>
    <w:rsid w:val="00C72525"/>
    <w:rsid w:val="00C94AAE"/>
    <w:rsid w:val="00C97B0E"/>
    <w:rsid w:val="00CA6282"/>
    <w:rsid w:val="00CB45B2"/>
    <w:rsid w:val="00CB607C"/>
    <w:rsid w:val="00CC1077"/>
    <w:rsid w:val="00CC5429"/>
    <w:rsid w:val="00CC6DA1"/>
    <w:rsid w:val="00CC7576"/>
    <w:rsid w:val="00CD0DFF"/>
    <w:rsid w:val="00CD391F"/>
    <w:rsid w:val="00CD67AB"/>
    <w:rsid w:val="00CE059C"/>
    <w:rsid w:val="00CE77F7"/>
    <w:rsid w:val="00CF241F"/>
    <w:rsid w:val="00D018C9"/>
    <w:rsid w:val="00D07441"/>
    <w:rsid w:val="00D10855"/>
    <w:rsid w:val="00D20986"/>
    <w:rsid w:val="00D227DA"/>
    <w:rsid w:val="00D30967"/>
    <w:rsid w:val="00D329D4"/>
    <w:rsid w:val="00D40209"/>
    <w:rsid w:val="00D4477C"/>
    <w:rsid w:val="00D67074"/>
    <w:rsid w:val="00D7703D"/>
    <w:rsid w:val="00D83677"/>
    <w:rsid w:val="00D972CD"/>
    <w:rsid w:val="00DA3A98"/>
    <w:rsid w:val="00DB2449"/>
    <w:rsid w:val="00DB41A4"/>
    <w:rsid w:val="00DB421B"/>
    <w:rsid w:val="00DB5316"/>
    <w:rsid w:val="00DC1442"/>
    <w:rsid w:val="00DC2695"/>
    <w:rsid w:val="00E02E10"/>
    <w:rsid w:val="00E101B9"/>
    <w:rsid w:val="00E22A2E"/>
    <w:rsid w:val="00E2774C"/>
    <w:rsid w:val="00E311FB"/>
    <w:rsid w:val="00E31235"/>
    <w:rsid w:val="00E40CB9"/>
    <w:rsid w:val="00E417BA"/>
    <w:rsid w:val="00E65FFB"/>
    <w:rsid w:val="00E93CE1"/>
    <w:rsid w:val="00EA0B3B"/>
    <w:rsid w:val="00EA7770"/>
    <w:rsid w:val="00EB7C63"/>
    <w:rsid w:val="00ED3FDC"/>
    <w:rsid w:val="00ED6A65"/>
    <w:rsid w:val="00EF06C7"/>
    <w:rsid w:val="00EF143C"/>
    <w:rsid w:val="00EF6D0E"/>
    <w:rsid w:val="00F10FD8"/>
    <w:rsid w:val="00F1325E"/>
    <w:rsid w:val="00F13944"/>
    <w:rsid w:val="00F32408"/>
    <w:rsid w:val="00F3611F"/>
    <w:rsid w:val="00F615B0"/>
    <w:rsid w:val="00F73720"/>
    <w:rsid w:val="00F758EA"/>
    <w:rsid w:val="00F773F5"/>
    <w:rsid w:val="00F949F7"/>
    <w:rsid w:val="00FA059B"/>
    <w:rsid w:val="00FC02C5"/>
    <w:rsid w:val="00FC7CB2"/>
    <w:rsid w:val="00FD0337"/>
    <w:rsid w:val="00FD2F4C"/>
    <w:rsid w:val="00FE5EBA"/>
    <w:rsid w:val="00FF05D8"/>
    <w:rsid w:val="00FF296C"/>
    <w:rsid w:val="00FF33C4"/>
    <w:rsid w:val="00FF3898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5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58A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61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F38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3898"/>
    <w:rPr>
      <w:sz w:val="24"/>
      <w:szCs w:val="24"/>
    </w:rPr>
  </w:style>
  <w:style w:styleId="Podnoje" w:type="paragraph">
    <w:name w:val="footer"/>
    <w:basedOn w:val="Normal"/>
    <w:link w:val="PodnojeChar"/>
    <w:rsid w:val="00FF3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F3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D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D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D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5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58A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61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F38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3898"/>
    <w:rPr>
      <w:sz w:val="24"/>
      <w:szCs w:val="24"/>
    </w:rPr>
  </w:style>
  <w:style w:styleId="Podnoje" w:type="paragraph">
    <w:name w:val="footer"/>
    <w:basedOn w:val="Normal"/>
    <w:link w:val="PodnojeChar"/>
    <w:rsid w:val="00FF3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F3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6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D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D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D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30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Klaričić; ANNI AUREI društvo s ograničenom odgovornošću za građenje i usluge</izvorni_sadrzaj>
    <derivirana_varijabla naziv="DomainObject.Predmet.StrankaFormated_1">  J.H. CLISSOLD &amp; SON LTD. zastupanog po punomoćniku Matej Klaričić; ANNI AUREI društvo s ograničenom odgovornošću za građenje i usluge</derivirana_varijabla>
  </DomainObject.Predmet.StrankaFormated>
  <DomainObject.Predmet.StrankaFormatedOIB>
    <izvorni_sadrzaj>  J.H. CLISSOLD &amp; SON LTD. zastupanog po punomoćniku Matej Klaričić; ANNI AUREI društvo s ograničenom odgovornošću za građenje i usluge, OIB 28487572886</izvorni_sadrzaj>
    <derivirana_varijabla naziv="DomainObject.Predmet.StrankaFormatedOIB_1">  J.H. CLISSOLD &amp; SON LTD. zastupanog po punomoćniku Matej Klaričić; ANNI AUREI društvo s ograničenom odgovornošću za građenje i usluge, OIB 28487572886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Klaričić; ANNI AUREI društvo s ograničenom odgovornošću za građenje i usluge, Ulica kralja Tomislava 45, 48260 Križevci</izvorni_sadrzaj>
    <derivirana_varijabla naziv="DomainObject.Predmet.StrankaFormatedWithAdress_1"> J.H. CLISSOLD &amp; SON LTD., OTLEY ROAD, BRADFORD, WEST YORKSHIRE BD3 ODH, OLDGATE MILL, NORTH WING zastupanog po punomoćniku Matej Klaričić; ANNI AUREI društvo s ograničenom odgovornošću za građenje i usluge, Ulica kralja Tomislava 45, 48260 Križevci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izvorni_sadrzaj>
    <derivirana_varijabla naziv="DomainObject.Predmet.StrankaFormatedWithAdressOIB_1"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derivirana_varijabla>
  </DomainObject.Predmet.StrankaFormatedWithAdressOIB>
  <DomainObject.Predmet.StrankaWithAdress>
    <izvorni_sadrzaj>J.H. CLISSOLD &amp; SON LTD. OTLEY ROAD, BRADFORD, WEST YORKSHIRE BD3 ODH,OLDGATE MILL, NORTH WING,ANNI AUREI društvo s ograničenom odgovornošću za građenje i usluge Ulica kralja Tomislava 45,48260 Križevci</izvorni_sadrzaj>
    <derivirana_varijabla naziv="DomainObject.Predmet.StrankaWithAdress_1">J.H. CLISSOLD &amp; SON LTD. OTLEY ROAD, BRADFORD, WEST YORKSHIRE BD3 ODH,OLDGATE MILL, NORTH WING,ANNI AUREI društvo s ograničenom odgovornošću za građenje i usluge Ulica kralja Tomislava 45,48260 Križevci</derivirana_varijabla>
  </DomainObject.Predmet.StrankaWithAdress>
  <DomainObject.Predmet.StrankaWithAdressOIB>
    <izvorni_sadrzaj>J.H. CLISSOLD &amp; SON LTD., OTLEY ROAD, BRADFORD, WEST YORKSHIRE BD3 ODH,OLDGATE MILL, NORTH WING,ANNI AUREI društvo s ograničenom odgovornošću za građenje i usluge, OIB 28487572886, Ulica kralja Tomislava 45,48260 Križevci</izvorni_sadrzaj>
    <derivirana_varijabla naziv="DomainObject.Predmet.StrankaWithAdressOIB_1">J.H. CLISSOLD &amp; SON LTD., OTLEY ROAD, BRADFORD, WEST YORKSHIRE BD3 ODH,OLDGATE MILL, NORTH WING,ANNI AUREI društvo s ograničenom odgovornošću za građenje i usluge, OIB 28487572886, Ulica kralja Tomislava 45,48260 Križevci</derivirana_varijabla>
  </DomainObject.Predmet.StrankaWithAdressOIB>
  <DomainObject.Predmet.StrankaNazivFormated>
    <izvorni_sadrzaj>J.H. CLISSOLD &amp; SON LTD.,ANNI AUREI društvo s ograničenom odgovornošću za građenje i usluge</izvorni_sadrzaj>
    <derivirana_varijabla naziv="DomainObject.Predmet.StrankaNazivFormated_1">J.H. CLISSOLD &amp; SON LTD.,ANNI AUREI društvo s ograničenom odgovornošću za građenje i usluge</derivirana_varijabla>
  </DomainObject.Predmet.StrankaNazivFormated>
  <DomainObject.Predmet.StrankaNazivFormatedOIB>
    <izvorni_sadrzaj>J.H. CLISSOLD &amp; SON LTD.,ANNI AUREI društvo s ograničenom odgovornošću za građenje i usluge, OIB 28487572886</izvorni_sadrzaj>
    <derivirana_varijabla naziv="DomainObject.Predmet.StrankaNazivFormatedOIB_1">J.H. CLISSOLD &amp; SON LTD.,ANNI AUREI društvo s ograničenom odgovornošću za građenje i usluge, OIB 28487572886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  <item>ANNI AUREI društvo s ograničenom odgovornošću za građenje i usluge</item>
    </izvorni_sadrzaj>
    <derivirana_varijabla naziv="DomainObject.Predmet.StrankaListFormated_1">
      <item>J.H. CLISSOLD &amp; SON LTD. zastupanog po punomoćniku Matej Klaričić</item>
      <item>ANNI AUREI društvo s ograničenom odgovornošću za građenje i usluge</item>
    </derivirana_varijabla>
  </DomainObject.Predmet.StrankaListFormated>
  <DomainObject.Predmet.StrankaListFormatedOIB>
    <izvorni_sadrzaj>
      <item>J.H. CLISSOLD &amp; SON LTD. zastupanog po punomoćniku Matej Klaričić</item>
      <item>ANNI AUREI društvo s ograničenom odgovornošću za građenje i usluge, OIB 28487572886</item>
    </izvorni_sadrzaj>
    <derivirana_varijabla naziv="DomainObject.Predmet.StrankaListFormatedOIB_1">
      <item>J.H. CLISSOLD &amp; SON LTD. zastupanog po punomoćniku Matej Klaričić</item>
      <item>ANNI AUREI društvo s ograničenom odgovornošću za građenje i usluge, OIB 28487572886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derivirana_varijabla>
  </DomainObject.Predmet.StrankaListFormatedWithAdressOIB>
  <DomainObject.Predmet.StrankaListNazivFormated>
    <izvorni_sadrzaj>
      <item>J.H. CLISSOLD &amp; SON LTD.</item>
      <item>ANNI AUREI društvo s ograničenom odgovornošću za građenje i usluge</item>
    </izvorni_sadrzaj>
    <derivirana_varijabla naziv="DomainObject.Predmet.StrankaListNazivFormated_1">
      <item>J.H. CLISSOLD &amp; SON LTD.</item>
      <item>ANNI AUREI društvo s ograničenom odgovornošću za građenje i usluge</item>
    </derivirana_varijabla>
  </DomainObject.Predmet.StrankaListNazivFormated>
  <DomainObject.Predmet.StrankaListNazivFormatedOIB>
    <izvorni_sadrzaj>
      <item>J.H. CLISSOLD &amp; SON LTD.</item>
      <item>ANNI AUREI društvo s ograničenom odgovornošću za građenje i usluge, OIB 28487572886</item>
    </izvorni_sadrzaj>
    <derivirana_varijabla naziv="DomainObject.Predmet.StrankaListNazivFormatedOIB_1">
      <item>J.H. CLISSOLD &amp; SON LTD.</item>
      <item>ANNI AUREI društvo s ograničenom odgovornošću za građenje i usluge, OIB 28487572886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  <item>Odvjetničko društvo Župić &amp; partneri d.o.o, Ulica grada Vukovara 269 f,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  <item>Odvjetničko društvo Župić &amp; partneri d.o.o, Ulica grada Vukovara 269 f,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  <item>Odvjetničko društvo Župić &amp; partneri d.o.o, OIB 42524586447, Ulica grada Vukovara 269 f,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  <item>Odvjetničko društvo Župić &amp; partneri d.o.o, OIB 42524586447, Ulica grada Vukovara 269 f,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Odvjetničko društvo Župić &amp; partneri d.o.o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 i dr.</izvorni_sadrzaj>
    <derivirana_varijabla naziv="DomainObject.Predmet.StrankaIDrugi_1">J.H. CLISSOLD &amp; SON LTD. i dr.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 i dr.</izvorni_sadrzaj>
    <derivirana_varijabla naziv="DomainObject.Predmet.StrankaIDrugiAdressOIB_1">J.H. CLISSOLD &amp; SON LTD., OTLEY ROAD, BRADFORD, WEST YORKSHIRE BD3 ODH, OLDGATE MILL, NORTH WING i dr.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  <item>Odvjetničko društvo Župić &amp; partneri d.o.o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  <item>Odvjetničko društvo Župić &amp; partneri d.o.o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  <item>Odvjetničko društvo Župić &amp; partneri d.o.o, OIB 42524586447, Ulica grada Vukovara 269 f,10000 Zagreb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  <item>Odvjetničko društvo Župić &amp; partneri d.o.o, OIB 42524586447, Ulica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  <item>, OIB 42524586447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5828D-478A-432B-A083-EAC05E8670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738</properties:Words>
  <properties:Characters>4282</properties:Characters>
  <properties:Lines>431</properties:Lines>
  <properties:Paragraphs>352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2017-10-26T09:48:00Z</dcterms:created>
  <dc:creator>kraljicn</dc:creator>
  <cp:lastModifiedBy>Vinka Mihalinčić</cp:lastModifiedBy>
  <cp:lastPrinted>2017-10-26T09:52:00Z</cp:lastPrinted>
  <dcterms:modified xmlns:xsi="http://www.w3.org/2001/XMLSchema-instance" xsi:type="dcterms:W3CDTF">2017-10-26T10:24:00Z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