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61c0" w14:paraId="80b61c0" w:rsidRDefault="006E2EE5" w:rsidP="00597F65" w:rsidR="00597F65">
      <w:pPr>
        <w:jc w:val="right"/>
        <w15:collapsed w:val="false"/>
      </w:pPr>
      <w:bookmarkStart w:name="_GoBack" w:id="0"/>
      <w:bookmarkEnd w:id="0"/>
      <w:r>
        <w:t>9</w:t>
      </w:r>
      <w:r w:rsidR="001D7548">
        <w:t xml:space="preserve"> </w:t>
      </w:r>
      <w:r w:rsidR="002D77B4">
        <w:t>St-</w:t>
      </w:r>
      <w:r w:rsidR="007541AE">
        <w:t>6</w:t>
      </w:r>
      <w:r w:rsidR="00865697">
        <w:t>9</w:t>
      </w:r>
      <w:r w:rsidR="00807E50">
        <w:t>9</w:t>
      </w:r>
      <w:r w:rsidR="001D7548">
        <w:t>/18</w:t>
      </w:r>
      <w:r w:rsidR="00D76812">
        <w:t>-</w:t>
      </w:r>
      <w:r w:rsidR="001C4EF2">
        <w:t>2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6E2EE5">
        <w:t>Jadranki Pajur Vranješ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1A3DC6">
        <w:t xml:space="preserve">FINA RC </w:t>
      </w:r>
      <w:r w:rsidR="00D76812">
        <w:t>Zagreb</w:t>
      </w:r>
      <w:r w:rsidR="001A3DC6">
        <w:t>,</w:t>
      </w:r>
      <w:r w:rsidR="00D66BB2">
        <w:t xml:space="preserve"> </w:t>
      </w:r>
      <w:r w:rsidR="0061519B">
        <w:t xml:space="preserve"> </w:t>
      </w:r>
      <w:r w:rsidR="001A3DC6">
        <w:t xml:space="preserve">za otvaranje stečajnog postupka nad dužnikom: </w:t>
      </w:r>
      <w:r w:rsidR="005561D3">
        <w:t>Zagreb Fashion Retail One d.o.o. Zagreb, Ilica 1, OIB: 52291114349, MBS: 080995250</w:t>
      </w:r>
      <w:r w:rsidR="009A51A2">
        <w:t>,</w:t>
      </w:r>
      <w:r w:rsidR="0061519B">
        <w:t xml:space="preserve"> </w:t>
      </w:r>
      <w:r w:rsidR="00D76812" w:rsidRPr="00D76812">
        <w:t>2. srpnja</w:t>
      </w:r>
      <w:r w:rsidR="003768C2">
        <w:t xml:space="preserve"> 2018.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postupka nad dužnikom</w:t>
      </w:r>
      <w:r w:rsidR="004F071B" w:rsidRPr="004F071B">
        <w:t xml:space="preserve"> </w:t>
      </w:r>
      <w:r w:rsidR="005561D3">
        <w:t>Zagreb Fashion Retail One d.o.o. Zagreb, Ilica 1, OIB: 52291114349, MBS: 080995250</w:t>
      </w:r>
      <w:r w:rsidR="00822B00">
        <w:t>.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5561D3">
        <w:t>4</w:t>
      </w:r>
      <w:r w:rsidR="007541AE">
        <w:t>.</w:t>
      </w:r>
      <w:r w:rsidR="00D76812">
        <w:t xml:space="preserve"> rujna </w:t>
      </w:r>
      <w:r w:rsidRPr="00914EB4">
        <w:rPr>
          <w:b/>
        </w:rPr>
        <w:t xml:space="preserve"> </w:t>
      </w:r>
      <w:r w:rsidRPr="00D76812">
        <w:t xml:space="preserve">2018. u </w:t>
      </w:r>
      <w:r w:rsidR="00D76812" w:rsidRPr="00D76812">
        <w:t>1</w:t>
      </w:r>
      <w:r w:rsidR="005561D3">
        <w:t>1,20</w:t>
      </w:r>
      <w:r w:rsidRPr="00D76812">
        <w:t xml:space="preserve"> sati</w:t>
      </w:r>
      <w:r>
        <w:t xml:space="preserve"> u zgradi ovog suda u Osijeku, Zagrebačka br. 2, soba br. 3</w:t>
      </w:r>
      <w:r w:rsidR="00D76812">
        <w:t>7</w:t>
      </w:r>
      <w:r>
        <w:t>/II, na koje se pozivaju sve zainteresirane stranke dostavom ovog rješenja.</w:t>
      </w:r>
    </w:p>
    <w:p w:rsidRDefault="003768C2" w:rsidP="00FA4D61" w:rsidR="003768C2" w:rsidRPr="00C50E72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0D3106">
        <w:t xml:space="preserve"> </w:t>
      </w:r>
      <w:r w:rsidR="005561D3" w:rsidRPr="005561D3">
        <w:t>Sabina Lalić, Osijek, Gundulićeva 5, OIB: 09145874795.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 w:rsidRPr="00C50E72">
        <w:t>P</w:t>
      </w:r>
      <w:r>
        <w:t>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1A3DC6">
        <w:t xml:space="preserve">FINA RC </w:t>
      </w:r>
      <w:r w:rsidR="00046F88">
        <w:t>Zagreb</w:t>
      </w:r>
      <w:r w:rsidR="00040F40">
        <w:t xml:space="preserve">, </w:t>
      </w:r>
      <w:r w:rsidR="00C75BB5">
        <w:t xml:space="preserve"> je dana </w:t>
      </w:r>
      <w:r w:rsidR="004F071B">
        <w:t xml:space="preserve">2. </w:t>
      </w:r>
      <w:r w:rsidR="005561D3">
        <w:t>siječnja</w:t>
      </w:r>
      <w:r w:rsidR="00040F40">
        <w:t xml:space="preserve"> 201</w:t>
      </w:r>
      <w:r w:rsidR="005561D3">
        <w:t>8</w:t>
      </w:r>
      <w:r w:rsidR="00040F40">
        <w:t>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9A51A2" w:rsidRPr="009A51A2">
        <w:t xml:space="preserve"> </w:t>
      </w:r>
      <w:r w:rsidR="005561D3">
        <w:t>Zagreb Fashion Retail One d.o.o. Zagreb, Ilica 1, OIB: 52291114349, MBS: 080995250</w:t>
      </w:r>
      <w:r w:rsidR="00C50E72">
        <w:t>.</w:t>
      </w:r>
      <w:r w:rsidR="005173F9">
        <w:t xml:space="preserve"> </w:t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DD513C" w:rsidP="00A322BC" w:rsidR="00DD513C">
      <w:pPr>
        <w:pStyle w:val="Tijeloteksta"/>
        <w:jc w:val="right"/>
      </w:pPr>
    </w:p>
    <w:p w:rsidRDefault="006E2EE5" w:rsidP="00A322BC" w:rsidR="00AE7DAB">
      <w:pPr>
        <w:pStyle w:val="Tijeloteksta"/>
        <w:jc w:val="right"/>
      </w:pPr>
      <w:r>
        <w:t>9</w:t>
      </w:r>
      <w:r w:rsidR="00A322BC">
        <w:t xml:space="preserve"> St-</w:t>
      </w:r>
      <w:r w:rsidR="00CF1FAB">
        <w:t>6</w:t>
      </w:r>
      <w:r w:rsidR="004F071B">
        <w:t>9</w:t>
      </w:r>
      <w:r w:rsidR="005561D3">
        <w:t>9</w:t>
      </w:r>
      <w:r w:rsidR="00046F88">
        <w:t>/1</w:t>
      </w:r>
      <w:r w:rsidR="00A322BC">
        <w:t>8</w:t>
      </w:r>
      <w:r w:rsidR="001C4EF2">
        <w:t>-2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1A3DC6" w:rsidP="001A3DC6" w:rsidR="001A3DC6">
      <w:pPr>
        <w:pStyle w:val="Tijeloteksta"/>
        <w:ind w:firstLine="708"/>
      </w:pPr>
      <w:r>
        <w:t>U prijedlogu FINA navodi da dužnik na dan</w:t>
      </w:r>
      <w:r w:rsidR="00EB33BB">
        <w:t xml:space="preserve"> </w:t>
      </w:r>
      <w:r w:rsidR="004F071B">
        <w:t>2</w:t>
      </w:r>
      <w:r w:rsidR="005561D3">
        <w:t>8</w:t>
      </w:r>
      <w:r w:rsidR="00C50E72">
        <w:t>.</w:t>
      </w:r>
      <w:r w:rsidR="008C7F5B">
        <w:t>1</w:t>
      </w:r>
      <w:r w:rsidR="004F071B">
        <w:t>2</w:t>
      </w:r>
      <w:r w:rsidR="00A322BC">
        <w:t>.201</w:t>
      </w:r>
      <w:r w:rsidR="00040F40">
        <w:t>7</w:t>
      </w:r>
      <w:r>
        <w:t xml:space="preserve">. g. u Očevidniku redoslijedu osnova za plaćanje ima evidentirane neizvršene osnove za plaćanje u neprekinutom razdoblju od 120 dana u ukupnom iznosu od </w:t>
      </w:r>
      <w:r w:rsidR="005561D3">
        <w:t>1.436.054,34</w:t>
      </w:r>
      <w:r w:rsidR="00EC0DB3">
        <w:t xml:space="preserve"> kn</w:t>
      </w:r>
      <w:r>
        <w:t xml:space="preserve"> u koji iznos je uračunata kamata i naknada FINE za provedbu ovrhe na novčanim sredstvima te da dužnik ima </w:t>
      </w:r>
      <w:r w:rsidR="00EB33BB">
        <w:t>1</w:t>
      </w:r>
      <w:r>
        <w:t xml:space="preserve"> zaposlenika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>Slijedom navedenog a sukladno čl. 115 Stečajnog zakona (NN 71/15) valjalo je donijeti rješenje o pokretanju prethodnog postupka radi utvrđivanja pretpostavki za otvaranje stečajnog postupka (prethodni postupak).</w:t>
      </w:r>
    </w:p>
    <w:p w:rsidRDefault="00867ED7" w:rsidP="005173F9" w:rsidR="00867ED7">
      <w:pPr>
        <w:ind w:firstLine="708"/>
        <w:jc w:val="both"/>
      </w:pPr>
    </w:p>
    <w:p w:rsidRDefault="004517C1" w:rsidP="0097660C" w:rsidR="005173F9" w:rsidRPr="0097660C">
      <w:pPr>
        <w:ind w:hanging="1080"/>
        <w:jc w:val="both"/>
        <w:rPr>
          <w:color w:val="FF0000"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 w:rsidR="005561D3" w:rsidRPr="005561D3">
        <w:t>Sabina Lalić, Osijek, Gundulićeva 5, OIB: 09145874795</w:t>
      </w:r>
      <w:r w:rsidR="00DD513C" w:rsidRPr="00DD513C">
        <w:rPr>
          <w:color w:val="FF0000"/>
        </w:rP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6E2EE5">
        <w:t>2. srpnja 2018.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</w:t>
      </w:r>
    </w:p>
    <w:p w:rsidRDefault="006E2EE5" w:rsidP="003768C2" w:rsidR="003768C2">
      <w:pPr>
        <w:pStyle w:val="Tijeloteksta"/>
        <w:jc w:val="left"/>
      </w:pPr>
      <w:r>
        <w:t>Zvjezdana Kovačić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</w:t>
      </w:r>
      <w:r w:rsidR="006E2EE5">
        <w:t>Jadranka Pajur Vranješ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046F88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r w:rsidRPr="004517C1">
        <w:t xml:space="preserve">priv. st. </w:t>
      </w:r>
      <w:r w:rsidR="00046F88">
        <w:t>u</w:t>
      </w:r>
      <w:r w:rsidRPr="004517C1">
        <w:t>prav</w:t>
      </w:r>
      <w:r w:rsidR="00046F88">
        <w:t>.</w:t>
      </w:r>
      <w:r w:rsidRPr="004517C1">
        <w:t xml:space="preserve"> 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</w:p>
    <w:p w:rsidRDefault="006E2EE5" w:rsidP="003768C2" w:rsidR="003768C2">
      <w:pPr>
        <w:pStyle w:val="Tijeloteksta"/>
        <w:numPr>
          <w:ilvl w:val="0"/>
          <w:numId w:val="3"/>
        </w:numPr>
        <w:jc w:val="left"/>
      </w:pPr>
      <w:r>
        <w:t>Roč.</w:t>
      </w:r>
      <w:r w:rsidR="003768C2">
        <w:t xml:space="preserve"> </w:t>
      </w:r>
      <w:r w:rsidR="005561D3">
        <w:t>4</w:t>
      </w:r>
      <w:r w:rsidR="001D7548">
        <w:t>.</w:t>
      </w:r>
      <w:r w:rsidR="00046F88">
        <w:t>9</w:t>
      </w:r>
      <w:r w:rsidR="001D7548">
        <w:t>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D54" w:rsidR="00AD4D54">
      <w:r>
        <w:separator/>
      </w:r>
    </w:p>
  </w:endnote>
  <w:endnote w:id="0" w:type="continuationSeparator">
    <w:p w:rsidRDefault="00AD4D54" w:rsidR="00AD4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D54" w:rsidR="00AD4D54">
      <w:r>
        <w:separator/>
      </w:r>
    </w:p>
  </w:footnote>
  <w:footnote w:id="0" w:type="continuationSeparator">
    <w:p w:rsidRDefault="00AD4D54" w:rsidR="00AD4D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4D5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0F40"/>
    <w:rsid w:val="0004537E"/>
    <w:rsid w:val="00046F88"/>
    <w:rsid w:val="00052BA6"/>
    <w:rsid w:val="0005396D"/>
    <w:rsid w:val="00070D0F"/>
    <w:rsid w:val="00094230"/>
    <w:rsid w:val="000C20F1"/>
    <w:rsid w:val="000D29F6"/>
    <w:rsid w:val="000D3106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4EF2"/>
    <w:rsid w:val="001C7099"/>
    <w:rsid w:val="001D7548"/>
    <w:rsid w:val="001E75FC"/>
    <w:rsid w:val="00205658"/>
    <w:rsid w:val="002142C7"/>
    <w:rsid w:val="00221C82"/>
    <w:rsid w:val="00223C8E"/>
    <w:rsid w:val="0023136F"/>
    <w:rsid w:val="00260B36"/>
    <w:rsid w:val="00274918"/>
    <w:rsid w:val="00283CDA"/>
    <w:rsid w:val="00291B9C"/>
    <w:rsid w:val="002C3215"/>
    <w:rsid w:val="002D5985"/>
    <w:rsid w:val="002D77B4"/>
    <w:rsid w:val="00313F98"/>
    <w:rsid w:val="00316834"/>
    <w:rsid w:val="00316E40"/>
    <w:rsid w:val="00322367"/>
    <w:rsid w:val="00327B99"/>
    <w:rsid w:val="00347D31"/>
    <w:rsid w:val="00366021"/>
    <w:rsid w:val="00367BDF"/>
    <w:rsid w:val="003768C2"/>
    <w:rsid w:val="00377AF1"/>
    <w:rsid w:val="00386AD3"/>
    <w:rsid w:val="003E08E5"/>
    <w:rsid w:val="003E147C"/>
    <w:rsid w:val="003E3A0B"/>
    <w:rsid w:val="004011EC"/>
    <w:rsid w:val="00414015"/>
    <w:rsid w:val="0043637A"/>
    <w:rsid w:val="00447FD2"/>
    <w:rsid w:val="004517C1"/>
    <w:rsid w:val="004621EF"/>
    <w:rsid w:val="004806AD"/>
    <w:rsid w:val="004952D7"/>
    <w:rsid w:val="00497410"/>
    <w:rsid w:val="004B2BCD"/>
    <w:rsid w:val="004B741D"/>
    <w:rsid w:val="004C5B9D"/>
    <w:rsid w:val="004D6D25"/>
    <w:rsid w:val="004E5065"/>
    <w:rsid w:val="004E7CD5"/>
    <w:rsid w:val="004F071B"/>
    <w:rsid w:val="004F1D1A"/>
    <w:rsid w:val="004F25AD"/>
    <w:rsid w:val="00500BBD"/>
    <w:rsid w:val="005173F9"/>
    <w:rsid w:val="00533DE1"/>
    <w:rsid w:val="00555D95"/>
    <w:rsid w:val="005561D3"/>
    <w:rsid w:val="0055624C"/>
    <w:rsid w:val="00576EA0"/>
    <w:rsid w:val="0058078B"/>
    <w:rsid w:val="00597F65"/>
    <w:rsid w:val="005A1D35"/>
    <w:rsid w:val="005A3E5A"/>
    <w:rsid w:val="005A7923"/>
    <w:rsid w:val="005B403D"/>
    <w:rsid w:val="005D094B"/>
    <w:rsid w:val="005D4764"/>
    <w:rsid w:val="005D6CA0"/>
    <w:rsid w:val="005E5805"/>
    <w:rsid w:val="00607A56"/>
    <w:rsid w:val="00607E75"/>
    <w:rsid w:val="0061519B"/>
    <w:rsid w:val="00615FE6"/>
    <w:rsid w:val="0061746B"/>
    <w:rsid w:val="006235FB"/>
    <w:rsid w:val="00651E04"/>
    <w:rsid w:val="00656AC0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6E2EE5"/>
    <w:rsid w:val="006F1464"/>
    <w:rsid w:val="0071514F"/>
    <w:rsid w:val="007242CD"/>
    <w:rsid w:val="00725641"/>
    <w:rsid w:val="007263EB"/>
    <w:rsid w:val="007357C2"/>
    <w:rsid w:val="00745EEF"/>
    <w:rsid w:val="0074711B"/>
    <w:rsid w:val="00751A93"/>
    <w:rsid w:val="007541AE"/>
    <w:rsid w:val="007715F6"/>
    <w:rsid w:val="0077725F"/>
    <w:rsid w:val="00786C05"/>
    <w:rsid w:val="007C1241"/>
    <w:rsid w:val="007C7E62"/>
    <w:rsid w:val="0080666F"/>
    <w:rsid w:val="00807E50"/>
    <w:rsid w:val="00822B00"/>
    <w:rsid w:val="008333BB"/>
    <w:rsid w:val="00845777"/>
    <w:rsid w:val="00850A85"/>
    <w:rsid w:val="0086123B"/>
    <w:rsid w:val="00865697"/>
    <w:rsid w:val="00867ED7"/>
    <w:rsid w:val="008737C5"/>
    <w:rsid w:val="00891BF4"/>
    <w:rsid w:val="008B17DF"/>
    <w:rsid w:val="008B624B"/>
    <w:rsid w:val="008C7F5B"/>
    <w:rsid w:val="009001D6"/>
    <w:rsid w:val="00906032"/>
    <w:rsid w:val="00914EB4"/>
    <w:rsid w:val="0092398B"/>
    <w:rsid w:val="00926DED"/>
    <w:rsid w:val="00935547"/>
    <w:rsid w:val="009368D1"/>
    <w:rsid w:val="009505E8"/>
    <w:rsid w:val="0095795B"/>
    <w:rsid w:val="00965A37"/>
    <w:rsid w:val="00974B96"/>
    <w:rsid w:val="0097660C"/>
    <w:rsid w:val="00994095"/>
    <w:rsid w:val="0099564F"/>
    <w:rsid w:val="009A51A2"/>
    <w:rsid w:val="009B0969"/>
    <w:rsid w:val="009C13EB"/>
    <w:rsid w:val="009F1F91"/>
    <w:rsid w:val="00A0258F"/>
    <w:rsid w:val="00A025E8"/>
    <w:rsid w:val="00A04346"/>
    <w:rsid w:val="00A07AC6"/>
    <w:rsid w:val="00A15670"/>
    <w:rsid w:val="00A23173"/>
    <w:rsid w:val="00A26E0B"/>
    <w:rsid w:val="00A322BC"/>
    <w:rsid w:val="00A402F9"/>
    <w:rsid w:val="00A55C1F"/>
    <w:rsid w:val="00A70765"/>
    <w:rsid w:val="00A7617B"/>
    <w:rsid w:val="00A87884"/>
    <w:rsid w:val="00AA15BF"/>
    <w:rsid w:val="00AB2804"/>
    <w:rsid w:val="00AB56F9"/>
    <w:rsid w:val="00AD2077"/>
    <w:rsid w:val="00AD4D54"/>
    <w:rsid w:val="00AD4F68"/>
    <w:rsid w:val="00AE7DAB"/>
    <w:rsid w:val="00AF0E4E"/>
    <w:rsid w:val="00B00E84"/>
    <w:rsid w:val="00B32D98"/>
    <w:rsid w:val="00B72723"/>
    <w:rsid w:val="00B76E8D"/>
    <w:rsid w:val="00B85B2E"/>
    <w:rsid w:val="00B96D02"/>
    <w:rsid w:val="00BC33DE"/>
    <w:rsid w:val="00BF357D"/>
    <w:rsid w:val="00BF5580"/>
    <w:rsid w:val="00C004E2"/>
    <w:rsid w:val="00C008D6"/>
    <w:rsid w:val="00C060B0"/>
    <w:rsid w:val="00C12D20"/>
    <w:rsid w:val="00C13254"/>
    <w:rsid w:val="00C15361"/>
    <w:rsid w:val="00C35E13"/>
    <w:rsid w:val="00C473BD"/>
    <w:rsid w:val="00C50E72"/>
    <w:rsid w:val="00C75BB5"/>
    <w:rsid w:val="00C84F12"/>
    <w:rsid w:val="00C9197B"/>
    <w:rsid w:val="00C94736"/>
    <w:rsid w:val="00CA5EA9"/>
    <w:rsid w:val="00CB28D5"/>
    <w:rsid w:val="00CB7AB0"/>
    <w:rsid w:val="00CD7F09"/>
    <w:rsid w:val="00CF1FAB"/>
    <w:rsid w:val="00CF4431"/>
    <w:rsid w:val="00CF53A8"/>
    <w:rsid w:val="00D178DC"/>
    <w:rsid w:val="00D47883"/>
    <w:rsid w:val="00D50F85"/>
    <w:rsid w:val="00D64559"/>
    <w:rsid w:val="00D66BB2"/>
    <w:rsid w:val="00D73015"/>
    <w:rsid w:val="00D73FC9"/>
    <w:rsid w:val="00D76812"/>
    <w:rsid w:val="00D770FA"/>
    <w:rsid w:val="00D85A5F"/>
    <w:rsid w:val="00D86163"/>
    <w:rsid w:val="00DB2438"/>
    <w:rsid w:val="00DC7BF5"/>
    <w:rsid w:val="00DD004A"/>
    <w:rsid w:val="00DD513C"/>
    <w:rsid w:val="00DD68C2"/>
    <w:rsid w:val="00DD6DE4"/>
    <w:rsid w:val="00DE5661"/>
    <w:rsid w:val="00DE58F9"/>
    <w:rsid w:val="00E1321F"/>
    <w:rsid w:val="00E15980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3BB"/>
    <w:rsid w:val="00EB3AC0"/>
    <w:rsid w:val="00EB3D75"/>
    <w:rsid w:val="00EC0DB3"/>
    <w:rsid w:val="00EC103F"/>
    <w:rsid w:val="00EC64BF"/>
    <w:rsid w:val="00ED0232"/>
    <w:rsid w:val="00ED271E"/>
    <w:rsid w:val="00ED29D8"/>
    <w:rsid w:val="00EE02D7"/>
    <w:rsid w:val="00EE5545"/>
    <w:rsid w:val="00EE602F"/>
    <w:rsid w:val="00EE7ABB"/>
    <w:rsid w:val="00EF5439"/>
    <w:rsid w:val="00F075D2"/>
    <w:rsid w:val="00F1487A"/>
    <w:rsid w:val="00F1595D"/>
    <w:rsid w:val="00F2147A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28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28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8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8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8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28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28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8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8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8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St-699/2018</izvorni_sadrzaj>
    <derivirana_varijabla naziv="DomainObject.Predmet.OznakaBroj_1">St-699/2018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Zagreb Fashion Retail One d.o.o.</izvorni_sadrzaj>
    <derivirana_varijabla naziv="DomainObject.Predmet.ProtustrankaFormated_1">  Zagreb Fashion Retail One d.o.o.</derivirana_varijabla>
  </DomainObject.Predmet.ProtustrankaFormated>
  <DomainObject.Predmet.ProtustrankaFormatedOIB>
    <izvorni_sadrzaj>  Zagreb Fashion Retail One d.o.o., OIB 52291114349</izvorni_sadrzaj>
    <derivirana_varijabla naziv="DomainObject.Predmet.ProtustrankaFormatedOIB_1">  Zagreb Fashion Retail One d.o.o., OIB 52291114349</derivirana_varijabla>
  </DomainObject.Predmet.ProtustrankaFormatedOIB>
  <DomainObject.Predmet.ProtustrankaFormatedWithAdress>
    <izvorni_sadrzaj> Zagreb Fashion Retail One d.o.o., Ilica 1, 10000 Zagreb</izvorni_sadrzaj>
    <derivirana_varijabla naziv="DomainObject.Predmet.ProtustrankaFormatedWithAdress_1"> Zagreb Fashion Retail One d.o.o., Ilica 1, 10000 Zagreb</derivirana_varijabla>
  </DomainObject.Predmet.ProtustrankaFormatedWithAdress>
  <DomainObject.Predmet.ProtustrankaFormatedWithAdressOIB>
    <izvorni_sadrzaj> Zagreb Fashion Retail One d.o.o., OIB 52291114349, Ilica 1, 10000 Zagreb</izvorni_sadrzaj>
    <derivirana_varijabla naziv="DomainObject.Predmet.ProtustrankaFormatedWithAdressOIB_1"> Zagreb Fashion Retail One d.o.o., OIB 52291114349, Ilica 1, 10000 Zagreb</derivirana_varijabla>
  </DomainObject.Predmet.ProtustrankaFormatedWithAdressOIB>
  <DomainObject.Predmet.ProtustrankaWithAdress>
    <izvorni_sadrzaj>Zagreb Fashion Retail One d.o.o. Ilica 1, 10000 Zagreb</izvorni_sadrzaj>
    <derivirana_varijabla naziv="DomainObject.Predmet.ProtustrankaWithAdress_1">Zagreb Fashion Retail One d.o.o. Ilica 1, 10000 Zagreb</derivirana_varijabla>
  </DomainObject.Predmet.ProtustrankaWithAdress>
  <DomainObject.Predmet.ProtustrankaWithAdressOIB>
    <izvorni_sadrzaj>Zagreb Fashion Retail One d.o.o., OIB 52291114349, Ilica 1, 10000 Zagreb</izvorni_sadrzaj>
    <derivirana_varijabla naziv="DomainObject.Predmet.ProtustrankaWithAdressOIB_1">Zagreb Fashion Retail One d.o.o., OIB 52291114349, Ilica 1, 10000 Zagreb</derivirana_varijabla>
  </DomainObject.Predmet.ProtustrankaWithAdressOIB>
  <DomainObject.Predmet.ProtustrankaNazivFormated>
    <izvorni_sadrzaj>Zagreb Fashion Retail One d.o.o.</izvorni_sadrzaj>
    <derivirana_varijabla naziv="DomainObject.Predmet.ProtustrankaNazivFormated_1">Zagreb Fashion Retail One d.o.o.</derivirana_varijabla>
  </DomainObject.Predmet.ProtustrankaNazivFormated>
  <DomainObject.Predmet.ProtustrankaNazivFormatedOIB>
    <izvorni_sadrzaj>Zagreb Fashion Retail One d.o.o., OIB 52291114349</izvorni_sadrzaj>
    <derivirana_varijabla naziv="DomainObject.Predmet.ProtustrankaNazivFormatedOIB_1">Zagreb Fashion Retail One d.o.o., OIB 52291114349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Fashion Retail One d.o.o.</item>
    </izvorni_sadrzaj>
    <derivirana_varijabla naziv="DomainObject.Predmet.ProtuStrankaListFormated_1">
      <item>Zagreb Fashion Retail One d.o.o.</item>
    </derivirana_varijabla>
  </DomainObject.Predmet.ProtuStrankaListFormated>
  <DomainObject.Predmet.ProtuStrankaListFormatedOIB>
    <izvorni_sadrzaj>
      <item>Zagreb Fashion Retail One d.o.o., OIB 52291114349</item>
    </izvorni_sadrzaj>
    <derivirana_varijabla naziv="DomainObject.Predmet.ProtuStrankaListFormatedOIB_1">
      <item>Zagreb Fashion Retail One d.o.o., OIB 52291114349</item>
    </derivirana_varijabla>
  </DomainObject.Predmet.ProtuStrankaListFormatedOIB>
  <DomainObject.Predmet.ProtuStrankaListFormatedWithAdress>
    <izvorni_sadrzaj>
      <item>Zagreb Fashion Retail One d.o.o., Ilica 1, 10000 Zagreb</item>
    </izvorni_sadrzaj>
    <derivirana_varijabla naziv="DomainObject.Predmet.ProtuStrankaListFormatedWithAdress_1">
      <item>Zagreb Fashion Retail One d.o.o., Ilica 1, 10000 Zagreb</item>
    </derivirana_varijabla>
  </DomainObject.Predmet.ProtuStrankaListFormatedWithAdress>
  <DomainObject.Predmet.ProtuStrankaListFormatedWithAdressOIB>
    <izvorni_sadrzaj>
      <item>Zagreb Fashion Retail One d.o.o., OIB 52291114349, Ilica 1, 10000 Zagreb</item>
    </izvorni_sadrzaj>
    <derivirana_varijabla naziv="DomainObject.Predmet.ProtuStrankaListFormatedWithAdressOIB_1">
      <item>Zagreb Fashion Retail One d.o.o., OIB 52291114349, Ilica 1, 10000 Zagreb</item>
    </derivirana_varijabla>
  </DomainObject.Predmet.ProtuStrankaListFormatedWithAdressOIB>
  <DomainObject.Predmet.ProtuStrankaListNazivFormated>
    <izvorni_sadrzaj>
      <item>Zagreb Fashion Retail One d.o.o.</item>
    </izvorni_sadrzaj>
    <derivirana_varijabla naziv="DomainObject.Predmet.ProtuStrankaListNazivFormated_1">
      <item>Zagreb Fashion Retail One d.o.o.</item>
    </derivirana_varijabla>
  </DomainObject.Predmet.ProtuStrankaListNazivFormated>
  <DomainObject.Predmet.ProtuStrankaListNazivFormatedOIB>
    <izvorni_sadrzaj>
      <item>Zagreb Fashion Retail One d.o.o., OIB 52291114349</item>
    </izvorni_sadrzaj>
    <derivirana_varijabla naziv="DomainObject.Predmet.ProtuStrankaListNazivFormatedOIB_1">
      <item>Zagreb Fashion Retail One d.o.o., OIB 52291114349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Fashion Retail One d.o.o.</izvorni_sadrzaj>
    <derivirana_varijabla naziv="DomainObject.Predmet.ProtustrankaIDrugi_1">Zagreb Fashion Retail One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Fashion Retail One d.o.o., OIB 52291114349, Ilica 1, 10000 Zagreb</izvorni_sadrzaj>
    <derivirana_varijabla naziv="DomainObject.Predmet.ProtustrankaIDrugiAdressOIB_1">Zagreb Fashion Retail One d.o.o., OIB 52291114349, Ilica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 Fashion Retail One d.o.o.</item>
      <item>FINA Regionalni centar Zagreb</item>
    </izvorni_sadrzaj>
    <derivirana_varijabla naziv="DomainObject.Predmet.SudioniciListNaziv_1">
      <item>Zagreb Fashion Retail One d.o.o.</item>
      <item>FINA Regionalni centar Zagreb</item>
    </derivirana_varijabla>
  </DomainObject.Predmet.SudioniciListNaziv>
  <DomainObject.Predmet.SudioniciListAdressOIB>
    <izvorni_sadrzaj>
      <item>Zagreb Fashion Retail One d.o.o., OIB 52291114349, Ilica 1,10000 Zagreb</item>
      <item>FINA Regionalni centar Zagreb, OIB 85821130368, Trg svibanjskih žrtava 1995. 1,10000 Zagreb</item>
    </izvorni_sadrzaj>
    <derivirana_varijabla naziv="DomainObject.Predmet.SudioniciListAdressOIB_1">
      <item>Zagreb Fashion Retail One d.o.o., OIB 52291114349, Ilica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52291114349</item>
      <item>, OIB 85821130368</item>
    </izvorni_sadrzaj>
    <derivirana_varijabla naziv="DomainObject.Predmet.SudioniciListNazivOIB_1">
      <item>, OIB 52291114349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349806-A340-4854-AC99-EBE0728A08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447</properties:Words>
  <properties:Characters>2460</properties:Characters>
  <properties:Lines>104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2018-07-06T11:04:00Z</dcterms:created>
  <dc:creator>hermanj</dc:creator>
  <cp:lastModifiedBy>Zvjezdana Kovačić</cp:lastModifiedBy>
  <cp:lastPrinted>2018-05-08T06:58:00Z</cp:lastPrinted>
  <dcterms:modified xmlns:xsi="http://www.w3.org/2001/XMLSchema-instance" xsi:type="dcterms:W3CDTF">2018-07-06T11:06:00Z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(Pozivno - privremeni stečajni ročište  St-699-18.docx)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