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70d5" w14:paraId="c1d70d5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F241B">
        <w:t>-</w:t>
      </w:r>
      <w:r w:rsidR="001A1997">
        <w:t>2441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1A1997">
        <w:t>OPERA</w:t>
      </w:r>
      <w:r w:rsidR="001352EA">
        <w:t xml:space="preserve"> </w:t>
      </w:r>
      <w:r w:rsidR="00487BDC">
        <w:t>d</w:t>
      </w:r>
      <w:r w:rsidR="005C4FA6">
        <w:t>.o.o</w:t>
      </w:r>
      <w:r w:rsidR="0085427C">
        <w:t>.,</w:t>
      </w:r>
      <w:r w:rsidR="001A1997">
        <w:t xml:space="preserve"> Makarska, Botterijev prolaz 1</w:t>
      </w:r>
      <w:r w:rsidR="006F2571">
        <w:t xml:space="preserve">, </w:t>
      </w:r>
      <w:r w:rsidR="00FB0739">
        <w:t>O</w:t>
      </w:r>
      <w:r w:rsidR="0057550C">
        <w:t>IB:</w:t>
      </w:r>
      <w:r w:rsidR="001A1997">
        <w:t xml:space="preserve"> 43821743127</w:t>
      </w:r>
      <w:r w:rsidR="00835699">
        <w:t>,</w:t>
      </w:r>
      <w:r w:rsidR="00AE1E66">
        <w:t xml:space="preserve"> M</w:t>
      </w:r>
      <w:r w:rsidR="001A1997">
        <w:t>BS: 060191162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1A1997" w:rsidRPr="001A1997">
        <w:t xml:space="preserve">OPERA d.o.o., Makarska, Botterijev prolaz 1, OIB: 43821743127, MBS: 060191162, </w:t>
      </w:r>
      <w:r w:rsidR="0085427C">
        <w:t>n</w:t>
      </w:r>
      <w:r w:rsidR="003E1593">
        <w:t>a dan 1.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1A1997">
        <w:t>973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7E0CF5">
        <w:t>d</w:t>
      </w:r>
      <w:r w:rsidR="001A1997">
        <w:t xml:space="preserve"> 624.573,45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0F3A5E">
        <w:t>vlašt</w:t>
      </w:r>
      <w:r w:rsidR="00BF30E3">
        <w:t>en</w:t>
      </w:r>
      <w:r w:rsidR="00A243F1">
        <w:t>a</w:t>
      </w:r>
      <w:r w:rsidR="00783052">
        <w:t xml:space="preserve"> osob</w:t>
      </w:r>
      <w:r w:rsidR="00A243F1">
        <w:t>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1A1997">
        <w:t>T-2441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A243F1">
        <w:t>a</w:t>
      </w:r>
      <w:r w:rsidR="003D3A71">
        <w:t xml:space="preserve"> ovlašten</w:t>
      </w:r>
      <w:r w:rsidR="00A243F1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A243F1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0F5DE8"/>
    <w:rsid w:val="00104434"/>
    <w:rsid w:val="001352EA"/>
    <w:rsid w:val="001605F0"/>
    <w:rsid w:val="00170B4D"/>
    <w:rsid w:val="00183004"/>
    <w:rsid w:val="00191359"/>
    <w:rsid w:val="001A023F"/>
    <w:rsid w:val="001A1997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3E1593"/>
    <w:rsid w:val="003F7083"/>
    <w:rsid w:val="0043500C"/>
    <w:rsid w:val="00466E36"/>
    <w:rsid w:val="00487BDC"/>
    <w:rsid w:val="0049070E"/>
    <w:rsid w:val="004A2A86"/>
    <w:rsid w:val="004B17E7"/>
    <w:rsid w:val="004C66C0"/>
    <w:rsid w:val="004D7D95"/>
    <w:rsid w:val="00524ABA"/>
    <w:rsid w:val="00543777"/>
    <w:rsid w:val="00562349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E0CF5"/>
    <w:rsid w:val="007E26AB"/>
    <w:rsid w:val="00804AB4"/>
    <w:rsid w:val="008130E8"/>
    <w:rsid w:val="008138F5"/>
    <w:rsid w:val="00830FEC"/>
    <w:rsid w:val="00835699"/>
    <w:rsid w:val="0085420B"/>
    <w:rsid w:val="0085427C"/>
    <w:rsid w:val="008607FF"/>
    <w:rsid w:val="00861307"/>
    <w:rsid w:val="00872028"/>
    <w:rsid w:val="008922FD"/>
    <w:rsid w:val="008A2CF5"/>
    <w:rsid w:val="008A36EF"/>
    <w:rsid w:val="008D189F"/>
    <w:rsid w:val="008D3F32"/>
    <w:rsid w:val="008F241B"/>
    <w:rsid w:val="00911583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243F1"/>
    <w:rsid w:val="00A369B4"/>
    <w:rsid w:val="00A85616"/>
    <w:rsid w:val="00A85887"/>
    <w:rsid w:val="00AA2730"/>
    <w:rsid w:val="00AA5FA1"/>
    <w:rsid w:val="00AC6AD9"/>
    <w:rsid w:val="00AD5BE5"/>
    <w:rsid w:val="00AE1E66"/>
    <w:rsid w:val="00B22298"/>
    <w:rsid w:val="00B311E1"/>
    <w:rsid w:val="00B44A30"/>
    <w:rsid w:val="00BA086E"/>
    <w:rsid w:val="00BA5C6A"/>
    <w:rsid w:val="00BD7CD3"/>
    <w:rsid w:val="00BF30E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2D65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58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8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8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8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8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58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8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8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8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8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2441</izvorni_sadrzaj>
    <derivirana_varijabla naziv="DomainObject.Predmet.Broj_1">2441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St-2441/2015</izvorni_sadrzaj>
    <derivirana_varijabla naziv="DomainObject.Predmet.OznakaBroj_1">St-2441/2015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OPERA društvo s ograničenom odgovornošću za ugostiteljstvo i turizam</izvorni_sadrzaj>
    <derivirana_varijabla naziv="DomainObject.Predmet.ProtustrankaFormated_1">  OPERA društvo s ograničenom odgovornošću za ugostiteljstvo i turizam</derivirana_varijabla>
  </DomainObject.Predmet.ProtustrankaFormated>
  <DomainObject.Predmet.ProtustrankaFormatedOIB>
    <izvorni_sadrzaj>  OPERA društvo s ograničenom odgovornošću za ugostiteljstvo i turizam, OIB 43821743127</izvorni_sadrzaj>
    <derivirana_varijabla naziv="DomainObject.Predmet.ProtustrankaFormatedOIB_1">  OPERA društvo s ograničenom odgovornošću za ugostiteljstvo i turizam, OIB 43821743127</derivirana_varijabla>
  </DomainObject.Predmet.ProtustrankaFormatedOIB>
  <DomainObject.Predmet.ProtustrankaFormatedWithAdress>
    <izvorni_sadrzaj> OPERA društvo s ograničenom odgovornošću za ugostiteljstvo i turizam, Botterijev prolaz 1, 21300 Makarska</izvorni_sadrzaj>
    <derivirana_varijabla naziv="DomainObject.Predmet.ProtustrankaFormatedWithAdress_1"> OPERA društvo s ograničenom odgovornošću za ugostiteljstvo i turizam, Botterijev prolaz 1, 21300 Makarska</derivirana_varijabla>
  </DomainObject.Predmet.ProtustrankaFormatedWithAdress>
  <DomainObject.Predmet.ProtustrankaFormatedWithAdressOIB>
    <izvorni_sadrzaj> OPERA društvo s ograničenom odgovornošću za ugostiteljstvo i turizam, OIB 43821743127, Botterijev prolaz 1, 21300 Makarska</izvorni_sadrzaj>
    <derivirana_varijabla naziv="DomainObject.Predmet.ProtustrankaFormatedWithAdressOIB_1"> OPERA društvo s ograničenom odgovornošću za ugostiteljstvo i turizam, OIB 43821743127, Botterijev prolaz 1, 21300 Makarska</derivirana_varijabla>
  </DomainObject.Predmet.ProtustrankaFormatedWithAdressOIB>
  <DomainObject.Predmet.ProtustrankaWithAdress>
    <izvorni_sadrzaj>OPERA društvo s ograničenom odgovornošću za ugostiteljstvo i turizam Botterijev prolaz 1, 21300 Makarska</izvorni_sadrzaj>
    <derivirana_varijabla naziv="DomainObject.Predmet.ProtustrankaWithAdress_1">OPERA društvo s ograničenom odgovornošću za ugostiteljstvo i turizam Botterijev prolaz 1, 21300 Makarska</derivirana_varijabla>
  </DomainObject.Predmet.ProtustrankaWithAdress>
  <DomainObject.Predmet.ProtustrankaWithAdressOIB>
    <izvorni_sadrzaj>OPERA društvo s ograničenom odgovornošću za ugostiteljstvo i turizam, OIB 43821743127, Botterijev prolaz 1, 21300 Makarska</izvorni_sadrzaj>
    <derivirana_varijabla naziv="DomainObject.Predmet.ProtustrankaWithAdressOIB_1">OPERA društvo s ograničenom odgovornošću za ugostiteljstvo i turizam, OIB 43821743127, Botterijev prolaz 1, 21300 Makarska</derivirana_varijabla>
  </DomainObject.Predmet.ProtustrankaWithAdressOIB>
  <DomainObject.Predmet.ProtustrankaNazivFormated>
    <izvorni_sadrzaj>OPERA društvo s ograničenom odgovornošću za ugostiteljstvo i turizam</izvorni_sadrzaj>
    <derivirana_varijabla naziv="DomainObject.Predmet.ProtustrankaNazivFormated_1">OPERA društvo s ograničenom odgovornošću za ugostiteljstvo i turizam</derivirana_varijabla>
  </DomainObject.Predmet.ProtustrankaNazivFormated>
  <DomainObject.Predmet.ProtustrankaNazivFormatedOIB>
    <izvorni_sadrzaj>OPERA društvo s ograničenom odgovornošću za ugostiteljstvo i turizam, OIB 43821743127</izvorni_sadrzaj>
    <derivirana_varijabla naziv="DomainObject.Predmet.ProtustrankaNazivFormatedOIB_1">OPERA društvo s ograničenom odgovornošću za ugostiteljstvo i turizam, OIB 43821743127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624573.45</izvorni_sadrzaj>
    <derivirana_varijabla naziv="DomainObject.Predmet.TrenutnaVrijednost_1">624573.45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OPERA društvo s ograničenom odgovornošću za ugostiteljstvo i turizam</item>
    </izvorni_sadrzaj>
    <derivirana_varijabla naziv="DomainObject.Predmet.ProtuStrankaListFormated_1">
      <item>OPERA društvo s ograničenom odgovornošću za ugostiteljstvo i turizam</item>
    </derivirana_varijabla>
  </DomainObject.Predmet.ProtuStrankaListFormated>
  <DomainObject.Predmet.ProtuStrankaListFormatedOIB>
    <izvorni_sadrzaj>
      <item>OPERA društvo s ograničenom odgovornošću za ugostiteljstvo i turizam, OIB 43821743127</item>
    </izvorni_sadrzaj>
    <derivirana_varijabla naziv="DomainObject.Predmet.ProtuStrankaListFormatedOIB_1">
      <item>OPERA društvo s ograničenom odgovornošću za ugostiteljstvo i turizam, OIB 43821743127</item>
    </derivirana_varijabla>
  </DomainObject.Predmet.ProtuStrankaListFormatedOIB>
  <DomainObject.Predmet.ProtuStrankaListFormatedWithAdress>
    <izvorni_sadrzaj>
      <item>OPERA društvo s ograničenom odgovornošću za ugostiteljstvo i turizam, Botterijev prolaz 1, 21300 Makarska</item>
    </izvorni_sadrzaj>
    <derivirana_varijabla naziv="DomainObject.Predmet.ProtuStrankaListFormatedWithAdress_1">
      <item>OPERA društvo s ograničenom odgovornošću za ugostiteljstvo i turizam, Botterijev prolaz 1, 21300 Makarska</item>
    </derivirana_varijabla>
  </DomainObject.Predmet.ProtuStrankaListFormatedWithAdress>
  <DomainObject.Predmet.ProtuStrankaListFormatedWithAdressOIB>
    <izvorni_sadrzaj>
      <item>OPERA društvo s ograničenom odgovornošću za ugostiteljstvo i turizam, OIB 43821743127, Botterijev prolaz 1, 21300 Makarska</item>
    </izvorni_sadrzaj>
    <derivirana_varijabla naziv="DomainObject.Predmet.ProtuStrankaListFormatedWithAdressOIB_1">
      <item>OPERA društvo s ograničenom odgovornošću za ugostiteljstvo i turizam, OIB 43821743127, Botterijev prolaz 1, 21300 Makarska</item>
    </derivirana_varijabla>
  </DomainObject.Predmet.ProtuStrankaListFormatedWithAdressOIB>
  <DomainObject.Predmet.ProtuStrankaListNazivFormated>
    <izvorni_sadrzaj>
      <item>OPERA društvo s ograničenom odgovornošću za ugostiteljstvo i turizam</item>
    </izvorni_sadrzaj>
    <derivirana_varijabla naziv="DomainObject.Predmet.ProtuStrankaListNazivFormated_1">
      <item>OPERA društvo s ograničenom odgovornošću za ugostiteljstvo i turizam</item>
    </derivirana_varijabla>
  </DomainObject.Predmet.ProtuStrankaListNazivFormated>
  <DomainObject.Predmet.ProtuStrankaListNazivFormatedOIB>
    <izvorni_sadrzaj>
      <item>OPERA društvo s ograničenom odgovornošću za ugostiteljstvo i turizam, OIB 43821743127</item>
    </izvorni_sadrzaj>
    <derivirana_varijabla naziv="DomainObject.Predmet.ProtuStrankaListNazivFormatedOIB_1">
      <item>OPERA društvo s ograničenom odgovornošću za ugostiteljstvo i turizam, OIB 43821743127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OPERA društvo s ograničenom odgovornošću za ugostiteljstvo i turizam</izvorni_sadrzaj>
    <derivirana_varijabla naziv="DomainObject.Predmet.ProtustrankaIDrugi_1">OPERA društvo s ograničenom odgovornošću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OPERA društvo s ograničenom odgovornošću za ugostiteljstvo i turizam, OIB 43821743127, Botterijev prolaz 1, 21300 Makarska</izvorni_sadrzaj>
    <derivirana_varijabla naziv="DomainObject.Predmet.ProtustrankaIDrugiAdressOIB_1">OPERA društvo s ograničenom odgovornošću za ugostiteljstvo i turizam, OIB 43821743127, Botterijev prolaz 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OPERA društvo s ograničenom odgovornošću za ugostiteljstvo i turizam</item>
      <item>FINANCIJSKA AGENCIJA, RC SPLIT</item>
    </izvorni_sadrzaj>
    <derivirana_varijabla naziv="DomainObject.Predmet.SudioniciListNaziv_1">
      <item>OPERA društvo s ograničenom odgovornošću za ugostiteljstvo i turizam</item>
      <item>FINANCIJSKA AGENCIJA, RC SPLIT</item>
    </derivirana_varijabla>
  </DomainObject.Predmet.SudioniciListNaziv>
  <DomainObject.Predmet.SudioniciListAdressOIB>
    <izvorni_sadrzaj>
      <item>OPERA društvo s ograničenom odgovornošću za ugostiteljstvo i turizam, OIB 43821743127, Botterijev prolaz 1,21300 Makarska</item>
      <item>FINANCIJSKA AGENCIJA, RC SPLIT, OIB 85821130368, Mažuranićevo šetalište 24 b,21000 Split</item>
    </izvorni_sadrzaj>
    <derivirana_varijabla naziv="DomainObject.Predmet.SudioniciListAdressOIB_1">
      <item>OPERA društvo s ograničenom odgovornošću za ugostiteljstvo i turizam, OIB 43821743127, Botterijev prolaz 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43821743127</item>
      <item>, OIB 85821130368</item>
    </izvorni_sadrzaj>
    <derivirana_varijabla naziv="DomainObject.Predmet.SudioniciListNazivOIB_1">
      <item>, OIB 43821743127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1766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2016-02-24T08:49:00Z</dcterms:created>
  <dc:creator>Lari Glavaš</dc:creator>
  <cp:lastModifiedBy>Lari Glavaš</cp:lastModifiedBy>
  <cp:lastPrinted>2016-02-24T08:48:00Z</cp:lastPrinted>
  <dcterms:modified xmlns:xsi="http://www.w3.org/2001/XMLSchema-instance" xsi:type="dcterms:W3CDTF">2016-02-24T08:49:00Z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