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F0527A" w:rsidR="00F0527A" w:rsidRPr="002A37B5">
        <w:trPr>
          <w:gridAfter w:val="1"/>
          <w:wAfter w:type="dxa" w:w="284"/>
        </w:trPr>
        <w:tc>
          <w:tcPr>
            <w:tcW w:type="dxa" w:w="2943"/>
          </w:tcPr>
          <w:p w:rsidRDefault="00F0527A" w:rsidP="00F0527A" w:rsidR="00F0527A"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F0527A" w:rsidR="00F0527A" w:rsidRPr="002A37B5">
        <w:tc>
          <w:tcPr>
            <w:tcW w:type="dxa" w:w="3227"/>
            <w:gridSpan w:val="2"/>
          </w:tcPr>
          <w:p w:rsidRDefault="00F0527A" w:rsidP="00F0527A" w:rsidR="00F0527A" w:rsidRPr="002A37B5">
            <w:pPr>
              <w:jc w:val="center"/>
              <w:rPr>
                <w:rFonts w:cs="Times New Roman" w:hAnsi="Times New Roman" w:ascii="Times New Roman"/>
              </w:rPr>
            </w:pPr>
            <w:r w:rsidRPr="002A37B5">
              <w:rPr>
                <w:rFonts w:cs="Times New Roman" w:hAnsi="Times New Roman" w:ascii="Times New Roman"/>
              </w:rPr>
              <w:t>Republika Hrvatska</w:t>
            </w:r>
          </w:p>
          <w:p w:rsidRDefault="00F0527A" w:rsidP="00F0527A" w:rsidR="00F0527A" w:rsidRPr="002A37B5">
            <w:pPr>
              <w:jc w:val="center"/>
              <w:rPr>
                <w:rFonts w:cs="Times New Roman" w:hAnsi="Times New Roman" w:ascii="Times New Roman"/>
              </w:rPr>
            </w:pPr>
            <w:r w:rsidRPr="002A37B5">
              <w:rPr>
                <w:rFonts w:cs="Times New Roman" w:hAnsi="Times New Roman" w:ascii="Times New Roman"/>
              </w:rPr>
              <w:t>Trgovački sud u Zadru</w:t>
            </w:r>
          </w:p>
          <w:p w:rsidRDefault="00F0527A" w:rsidP="00F0527A" w:rsidR="00F0527A"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651452f" w14:paraId="651452f" w:rsidRDefault="00F0527A" w:rsidR="00281502" w:rsidRPr="009A3830">
      <w:pPr>
        <w15:collapsed w:val="false"/>
      </w:pPr>
      <w:r>
        <w:br w:clear="all" w:type="textWrapping"/>
      </w:r>
    </w:p>
    <w:p w:rsidRDefault="006C6814" w:rsidP="006C6814" w:rsidR="006C6814">
      <w:pPr>
        <w:jc w:val="center"/>
      </w:pPr>
      <w:r>
        <w:tab/>
        <w:t>R E P U B L I K A   H R  V AT S K A</w:t>
      </w:r>
    </w:p>
    <w:p w:rsidRDefault="006C6814" w:rsidP="006C6814" w:rsidR="00281502" w:rsidRPr="009A3830">
      <w:pPr>
        <w:jc w:val="center"/>
      </w:pPr>
      <w:r>
        <w:t xml:space="preserve"> </w:t>
      </w:r>
    </w:p>
    <w:p w:rsidRDefault="00B61196" w:rsidP="00B61196" w:rsidR="00281502" w:rsidRPr="009A3830">
      <w:pPr>
        <w:jc w:val="center"/>
      </w:pPr>
      <w:r w:rsidRPr="009A3830">
        <w:t xml:space="preserve"> ZA K LJ U Č A K </w:t>
      </w:r>
    </w:p>
    <w:p w:rsidRDefault="00281502" w:rsidR="00CA7947" w:rsidRPr="009A3830">
      <w:r w:rsidRPr="009A3830">
        <w:tab/>
      </w:r>
    </w:p>
    <w:p w:rsidRDefault="00F0527A" w:rsidP="00F0527A" w:rsidR="00F0527A" w:rsidRPr="008B62C5">
      <w:pPr>
        <w:ind w:firstLine="708"/>
        <w:jc w:val="both"/>
      </w:pPr>
      <w:r w:rsidRPr="008B62C5">
        <w:t xml:space="preserve">Trgovački sud u Zadru, po sutkinji Ana Markač, u stečajnom postupku nad stečajnim dužnikom TLM Aluminium d.d. u stečaju, Šibenik, Ulica Narodnog preporoda 12,  OIB:82733440679, kojeg zastupa stečajni upravitelj Branko Morić iz Zadra, Miroslava Krleže 1e, OIB:89888559843, </w:t>
      </w:r>
      <w:r>
        <w:t xml:space="preserve">dana </w:t>
      </w:r>
      <w:r w:rsidR="00221304">
        <w:t xml:space="preserve">18. listopada </w:t>
      </w:r>
      <w:r w:rsidRPr="008B62C5">
        <w:t xml:space="preserve">2018.   </w:t>
      </w:r>
    </w:p>
    <w:p w:rsidRDefault="00281502" w:rsidR="00281502" w:rsidRPr="009A3830"/>
    <w:p w:rsidRDefault="00B61196" w:rsidP="00221304" w:rsidR="00281502">
      <w:pPr>
        <w:jc w:val="center"/>
      </w:pPr>
      <w:r w:rsidRPr="009A3830">
        <w:t xml:space="preserve">z a k </w:t>
      </w:r>
      <w:proofErr w:type="spellStart"/>
      <w:r w:rsidRPr="009A3830">
        <w:t>lj</w:t>
      </w:r>
      <w:proofErr w:type="spellEnd"/>
      <w:r w:rsidRPr="009A3830">
        <w:t xml:space="preserve"> u č i o   j e </w:t>
      </w:r>
    </w:p>
    <w:p w:rsidRDefault="00221304" w:rsidP="00221304" w:rsidR="00221304" w:rsidRPr="00221304">
      <w:pPr>
        <w:jc w:val="both"/>
      </w:pPr>
    </w:p>
    <w:p w:rsidRDefault="002A7B7D" w:rsidP="000A1B53" w:rsidR="00C27996">
      <w:pPr>
        <w:ind w:firstLine="708"/>
        <w:jc w:val="both"/>
      </w:pPr>
      <w:r>
        <w:t>Nalaže</w:t>
      </w:r>
      <w:r w:rsidR="00221304">
        <w:t xml:space="preserve"> se stečajnom upravitelju </w:t>
      </w:r>
      <w:r w:rsidR="000A1B53">
        <w:t xml:space="preserve">Branku </w:t>
      </w:r>
      <w:proofErr w:type="spellStart"/>
      <w:r w:rsidR="000A1B53">
        <w:t>Moriću</w:t>
      </w:r>
      <w:proofErr w:type="spellEnd"/>
      <w:r w:rsidR="000A1B53">
        <w:t xml:space="preserve"> iz Zadra, </w:t>
      </w:r>
      <w:r w:rsidR="00221304">
        <w:t xml:space="preserve">da </w:t>
      </w:r>
      <w:r>
        <w:t xml:space="preserve">u roku od </w:t>
      </w:r>
      <w:r w:rsidR="00221304">
        <w:t xml:space="preserve">8 (osam) dana </w:t>
      </w:r>
      <w:r w:rsidR="000A1B53">
        <w:t xml:space="preserve">od dana zaprimanja prijepisa ovog zaključka, </w:t>
      </w:r>
      <w:r w:rsidR="00F96EFE">
        <w:t xml:space="preserve">sudu dostavi dokaz o plaćanju paušalne pristojbe </w:t>
      </w:r>
      <w:r w:rsidR="00221304">
        <w:t>sukladno odredbi Tar.br. 24. st. 1. Tarife o sudskim pristojbama  (</w:t>
      </w:r>
      <w:r w:rsidR="00F96EFE">
        <w:t>Zakon o sudskim pristojbama</w:t>
      </w:r>
      <w:r w:rsidR="00221304">
        <w:t xml:space="preserve">, </w:t>
      </w:r>
      <w:r w:rsidR="00F96EFE" w:rsidRPr="00137FFC">
        <w:t>Narodne novine broj 74/95,</w:t>
      </w:r>
      <w:r w:rsidR="00F96EFE">
        <w:t xml:space="preserve"> 57/96, 137/02, 125/11, 112/12,</w:t>
      </w:r>
      <w:r w:rsidR="00F96EFE" w:rsidRPr="00137FFC">
        <w:t xml:space="preserve"> 157/13</w:t>
      </w:r>
      <w:r w:rsidR="00F96EFE">
        <w:t xml:space="preserve"> i 110/15</w:t>
      </w:r>
      <w:r w:rsidR="00F96EFE" w:rsidRPr="00137FFC">
        <w:t>)</w:t>
      </w:r>
      <w:r w:rsidR="00F96EFE">
        <w:t xml:space="preserve">, </w:t>
      </w:r>
      <w:r w:rsidR="00221304">
        <w:t xml:space="preserve">koji propisuje da se paušalna pristojba plaća u stečajnom postupku od zbroja iznosa koji su upotrjebljeni ili su na raspolaganju za podmirenje dugova stečajne mase (diobne mase) – 2%, ali ne više od 2.000,00 kn, a koju uplatu je potrebno izvršiti </w:t>
      </w:r>
      <w:r w:rsidR="00F96EFE">
        <w:t xml:space="preserve">na državni proračun </w:t>
      </w:r>
      <w:r w:rsidR="00C27996">
        <w:t>žiro račun HR1210010051863000160, model HR 64 s pozivom na broj 5045-23405-</w:t>
      </w:r>
      <w:r w:rsidR="00221304">
        <w:t>65315</w:t>
      </w:r>
      <w:r w:rsidR="00C27996">
        <w:t>.</w:t>
      </w:r>
    </w:p>
    <w:p w:rsidRDefault="00BD3D17" w:rsidP="00221304" w:rsidR="00BD3D17">
      <w:pPr>
        <w:jc w:val="both"/>
      </w:pPr>
    </w:p>
    <w:p w:rsidRDefault="00281502" w:rsidP="000A1B53" w:rsidR="00281502" w:rsidRPr="009A3830">
      <w:pPr>
        <w:jc w:val="center"/>
      </w:pPr>
      <w:r w:rsidRPr="009A3830">
        <w:t>U Zadru</w:t>
      </w:r>
      <w:r w:rsidR="00221304">
        <w:t xml:space="preserve"> 18. listopada 2018.</w:t>
      </w:r>
    </w:p>
    <w:p w:rsidRDefault="00F32DB1" w:rsidP="00281502" w:rsidR="00F32DB1" w:rsidRPr="009A3830">
      <w:pPr>
        <w:jc w:val="both"/>
      </w:pPr>
    </w:p>
    <w:p w:rsidRDefault="000A1B53" w:rsidP="000A1B53" w:rsidR="000A1B53" w:rsidRPr="006F3E15">
      <w:r w:rsidRPr="006F3E15">
        <w:t>Za točnost otpravka-o</w:t>
      </w:r>
      <w:r>
        <w:t>vlaštena službenica</w:t>
      </w:r>
      <w:r>
        <w:tab/>
      </w:r>
      <w:r>
        <w:tab/>
      </w:r>
      <w:r>
        <w:tab/>
      </w:r>
      <w:r>
        <w:tab/>
      </w:r>
      <w:r>
        <w:tab/>
        <w:t xml:space="preserve"> </w:t>
      </w:r>
      <w:r>
        <w:tab/>
        <w:t xml:space="preserve">        </w:t>
      </w:r>
      <w:r w:rsidRPr="006F3E15">
        <w:t>Sutkinja</w:t>
      </w:r>
    </w:p>
    <w:p w:rsidRDefault="000A1B53" w:rsidP="000A1B53" w:rsidR="000A1B53" w:rsidRPr="006F3E15">
      <w:r w:rsidRPr="006F3E15">
        <w:t xml:space="preserve">Kristina Njegovan </w:t>
      </w:r>
      <w:r w:rsidRPr="006F3E15">
        <w:tab/>
      </w:r>
      <w:r w:rsidRPr="006F3E15">
        <w:tab/>
      </w:r>
      <w:r w:rsidRPr="006F3E15">
        <w:tab/>
      </w:r>
      <w:r w:rsidRPr="006F3E15">
        <w:tab/>
      </w:r>
      <w:r w:rsidRPr="006F3E15">
        <w:tab/>
      </w:r>
      <w:r w:rsidRPr="006F3E15">
        <w:tab/>
      </w:r>
      <w:r w:rsidRPr="006F3E15">
        <w:tab/>
      </w:r>
      <w:r w:rsidRPr="006F3E15">
        <w:tab/>
        <w:t xml:space="preserve">   </w:t>
      </w:r>
      <w:r>
        <w:t xml:space="preserve">  </w:t>
      </w:r>
      <w:r w:rsidRPr="006F3E15">
        <w:t>Ana Markač, v.r.</w:t>
      </w:r>
    </w:p>
    <w:p w:rsidRDefault="00221304" w:rsidP="000A1B53" w:rsidR="00221304" w:rsidRPr="00F60CD9">
      <w:pPr>
        <w:jc w:val="center"/>
      </w:pPr>
    </w:p>
    <w:p w:rsidRDefault="009A3830" w:rsidP="005E61CD" w:rsidR="009A3830" w:rsidRPr="00F60CD9">
      <w:r>
        <w:tab/>
      </w:r>
      <w:r>
        <w:tab/>
      </w:r>
      <w:r>
        <w:tab/>
      </w:r>
      <w:r>
        <w:tab/>
      </w:r>
      <w:r>
        <w:tab/>
      </w:r>
      <w:r>
        <w:tab/>
      </w:r>
      <w:r>
        <w:tab/>
      </w:r>
      <w:r>
        <w:tab/>
      </w:r>
      <w:r>
        <w:tab/>
      </w:r>
    </w:p>
    <w:p w:rsidRDefault="009A3830" w:rsidP="009A3830" w:rsidR="009A3830"/>
    <w:p w:rsidRDefault="00221304" w:rsidP="00221304" w:rsidR="00B52089">
      <w:r>
        <w:t>Uputa o pravnom lijeku:</w:t>
      </w:r>
    </w:p>
    <w:p w:rsidRDefault="00221304" w:rsidP="00221304" w:rsidR="00221304" w:rsidRPr="009A3830">
      <w:r>
        <w:t xml:space="preserve">Protiv ovog zaključka žalba nije dopuštena. </w:t>
      </w:r>
    </w:p>
    <w:p w:rsidRDefault="0099392C" w:rsidP="00283525" w:rsidR="0099392C" w:rsidRPr="009A3830">
      <w:pPr>
        <w:ind w:left="5664"/>
        <w:jc w:val="right"/>
      </w:pPr>
    </w:p>
    <w:p w:rsidRDefault="008B3E13" w:rsidP="008B3E13" w:rsidR="008B3E13" w:rsidRPr="009A3830">
      <w:pPr>
        <w:jc w:val="both"/>
      </w:pPr>
    </w:p>
    <w:p w:rsidRDefault="006C3ADA" w:rsidP="00221304" w:rsidR="006C3ADA" w:rsidRPr="009A3830"/>
    <w:p w:rsidRDefault="006C3ADA" w:rsidP="006C3ADA" w:rsidR="006C3ADA" w:rsidRPr="009A3830">
      <w:pPr>
        <w:ind w:left="5664"/>
        <w:jc w:val="right"/>
      </w:pPr>
    </w:p>
    <w:p w:rsidRDefault="00B61196" w:rsidP="006C3ADA" w:rsidR="00B61196" w:rsidRPr="009A3830">
      <w:pPr>
        <w:ind w:left="5664"/>
        <w:jc w:val="right"/>
      </w:pPr>
    </w:p>
    <w:p w:rsidRDefault="00B61196" w:rsidP="00B61196" w:rsidR="00B61196" w:rsidRPr="009A3830">
      <w:pPr>
        <w:ind w:left="5664"/>
        <w:jc w:val="right"/>
      </w:pPr>
    </w:p>
    <w:p w:rsidRDefault="00B61196" w:rsidP="00B61196" w:rsidR="00B61196" w:rsidRPr="009A3830">
      <w:pPr>
        <w:jc w:val="both"/>
        <w:rPr>
          <w:b/>
          <w:sz w:val="28"/>
          <w:szCs w:val="28"/>
        </w:rPr>
      </w:pPr>
    </w:p>
    <w:p w:rsidRDefault="00281502" w:rsidP="00281502" w:rsidR="00281502" w:rsidRPr="009A3830">
      <w:pPr>
        <w:rPr>
          <w:b/>
          <w:sz w:val="28"/>
          <w:szCs w:val="28"/>
        </w:rPr>
      </w:pPr>
    </w:p>
    <w:sectPr w:rsidR="00281502" w:rsidRPr="009A383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527A" w:rsidP="00F0527A" w:rsidR="00F0527A">
      <w:r>
        <w:separator/>
      </w:r>
    </w:p>
  </w:endnote>
  <w:endnote w:id="0" w:type="continuationSeparator">
    <w:p w:rsidRDefault="00F0527A" w:rsidP="00F0527A" w:rsidR="00F052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527A" w:rsidP="00F0527A" w:rsidR="00F0527A">
      <w:r>
        <w:separator/>
      </w:r>
    </w:p>
  </w:footnote>
  <w:footnote w:id="0" w:type="continuationSeparator">
    <w:p w:rsidRDefault="00F0527A" w:rsidP="00F0527A" w:rsidR="00F052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527A" w:rsidP="00F0527A" w:rsidR="00F0527A">
    <w:pPr>
      <w:pStyle w:val="Zaglavlje"/>
      <w:jc w:val="right"/>
    </w:pPr>
    <w:r>
      <w:t>Poslovni broj: 2 St-653/2015-568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6282E"/>
    <w:multiLevelType w:val="hybridMultilevel"/>
    <w:tmpl w:val="9558BD10"/>
    <w:lvl w:tplc="06AA1706" w:ilvl="0">
      <w:start w:val="1"/>
      <w:numFmt w:val="upperRoman"/>
      <w:lvlText w:val="%1."/>
      <w:lvlJc w:val="left"/>
      <w:pPr>
        <w:ind w:hanging="720" w:left="1080"/>
      </w:pPr>
      <w:rPr>
        <w:rFonts w:hint="default"/>
        <w:sz w:val="24"/>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4C0151C"/>
    <w:multiLevelType w:val="hybridMultilevel"/>
    <w:tmpl w:val="10E0D136"/>
    <w:lvl w:tplc="83CCA0B0"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24A4DB7"/>
    <w:multiLevelType w:val="hybridMultilevel"/>
    <w:tmpl w:val="F1F4BF3E"/>
    <w:lvl w:tplc="EB1C50FA"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stylePaneFormatFilter w:val="3F01"/>
  <w:defaultTabStop w:val="708"/>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539D3"/>
    <w:rsid w:val="000A1B53"/>
    <w:rsid w:val="000B0D2E"/>
    <w:rsid w:val="000C7373"/>
    <w:rsid w:val="000D582B"/>
    <w:rsid w:val="001019D9"/>
    <w:rsid w:val="001D1191"/>
    <w:rsid w:val="00221304"/>
    <w:rsid w:val="00281502"/>
    <w:rsid w:val="00283525"/>
    <w:rsid w:val="002A7B7D"/>
    <w:rsid w:val="002D0398"/>
    <w:rsid w:val="00387627"/>
    <w:rsid w:val="00436C77"/>
    <w:rsid w:val="004826CC"/>
    <w:rsid w:val="00511649"/>
    <w:rsid w:val="005B6BF5"/>
    <w:rsid w:val="005E61CD"/>
    <w:rsid w:val="006C3ADA"/>
    <w:rsid w:val="006C6814"/>
    <w:rsid w:val="006F42D8"/>
    <w:rsid w:val="006F58E0"/>
    <w:rsid w:val="00717C4A"/>
    <w:rsid w:val="00775E5D"/>
    <w:rsid w:val="007A36F5"/>
    <w:rsid w:val="00836B3A"/>
    <w:rsid w:val="008B3E13"/>
    <w:rsid w:val="008E0DE8"/>
    <w:rsid w:val="008E6217"/>
    <w:rsid w:val="00974B89"/>
    <w:rsid w:val="0099392C"/>
    <w:rsid w:val="009A1066"/>
    <w:rsid w:val="009A3830"/>
    <w:rsid w:val="00A241EB"/>
    <w:rsid w:val="00A77FEB"/>
    <w:rsid w:val="00AA181B"/>
    <w:rsid w:val="00AF631A"/>
    <w:rsid w:val="00B03510"/>
    <w:rsid w:val="00B355AE"/>
    <w:rsid w:val="00B52089"/>
    <w:rsid w:val="00B61196"/>
    <w:rsid w:val="00BD3D17"/>
    <w:rsid w:val="00C27996"/>
    <w:rsid w:val="00C72B31"/>
    <w:rsid w:val="00CA7947"/>
    <w:rsid w:val="00CC69C7"/>
    <w:rsid w:val="00CE4FEE"/>
    <w:rsid w:val="00D42FEC"/>
    <w:rsid w:val="00D95584"/>
    <w:rsid w:val="00E8758E"/>
    <w:rsid w:val="00ED7DF3"/>
    <w:rsid w:val="00EF3728"/>
    <w:rsid w:val="00F0527A"/>
    <w:rsid w:val="00F32DB1"/>
    <w:rsid w:val="00F80A60"/>
    <w:rsid w:val="00F96E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D0398"/>
    <w:rPr>
      <w:rFonts w:cs="Tahoma" w:hAnsi="Tahoma" w:ascii="Tahoma"/>
      <w:sz w:val="16"/>
      <w:szCs w:val="16"/>
    </w:rPr>
  </w:style>
  <w:style w:styleId="Odlomakpopisa" w:type="paragraph">
    <w:name w:val="List Paragraph"/>
    <w:basedOn w:val="Normal"/>
    <w:uiPriority w:val="34"/>
    <w:qFormat/>
    <w:rsid w:val="00A77FEB"/>
    <w:pPr>
      <w:ind w:left="720"/>
      <w:contextualSpacing/>
    </w:pPr>
  </w:style>
  <w:style w:styleId="Reetkatablice" w:type="table">
    <w:name w:val="Table Grid"/>
    <w:basedOn w:val="Obinatablica"/>
    <w:uiPriority w:val="59"/>
    <w:rsid w:val="00F0527A"/>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rsid w:val="00F0527A"/>
    <w:pPr>
      <w:tabs>
        <w:tab w:pos="4536" w:val="center"/>
        <w:tab w:pos="9072" w:val="right"/>
      </w:tabs>
    </w:pPr>
  </w:style>
  <w:style w:customStyle="true" w:styleId="ZaglavljeChar" w:type="character">
    <w:name w:val="Zaglavlje Char"/>
    <w:basedOn w:val="Zadanifontodlomka"/>
    <w:link w:val="Zaglavlje"/>
    <w:rsid w:val="00F0527A"/>
    <w:rPr>
      <w:sz w:val="24"/>
      <w:szCs w:val="24"/>
    </w:rPr>
  </w:style>
  <w:style w:styleId="Podnoje" w:type="paragraph">
    <w:name w:val="footer"/>
    <w:basedOn w:val="Normal"/>
    <w:link w:val="PodnojeChar"/>
    <w:rsid w:val="00F0527A"/>
    <w:pPr>
      <w:tabs>
        <w:tab w:pos="4536" w:val="center"/>
        <w:tab w:pos="9072" w:val="right"/>
      </w:tabs>
    </w:pPr>
  </w:style>
  <w:style w:customStyle="true" w:styleId="PodnojeChar" w:type="character">
    <w:name w:val="Podnožje Char"/>
    <w:basedOn w:val="Zadanifontodlomka"/>
    <w:link w:val="Podnoje"/>
    <w:rsid w:val="00F0527A"/>
    <w:rPr>
      <w:sz w:val="24"/>
      <w:szCs w:val="24"/>
    </w:rPr>
  </w:style>
  <w:style w:styleId="Tekstrezerviranogmjesta" w:type="character">
    <w:name w:val="Placeholder Text"/>
    <w:basedOn w:val="Zadanifontodlomka"/>
    <w:uiPriority w:val="99"/>
    <w:semiHidden/>
    <w:rsid w:val="001019D9"/>
    <w:rPr>
      <w:color w:val="808080"/>
      <w:bdr w:space="0" w:sz="0" w:color="auto" w:val="none"/>
      <w:shd w:fill="auto" w:color="auto" w:val="clear"/>
    </w:rPr>
  </w:style>
  <w:style w:customStyle="true" w:styleId="eSPISCCParagraphDefaultFont" w:type="character">
    <w:name w:val="eSPIS_CC_Paragraph Default Font"/>
    <w:basedOn w:val="Zadanifontodlomka"/>
    <w:rsid w:val="001019D9"/>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1019D9"/>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1019D9"/>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019D9"/>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D0398"/>
    <w:rPr>
      <w:rFonts w:ascii="Tahoma" w:cs="Tahoma" w:hAnsi="Tahoma"/>
      <w:sz w:val="16"/>
      <w:szCs w:val="16"/>
    </w:rPr>
  </w:style>
  <w:style w:styleId="Odlomakpopisa" w:type="paragraph">
    <w:name w:val="List Paragraph"/>
    <w:basedOn w:val="Normal"/>
    <w:uiPriority w:val="34"/>
    <w:qFormat/>
    <w:rsid w:val="00A77FEB"/>
    <w:pPr>
      <w:ind w:left="720"/>
      <w:contextualSpacing/>
    </w:pPr>
  </w:style>
  <w:style w:styleId="Reetkatablice" w:type="table">
    <w:name w:val="Table Grid"/>
    <w:basedOn w:val="Obinatablica"/>
    <w:uiPriority w:val="59"/>
    <w:rsid w:val="00F0527A"/>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rsid w:val="00F0527A"/>
    <w:pPr>
      <w:tabs>
        <w:tab w:pos="4536" w:val="center"/>
        <w:tab w:pos="9072" w:val="right"/>
      </w:tabs>
    </w:pPr>
  </w:style>
  <w:style w:customStyle="1" w:styleId="ZaglavljeChar" w:type="character">
    <w:name w:val="Zaglavlje Char"/>
    <w:basedOn w:val="Zadanifontodlomka"/>
    <w:link w:val="Zaglavlje"/>
    <w:rsid w:val="00F0527A"/>
    <w:rPr>
      <w:sz w:val="24"/>
      <w:szCs w:val="24"/>
    </w:rPr>
  </w:style>
  <w:style w:styleId="Podnoje" w:type="paragraph">
    <w:name w:val="footer"/>
    <w:basedOn w:val="Normal"/>
    <w:link w:val="PodnojeChar"/>
    <w:rsid w:val="00F0527A"/>
    <w:pPr>
      <w:tabs>
        <w:tab w:pos="4536" w:val="center"/>
        <w:tab w:pos="9072" w:val="right"/>
      </w:tabs>
    </w:pPr>
  </w:style>
  <w:style w:customStyle="1" w:styleId="PodnojeChar" w:type="character">
    <w:name w:val="Podnožje Char"/>
    <w:basedOn w:val="Zadanifontodlomka"/>
    <w:link w:val="Podnoje"/>
    <w:rsid w:val="00F0527A"/>
    <w:rPr>
      <w:sz w:val="24"/>
      <w:szCs w:val="24"/>
    </w:rPr>
  </w:style>
  <w:style w:styleId="Tekstrezerviranogmjesta" w:type="character">
    <w:name w:val="Placeholder Text"/>
    <w:basedOn w:val="Zadanifontodlomka"/>
    <w:uiPriority w:val="99"/>
    <w:semiHidden/>
    <w:rsid w:val="001019D9"/>
    <w:rPr>
      <w:color w:val="808080"/>
      <w:bdr w:color="auto" w:space="0" w:sz="0" w:val="none"/>
      <w:shd w:color="auto" w:fill="auto" w:val="clear"/>
    </w:rPr>
  </w:style>
  <w:style w:customStyle="1" w:styleId="eSPISCCParagraphDefaultFont" w:type="character">
    <w:name w:val="eSPIS_CC_Paragraph Default Font"/>
    <w:basedOn w:val="Zadanifontodlomka"/>
    <w:rsid w:val="001019D9"/>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1019D9"/>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1019D9"/>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019D9"/>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653</izvorni_sadrzaj>
    <derivirana_varijabla naziv="DomainObject.Predmet.Broj_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rujna 2018.</izvorni_sadrzaj>
    <derivirana_varijabla naziv="DomainObject.Predmet.DatumRjesavanja_1">12.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prijave tražbina u ormaru u sobi 42</izvorni_sadrzaj>
    <derivirana_varijabla naziv="DomainObject.Predmet.Opis_1">prijave tražbina u ormaru u sobi 42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St-653/2015</izvorni_sadrzaj>
    <derivirana_varijabla naziv="DomainObject.Predmet.OznakaBroj_1">St-653/2015</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59900103723</izvorni_sadrzaj>
    <derivirana_varijabla naziv="DomainObject.Predmet.PredmetRijesio.Oib_1">59900103723</derivirana_varijabla>
  </DomainObject.Predmet.PredmetRijesio.Oib>
  <DomainObject.Predmet.PredmetRijesio.Prezime>
    <izvorni_sadrzaj>Markač</izvorni_sadrzaj>
    <derivirana_varijabla naziv="DomainObject.Predmet.PredmetRijesio.Prezime_1">Markač</derivirana_varijabla>
  </DomainObject.Predmet.PredmetRijesio.Prezime>
  <DomainObject.Predmet.PrimjedbaSuca>
    <izvorni_sadrzaj>pomoćni u pisarnici</izvorni_sadrzaj>
    <derivirana_varijabla naziv="DomainObject.Predmet.PrimjedbaSuca_1">pomoćni u pisarnici</derivirana_varijabla>
  </DomainObject.Predmet.PrimjedbaSuca>
  <DomainObject.Predmet.ProtustrankaFormated>
    <izvorni_sadrzaj>  TLM Aluminium d.d. industrija aluminijskih proizvoda</izvorni_sadrzaj>
    <derivirana_varijabla naziv="DomainObject.Predmet.ProtustrankaFormated_1">  TLM Aluminium d.d. industrija aluminijskih proizvoda</derivirana_varijabla>
  </DomainObject.Predmet.ProtustrankaFormated>
  <DomainObject.Predmet.ProtustrankaFormatedOIB>
    <izvorni_sadrzaj>  TLM Aluminium d.d. industrija aluminijskih proizvoda, OIB 82733440679</izvorni_sadrzaj>
    <derivirana_varijabla naziv="DomainObject.Predmet.ProtustrankaFormatedOIB_1">  TLM Aluminium d.d. industrija aluminijskih proizvoda, OIB 82733440679</derivirana_varijabla>
  </DomainObject.Predmet.ProtustrankaFormatedOIB>
  <DomainObject.Predmet.ProtustrankaFormatedWithAdress>
    <izvorni_sadrzaj> TLM Aluminium d.d. industrija aluminijskih proizvoda, Ulica Narodnog preporoda 12 , 22000 Šibenik</izvorni_sadrzaj>
    <derivirana_varijabla naziv="DomainObject.Predmet.ProtustrankaFormatedWithAdress_1"> TLM Aluminium d.d. industrija aluminijskih proizvoda, Ulica Narodnog preporoda 12 , 22000 Šibenik</derivirana_varijabla>
  </DomainObject.Predmet.ProtustrankaFormatedWithAdress>
  <DomainObject.Predmet.ProtustrankaFormatedWithAdressOIB>
    <izvorni_sadrzaj> TLM Aluminium d.d. industrija aluminijskih proizvoda, OIB 82733440679, Ulica Narodnog preporoda 12 , 22000 Šibenik</izvorni_sadrzaj>
    <derivirana_varijabla naziv="DomainObject.Predmet.ProtustrankaFormatedWithAdressOIB_1"> TLM Aluminium d.d. industrija aluminijskih proizvoda, OIB 82733440679, Ulica Narodnog preporoda 12 , 22000 Šibenik</derivirana_varijabla>
  </DomainObject.Predmet.ProtustrankaFormatedWithAdressOIB>
  <DomainObject.Predmet.ProtustrankaWithAdress>
    <izvorni_sadrzaj>TLM Aluminium d.d. industrija aluminijskih proizvoda Ulica Narodnog preporoda 12 , 22000 Šibenik</izvorni_sadrzaj>
    <derivirana_varijabla naziv="DomainObject.Predmet.ProtustrankaWithAdress_1">TLM Aluminium d.d. industrija aluminijskih proizvoda Ulica Narodnog preporoda 12 , 22000 Šibenik</derivirana_varijabla>
  </DomainObject.Predmet.ProtustrankaWithAdress>
  <DomainObject.Predmet.ProtustrankaWithAdressOIB>
    <izvorni_sadrzaj>TLM Aluminium d.d. industrija aluminijskih proizvoda, OIB 82733440679, Ulica Narodnog preporoda 12 , 22000 Šibenik</izvorni_sadrzaj>
    <derivirana_varijabla naziv="DomainObject.Predmet.ProtustrankaWithAdressOIB_1">TLM Aluminium d.d. industrija aluminijskih proizvoda, OIB 82733440679, Ulica Narodnog preporoda 12 , 22000 Šibenik</derivirana_varijabla>
  </DomainObject.Predmet.ProtustrankaWithAdressOIB>
  <DomainObject.Predmet.ProtustrankaNazivFormated>
    <izvorni_sadrzaj>TLM Aluminium d.d. industrija aluminijskih proizvoda</izvorni_sadrzaj>
    <derivirana_varijabla naziv="DomainObject.Predmet.ProtustrankaNazivFormated_1">TLM Aluminium d.d. industrija aluminijskih proizvoda</derivirana_varijabla>
  </DomainObject.Predmet.ProtustrankaNazivFormated>
  <DomainObject.Predmet.ProtustrankaNazivFormatedOIB>
    <izvorni_sadrzaj>TLM Aluminium d.d. industrija aluminijskih proizvoda, OIB 82733440679</izvorni_sadrzaj>
    <derivirana_varijabla naziv="DomainObject.Predmet.ProtustrankaNazivFormatedOIB_1">TLM Aluminium d.d. industrija aluminijskih proizvoda, OIB 82733440679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17. listopada 2018.</izvorni_sadrzaj>
    <derivirana_varijabla naziv="DomainObject.Predmet.SpisIzvanSuda.DatumIzlazaSpisa_1">17. listopada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izvorni_sadrzaj>
    <derivirana_varijabla naziv="DomainObject.Predmet.StrankaFormated_1">  Nada Nemčić zastupanog po punomoćniku Mirjam Tomljanović - pravni zastupnik Hrvatskog sindikata metalaca; Dragica Stančić zastupanog po punomoćniku Mirjam Tomljanović - pravni zastupnik Hrvatskog sindikata metalaca; Anita Palinić zastupanog po punomoćniku Mirjam Tomljanović - pravni zastupnik Hrvatskog sindikata metalaca; Jordanka Pauk zastupanog po punomoćniku Mirjam Tomljanović - pravni zastupnik Hrvatskog sindikata metalaca; HRVATSKA POŠTANSKA BANKA, dioničko društvo; Franjo Rodin, autoprijevoznik, Metković; VODOVOD I ODVODNJA društvo s ograničenom odgovornošću za vodoopskrbu, te odvodnju i pročišćavanje otpadnih voda; JASMINKA d.o.o. za factoring; SEIFERT I BOGOLIN društvo s ograničenom odgovornošću za unutarnju i vanjsku trgovinu, zastupanje i usluge; BRODOMERKUR trgovina i usluge, dioničko društvo; MONTANA ENERGIE-HANDEL GMBH &amp; CO. KG; Ozren Lacmanović</derivirana_varijabla>
  </DomainObject.Predmet.StrankaFormated>
  <DomainObject.Predmet.StrankaFormatedOIB>
    <izvorni_sadrzaj>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izvorni_sadrzaj>
    <derivirana_varijabla naziv="DomainObject.Predmet.StrankaFormatedOIB_1">  Nada Nemčić, OIB 43074036322 zastupanog po punomoćniku Mirjam Tomljanović - pravni zastupnik Hrvatskog sindikata metalaca; Dragica Stančić, OIB 33094686096 zastupanog po punomoćniku Mirjam Tomljanović - pravni zastupnik Hrvatskog sindikata metalaca; Anita Palinić, OIB 62124204724 zastupanog po punomoćniku Mirjam Tomljanović - pravni zastupnik Hrvatskog sindikata metalaca; Jordanka Pauk, OIB 32597083825 zastupanog po punomoćniku Mirjam Tomljanović - pravni zastupnik Hrvatskog sindikata metalaca; HRVATSKA POŠTANSKA BANKA, dioničko društvo, OIB 87939104217; Franjo Rodin, autoprijevoznik, Metković, OIB 58429036849; VODOVOD I ODVODNJA društvo s ograničenom odgovornošću za vodoopskrbu, te odvodnju i pročišćavanje otpadnih voda, OIB 26251326399; JASMINKA d.o.o. za factoring, OIB 29551422308; SEIFERT I BOGOLIN društvo s ograničenom odgovornošću za unutarnju i vanjsku trgovinu, zastupanje i usluge, OIB 44566331436; BRODOMERKUR trgovina i usluge, dioničko društvo, OIB 33956120458; MONTANA ENERGIE-HANDEL GMBH &amp; CO. KG, OIB 09709350931; Ozren Lacmanović, OIB 70492807214</derivirana_varijabla>
  </DomainObject.Predmet.StrankaFormatedOIB>
  <DomainObject.Predmet.StrankaFormatedWithAdress>
    <izvorni_sadrzaj>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izvorni_sadrzaj>
    <derivirana_varijabla naziv="DomainObject.Predmet.StrankaFormatedWithAdress_1"> Nada Nemčić, Prilaz Tvornici 11, 22000 Šibenik zastupanog po punomoćniku Mirjam Tomljanović - pravni zastupnik Hrvatskog sindikata metalaca; Dragica Stančić, Nova I 9, 22205 Slivno zastupanog po punomoćniku Mirjam Tomljanović - pravni zastupnik Hrvatskog sindikata metalaca; Anita Palinić, Tina Ujevića 18, 22000 Šibenik zastupanog po punomoćniku Mirjam Tomljanović - pravni zastupnik Hrvatskog sindikata metalaca; Jordanka Pauk, Trg Andrije Hebranga 5, 22000 Šibenik zastupanog po punomoćniku Mirjam Tomljanović - pravni zastupnik Hrvatskog sindikata metalaca; HRVATSKA POŠTANSKA BANKA, dioničko društvo, Jurišićeva 4, 10000 Zagreb; Franjo Rodin, autoprijevoznik, Metković, Sportska 63, 20350 Metković; VODOVOD I ODVODNJA društvo s ograničenom odgovornošću za vodoopskrbu, te odvodnju i pročišćavanje otpadnih voda, Kralja Zvonimira 50, 22000 Šibenik; JASMINKA d.o.o. za factoring, Donje Prekrižje 28, 10000 Zagreb; SEIFERT I BOGOLIN društvo s ograničenom odgovornošću za unutarnju i vanjsku trgovinu, zastupanje i usluge, Hegedušićeva 3, 51000 Rijeka; BRODOMERKUR trgovina i usluge, dioničko društvo, Poljička Cesta 35, 21000 Split; MONTANA ENERGIE-HANDEL GMBH &amp; CO. KG, Dr. Max-strasse 26, 82031 Grünwald; Ozren Lacmanović, Dubrovačka 6, 22000 Šibenik</derivirana_varijabla>
  </DomainObject.Predmet.StrankaFormatedWithAdress>
  <DomainObject.Predmet.StrankaFormatedWithAdressOIB>
    <izvorni_sadrzaj>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izvorni_sadrzaj>
    <derivirana_varijabla naziv="DomainObject.Predmet.StrankaFormatedWithAdressOIB_1"> Nada Nemčić, OIB 43074036322, Prilaz Tvornici 11, 22000 Šibenik zastupanog po punomoćniku Mirjam Tomljanović - pravni zastupnik Hrvatskog sindikata metalaca; Dragica Stančić, OIB 33094686096, Nova I 9, 22205 Slivno zastupanog po punomoćniku Mirjam Tomljanović - pravni zastupnik Hrvatskog sindikata metalaca; Anita Palinić, OIB 62124204724, Tina Ujevića 18, 22000 Šibenik zastupanog po punomoćniku Mirjam Tomljanović - pravni zastupnik Hrvatskog sindikata metalaca; Jordanka Pauk, OIB 32597083825, Trg Andrije Hebranga 5, 22000 Šibenik zastupanog po punomoćniku Mirjam Tomljanović - pravni zastupnik Hrvatskog sindikata metalaca; HRVATSKA POŠTANSKA BANKA, dioničko društvo, OIB 87939104217, Jurišićeva 4, 10000 Zagreb; Franjo Rodin, autoprijevoznik, Metković, OIB 58429036849, Sportska 63, 20350 Metković; VODOVOD I ODVODNJA društvo s ograničenom odgovornošću za vodoopskrbu, te odvodnju i pročišćavanje otpadnih voda, OIB 26251326399, Kralja Zvonimira 50, 22000 Šibenik; JASMINKA d.o.o. za factoring, OIB 29551422308, Donje Prekrižje 28, 10000 Zagreb; SEIFERT I BOGOLIN društvo s ograničenom odgovornošću za unutarnju i vanjsku trgovinu, zastupanje i usluge, OIB 44566331436, Hegedušićeva 3, 51000 Rijeka; BRODOMERKUR trgovina i usluge, dioničko društvo, OIB 33956120458, Poljička Cesta 35, 21000 Split; MONTANA ENERGIE-HANDEL GMBH &amp; CO. KG, OIB 09709350931, Dr. Max-strasse 26, 82031 Grünwald; Ozren Lacmanović, OIB 70492807214, Dubrovačka 6, 22000 Šibenik</derivirana_varijabla>
  </DomainObject.Predmet.StrankaFormatedWithAdressOIB>
  <DomainObject.Predmet.StrankaWithAdress>
    <izvorni_sadrzaj>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izvorni_sadrzaj>
    <derivirana_varijabla naziv="DomainObject.Predmet.StrankaWithAdress_1">Nada Nemčić Prilaz Tvornici 11,22000 Šibenik,Dragica Stančić Nova I 9,22205 Slivno,Anita Palinić Tina Ujevića 18,22000 Šibenik,Jordanka Pauk Trg Andrije Hebranga 5,22000 Šibenik,HRVATSKA POŠTANSKA BANKA, dioničko društvo Jurišićeva 4,10000 Zagreb,Franjo Rodin, autoprijevoznik, Metković Sportska 63,20350 Metković,VODOVOD I ODVODNJA društvo s ograničenom odgovornošću za vodoopskrbu, te odvodnju i pročišćavanje otpadnih voda Kralja Zvonimira 50,22000 Šibenik,JASMINKA d.o.o. za factoring Donje Prekrižje 28,10000 Zagreb,SEIFERT I BOGOLIN društvo s ograničenom odgovornošću za unutarnju i vanjsku trgovinu, zastupanje i usluge Hegedušićeva 3,51000 Rijeka,BRODOMERKUR trgovina i usluge, dioničko društvo Poljička Cesta 35,21000 Split,MONTANA ENERGIE-HANDEL GMBH &amp; CO. KG Dr. Max-strasse 26,82031 Grünwald,Ozren Lacmanović Dubrovačka 6,22000 Šibenik</derivirana_varijabla>
  </DomainObject.Predmet.StrankaWithAdress>
  <DomainObject.Predmet.StrankaWithAdressOIB>
    <izvorni_sadrzaj>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izvorni_sadrzaj>
    <derivirana_varijabla naziv="DomainObject.Predmet.StrankaWithAdressOIB_1">Nada Nemčić, OIB 43074036322, Prilaz Tvornici 11,22000 Šibenik,Dragica Stančić, OIB 33094686096, Nova I 9,22205 Slivno,Anita Palinić, OIB 62124204724, Tina Ujevića 18,22000 Šibenik,Jordanka Pauk, OIB 32597083825, Trg Andrije Hebranga 5,22000 Šibenik,HRVATSKA POŠTANSKA BANKA, dioničko društvo, OIB 87939104217, Jurišićeva 4,10000 Zagreb,Franjo Rodin, autoprijevoznik, Metković, OIB 58429036849, Sportska 63,20350 Metković,VODOVOD I ODVODNJA društvo s ograničenom odgovornošću za vodoopskrbu, te odvodnju i pročišćavanje otpadnih voda, OIB 26251326399, Kralja Zvonimira 50,22000 Šibenik,JASMINKA d.o.o. za factoring, OIB 29551422308, Donje Prekrižje 28,10000 Zagreb,SEIFERT I BOGOLIN društvo s ograničenom odgovornošću za unutarnju i vanjsku trgovinu, zastupanje i usluge, OIB 44566331436, Hegedušićeva 3,51000 Rijeka,BRODOMERKUR trgovina i usluge, dioničko društvo, OIB 33956120458, Poljička Cesta 35,21000 Split,MONTANA ENERGIE-HANDEL GMBH &amp; CO. KG, OIB 09709350931, Dr. Max-strasse 26,82031 Grünwald,Ozren Lacmanović, OIB 70492807214, Dubrovačka 6,22000 Šibenik</derivirana_varijabla>
  </DomainObject.Predmet.StrankaWithAdressOIB>
  <DomainObject.Predmet.StrankaNazivFormated>
    <izvorni_sadrzaj>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izvorni_sadrzaj>
    <derivirana_varijabla naziv="DomainObject.Predmet.StrankaNazivFormated_1">Nada Nemčić,Dragica Stančić,Anita Palinić,Jordanka Pauk,HRVATSKA POŠTANSKA BANKA, dioničko društvo,Franjo Rodin, autoprijevoznik, Metković,VODOVOD I ODVODNJA društvo s ograničenom odgovornošću za vodoopskrbu, te odvodnju i pročišćavanje otpadnih voda,JASMINKA d.o.o. za factoring,SEIFERT I BOGOLIN društvo s ograničenom odgovornošću za unutarnju i vanjsku trgovinu, zastupanje i usluge,BRODOMERKUR trgovina i usluge, dioničko društvo,MONTANA ENERGIE-HANDEL GMBH &amp; CO. KG,Ozren Lacmanović</derivirana_varijabla>
  </DomainObject.Predmet.StrankaNazivFormated>
  <DomainObject.Predmet.StrankaNazivFormatedOIB>
    <izvorni_sadrzaj>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izvorni_sadrzaj>
    <derivirana_varijabla naziv="DomainObject.Predmet.StrankaNazivFormatedOIB_1">Nada Nemčić, OIB 43074036322,Dragica Stančić, OIB 33094686096,Anita Palinić, OIB 62124204724,Jordanka Pauk, OIB 32597083825,HRVATSKA POŠTANSKA BANKA, dioničko društvo, OIB 87939104217,Franjo Rodin, autoprijevoznik, Metković, OIB 58429036849,VODOVOD I ODVODNJA društvo s ograničenom odgovornošću za vodoopskrbu, te odvodnju i pročišćavanje otpadnih voda, OIB 26251326399,JASMINKA d.o.o. za factoring, OIB 29551422308,SEIFERT I BOGOLIN društvo s ograničenom odgovornošću za unutarnju i vanjsku trgovinu, zastupanje i usluge, OIB 44566331436,BRODOMERKUR trgovina i usluge, dioničko društvo, OIB 33956120458,MONTANA ENERGIE-HANDEL GMBH &amp; CO. KG, OIB 09709350931,Ozren Lacmanović, OIB 70492807214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Formated_1">
      <item>Nada Nemčić zastupanog po punomoćniku Mirjam Tomljanović - pravni zastupnik Hrvatskog sindikata metalaca</item>
      <item>Dragica Stančić zastupanog po punomoćniku Mirjam Tomljanović - pravni zastupnik Hrvatskog sindikata metalaca</item>
      <item>Anita Palinić zastupanog po punomoćniku Mirjam Tomljanović - pravni zastupnik Hrvatskog sindikata metalaca</item>
      <item>Jordanka Pauk zastupanog po punomoćniku Mirjam Tomljanović - pravni zastupnik Hrvatskog sindikata metalaca</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Formated>
  <DomainObject.Predmet.StrankaListFormatedOIB>
    <izvorni_sadrzaj>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FormatedOIB_1">
      <item>Nada Nemčić, OIB 43074036322 zastupanog po punomoćniku Mirjam Tomljanović - pravni zastupnik Hrvatskog sindikata metalaca</item>
      <item>Dragica Stančić, OIB 33094686096 zastupanog po punomoćniku Mirjam Tomljanović - pravni zastupnik Hrvatskog sindikata metalaca</item>
      <item>Anita Palinić, OIB 62124204724 zastupanog po punomoćniku Mirjam Tomljanović - pravni zastupnik Hrvatskog sindikata metalaca</item>
      <item>Jordanka Pauk, OIB 32597083825 zastupanog po punomoćniku Mirjam Tomljanović - pravni zastupnik Hrvatskog sindikata metalaca</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FormatedOIB>
  <DomainObject.Predmet.StrankaListFormatedWithAdress>
    <izvorni_sadrzaj>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izvorni_sadrzaj>
    <derivirana_varijabla naziv="DomainObject.Predmet.StrankaListFormatedWithAdress_1">
      <item>Nada Nemčić, Prilaz Tvornici 11, 22000 Šibenik zastupanog po punomoćniku Mirjam Tomljanović - pravni zastupnik Hrvatskog sindikata metalaca</item>
      <item>Dragica Stančić, Nova I 9, 22205 Slivno zastupanog po punomoćniku Mirjam Tomljanović - pravni zastupnik Hrvatskog sindikata metalaca</item>
      <item>Anita Palinić, Tina Ujevića 18, 22000 Šibenik zastupanog po punomoćniku Mirjam Tomljanović - pravni zastupnik Hrvatskog sindikata metalaca</item>
      <item>Jordanka Pauk, Trg Andrije Hebranga 5, 22000 Šibenik zastupanog po punomoćniku Mirjam Tomljanović - pravni zastupnik Hrvatskog sindikata metalaca</item>
      <item>HRVATSKA POŠTANSKA BANKA, dioničko društvo, Jurišićeva 4, 10000 Zagreb</item>
      <item>Franjo Rodin, autoprijevoznik, Metković, Sportska 63, 20350 Metković</item>
      <item>VODOVOD I ODVODNJA društvo s ograničenom odgovornošću za vodoopskrbu, te odvodnju i pročišćavanje otpadnih voda, Kralja Zvonimira 50, 22000 Šibenik</item>
      <item>JASMINKA d.o.o. za factoring, Donje Prekrižje 28, 10000 Zagreb</item>
      <item>SEIFERT I BOGOLIN društvo s ograničenom odgovornošću za unutarnju i vanjsku trgovinu, zastupanje i usluge, Hegedušićeva 3, 51000 Rijeka</item>
      <item>BRODOMERKUR trgovina i usluge, dioničko društvo, Poljička Cesta 35, 21000 Split</item>
      <item>MONTANA ENERGIE-HANDEL GMBH &amp; CO. KG, Dr. Max-strasse 26, 82031 Grünwald</item>
      <item>Ozren Lacmanović, Dubrovačka 6, 22000 Šibenik</item>
    </derivirana_varijabla>
  </DomainObject.Predmet.StrankaListFormatedWithAdress>
  <DomainObject.Predmet.StrankaListFormatedWithAdressOIB>
    <izvorni_sadrzaj>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izvorni_sadrzaj>
    <derivirana_varijabla naziv="DomainObject.Predmet.StrankaListFormatedWithAdressOIB_1">
      <item>Nada Nemčić, OIB 43074036322, Prilaz Tvornici 11, 22000 Šibenik zastupanog po punomoćniku Mirjam Tomljanović - pravni zastupnik Hrvatskog sindikata metalaca</item>
      <item>Dragica Stančić, OIB 33094686096, Nova I 9, 22205 Slivno zastupanog po punomoćniku Mirjam Tomljanović - pravni zastupnik Hrvatskog sindikata metalaca</item>
      <item>Anita Palinić, OIB 62124204724, Tina Ujevića 18, 22000 Šibenik zastupanog po punomoćniku Mirjam Tomljanović - pravni zastupnik Hrvatskog sindikata metalaca</item>
      <item>Jordanka Pauk, OIB 32597083825, Trg Andrije Hebranga 5, 22000 Šibenik zastupanog po punomoćniku Mirjam Tomljanović - pravni zastupnik Hrvatskog sindikata metalaca</item>
      <item>HRVATSKA POŠTANSKA BANKA, dioničko društvo, OIB 87939104217, Jurišićeva 4, 10000 Zagreb</item>
      <item>Franjo Rodin, autoprijevoznik, Metković, OIB 58429036849, Sportska 63, 20350 Metković</item>
      <item>VODOVOD I ODVODNJA društvo s ograničenom odgovornošću za vodoopskrbu, te odvodnju i pročišćavanje otpadnih voda, OIB 26251326399, Kralja Zvonimira 50, 22000 Šibenik</item>
      <item>JASMINKA d.o.o. za factoring, OIB 29551422308, Donje Prekrižje 28, 10000 Zagreb</item>
      <item>SEIFERT I BOGOLIN društvo s ograničenom odgovornošću za unutarnju i vanjsku trgovinu, zastupanje i usluge, OIB 44566331436, Hegedušićeva 3, 51000 Rijeka</item>
      <item>BRODOMERKUR trgovina i usluge, dioničko društvo, OIB 33956120458, Poljička Cesta 35, 21000 Split</item>
      <item>MONTANA ENERGIE-HANDEL GMBH &amp; CO. KG, OIB 09709350931, Dr. Max-strasse 26, 82031 Grünwald</item>
      <item>Ozren Lacmanović, OIB 70492807214, Dubrovačka 6, 22000 Šibenik</item>
    </derivirana_varijabla>
  </DomainObject.Predmet.StrankaListFormatedWithAdressOIB>
  <DomainObject.Predmet.StrankaListNazivFormated>
    <izvorni_sadrzaj>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izvorni_sadrzaj>
    <derivirana_varijabla naziv="DomainObject.Predmet.StrankaListNazivFormated_1">
      <item>Nada Nemčić</item>
      <item>Dragica Stančić</item>
      <item>Anita Palinić</item>
      <item>Jordanka Pauk</item>
      <item>HRVATSKA POŠTANSKA BANKA, dioničko društvo</item>
      <item>Franjo Rodin, autoprijevoznik, Metković</item>
      <item>VODOVOD I ODVODNJA društvo s ograničenom odgovornošću za vodoopskrbu, te odvodnju i pročišćavanje otpadnih voda</item>
      <item>JASMINKA d.o.o. za factoring</item>
      <item>SEIFERT I BOGOLIN društvo s ograničenom odgovornošću za unutarnju i vanjsku trgovinu, zastupanje i usluge</item>
      <item>BRODOMERKUR trgovina i usluge, dioničko društvo</item>
      <item>MONTANA ENERGIE-HANDEL GMBH &amp; CO. KG</item>
      <item>Ozren Lacmanović</item>
    </derivirana_varijabla>
  </DomainObject.Predmet.StrankaListNazivFormated>
  <DomainObject.Predmet.StrankaListNazivFormatedOIB>
    <izvorni_sadrzaj>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izvorni_sadrzaj>
    <derivirana_varijabla naziv="DomainObject.Predmet.StrankaListNazivFormatedOIB_1">
      <item>Nada Nemčić, OIB 43074036322</item>
      <item>Dragica Stančić, OIB 33094686096</item>
      <item>Anita Palinić, OIB 62124204724</item>
      <item>Jordanka Pauk, OIB 32597083825</item>
      <item>HRVATSKA POŠTANSKA BANKA, dioničko društvo, OIB 87939104217</item>
      <item>Franjo Rodin, autoprijevoznik, Metković, OIB 58429036849</item>
      <item>VODOVOD I ODVODNJA društvo s ograničenom odgovornošću za vodoopskrbu, te odvodnju i pročišćavanje otpadnih voda, OIB 26251326399</item>
      <item>JASMINKA d.o.o. za factoring, OIB 29551422308</item>
      <item>SEIFERT I BOGOLIN društvo s ograničenom odgovornošću za unutarnju i vanjsku trgovinu, zastupanje i usluge, OIB 44566331436</item>
      <item>BRODOMERKUR trgovina i usluge, dioničko društvo, OIB 33956120458</item>
      <item>MONTANA ENERGIE-HANDEL GMBH &amp; CO. KG, OIB 09709350931</item>
      <item>Ozren Lacmanović, OIB 70492807214</item>
    </derivirana_varijabla>
  </DomainObject.Predmet.StrankaListNazivFormatedOIB>
  <DomainObject.Predmet.ProtuStrankaListFormated>
    <izvorni_sadrzaj>
      <item>TLM Aluminium d.d. industrija aluminijskih proizvoda</item>
    </izvorni_sadrzaj>
    <derivirana_varijabla naziv="DomainObject.Predmet.ProtuStrankaListFormated_1">
      <item>TLM Aluminium d.d. industrija aluminijskih proizvoda</item>
    </derivirana_varijabla>
  </DomainObject.Predmet.ProtuStrankaListFormated>
  <DomainObject.Predmet.ProtuStrankaListFormatedOIB>
    <izvorni_sadrzaj>
      <item>TLM Aluminium d.d. industrija aluminijskih proizvoda, OIB 82733440679</item>
    </izvorni_sadrzaj>
    <derivirana_varijabla naziv="DomainObject.Predmet.ProtuStrankaListFormatedOIB_1">
      <item>TLM Aluminium d.d. industrija aluminijskih proizvoda, OIB 82733440679</item>
    </derivirana_varijabla>
  </DomainObject.Predmet.ProtuStrankaListFormatedOIB>
  <DomainObject.Predmet.ProtuStrankaListFormatedWithAdress>
    <izvorni_sadrzaj>
      <item>TLM Aluminium d.d. industrija aluminijskih proizvoda, Ulica Narodnog preporoda 12 , 22000 Šibenik</item>
    </izvorni_sadrzaj>
    <derivirana_varijabla naziv="DomainObject.Predmet.ProtuStrankaListFormatedWithAdress_1">
      <item>TLM Aluminium d.d. industrija aluminijskih proizvoda, Ulica Narodnog preporoda 12 , 22000 Šibenik</item>
    </derivirana_varijabla>
  </DomainObject.Predmet.ProtuStrankaListFormatedWithAdress>
  <DomainObject.Predmet.ProtuStrankaListFormatedWithAdressOIB>
    <izvorni_sadrzaj>
      <item>TLM Aluminium d.d. industrija aluminijskih proizvoda, OIB 82733440679, Ulica Narodnog preporoda 12 , 22000 Šibenik</item>
    </izvorni_sadrzaj>
    <derivirana_varijabla naziv="DomainObject.Predmet.ProtuStrankaListFormatedWithAdressOIB_1">
      <item>TLM Aluminium d.d. industrija aluminijskih proizvoda, OIB 82733440679, Ulica Narodnog preporoda 12 , 22000 Šibenik</item>
    </derivirana_varijabla>
  </DomainObject.Predmet.ProtuStrankaListFormatedWithAdressOIB>
  <DomainObject.Predmet.ProtuStrankaListNazivFormated>
    <izvorni_sadrzaj>
      <item>TLM Aluminium d.d. industrija aluminijskih proizvoda</item>
    </izvorni_sadrzaj>
    <derivirana_varijabla naziv="DomainObject.Predmet.ProtuStrankaListNazivFormated_1">
      <item>TLM Aluminium d.d. industrija aluminijskih proizvoda</item>
    </derivirana_varijabla>
  </DomainObject.Predmet.ProtuStrankaListNazivFormated>
  <DomainObject.Predmet.ProtuStrankaListNazivFormatedOIB>
    <izvorni_sadrzaj>
      <item>TLM Aluminium d.d. industrija aluminijskih proizvoda, OIB 82733440679</item>
    </izvorni_sadrzaj>
    <derivirana_varijabla naziv="DomainObject.Predmet.ProtuStrankaListNazivFormatedOIB_1">
      <item>TLM Aluminium d.d. industrija aluminijskih proizvoda, OIB 82733440679</item>
    </derivirana_varijabla>
  </DomainObject.Predmet.ProtuStrankaListNazivFormatedOIB>
  <DomainObject.Predmet.OstaliListFormated>
    <izvorni_sadrzaj>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_1">
      <item>Mirjam Tomljanović - pravni zastupnik Hrvatskog sindikata metalaca punomoćnik sudionika u postupku Jordanka Pauk; Anita Palinić; Dragica Stančić; Nada Nemčić</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
  <DomainObject.Predmet.OstaliListFormatedOIB>
    <izvorni_sadrzaj>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OIB_1">
      <item>Mirjam Tomljanović - pravni zastupnik Hrvatskog sindikata metalaca punomoćnik sudionika u postupku Jordanka Pauk; Anita Palinić; Dragica Stančić; Nada Nemčić</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OIB>
  <DomainObject.Predmet.OstaliListFormatedWithAdress>
    <izvorni_sadrzaj>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_1">
      <item>Mirjam Tomljanović - pravni zastupnik Hrvatskog sindikata metalaca, Narodnog preporoda 12, 22000 Šibenik punomoćnik sudionika u postupku Jordanka Pauk; Anita Palinić; Dragica Stančić; Nada Nemčić</item>
      <item>Živko Lakoš</item>
      <item>Oleg Uskoković</item>
      <item>Nikola Rak, Težačka 15, 22000 Šibenik</item>
      <item>Hrvoje Stančić,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
  <DomainObject.Predmet.OstaliListFormatedWithAdressOIB>
    <izvorni_sadrzaj>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FormatedWithAdressOIB_1">
      <item>Mirjam Tomljanović - pravni zastupnik Hrvatskog sindikata metalaca, Narodnog preporoda 12, 22000 Šibenik punomoćnik sudionika u postupku Jordanka Pauk; Anita Palinić; Dragica Stančić; Nada Nemčić</item>
      <item>Živko Lakoš</item>
      <item>Oleg Uskoković, OIB 15635215817</item>
      <item>Nikola Rak, OIB 19713796284, Težačka 15, 22000 Šibenik</item>
      <item>Hrvoje Stančić, OIB 48575757457, Mariborska 69, 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FormatedWithAdressOIB>
  <DomainObject.Predmet.OstaliListNazivFormated>
    <izvorni_sadrzaj>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_1">
      <item>Mirjam Tomljanović - pravni zastupnik Hrvatskog sindikata metalaca</item>
      <item>Živko Lakoš</item>
      <item>Oleg Uskoković</item>
      <item>Nikola Rak</item>
      <item>Hrvoje Stančić</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
  <DomainObject.Predmet.OstaliListNazivFormatedOIB>
    <izvorni_sadrzaj>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izvorni_sadrzaj>
    <derivirana_varijabla naziv="DomainObject.Predmet.OstaliListNazivFormatedOIB_1">
      <item>Mirjam Tomljanović - pravni zastupnik Hrvatskog sindikata metalaca</item>
      <item>Živko Lakoš</item>
      <item>Oleg Uskoković, OIB 15635215817</item>
      <item>Nikola Rak, OIB 19713796284</item>
      <item>Hrvoje Stančić, OIB 48575757457</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SSSH, Ured zad. i šib.-kn županija, Vedran Uranija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Nada Nemčić i dr.</izvorni_sadrzaj>
    <derivirana_varijabla naziv="DomainObject.Predmet.StrankaIDrugi_1">Nada Nemčić i dr.</derivirana_varijabla>
  </DomainObject.Predmet.StrankaIDrugi>
  <DomainObject.Predmet.ProtustrankaIDrugi>
    <izvorni_sadrzaj>TLM Aluminium d.d. industrija aluminijskih proizvoda</izvorni_sadrzaj>
    <derivirana_varijabla naziv="DomainObject.Predmet.ProtustrankaIDrugi_1">TLM Aluminium d.d. industrija aluminijskih proizvoda</derivirana_varijabla>
  </DomainObject.Predmet.ProtustrankaIDrugi>
  <DomainObject.Predmet.StrankaIDrugiAdressOIB>
    <izvorni_sadrzaj>Nada Nemčić, OIB 43074036322, Prilaz Tvornici 11, 22000 Šibenik i dr.</izvorni_sadrzaj>
    <derivirana_varijabla naziv="DomainObject.Predmet.StrankaIDrugiAdressOIB_1">Nada Nemčić, OIB 43074036322, Prilaz Tvornici 11, 22000 Šibenik i dr.</derivirana_varijabla>
  </DomainObject.Predmet.StrankaIDrugiAdressOIB>
  <DomainObject.Predmet.ProtustrankaIDrugiAdressOIB>
    <izvorni_sadrzaj>TLM Aluminium d.d. industrija aluminijskih proizvoda, OIB 82733440679, Ulica Narodnog preporoda 12 , 22000 Šibenik</izvorni_sadrzaj>
    <derivirana_varijabla naziv="DomainObject.Predmet.ProtustrankaIDrugiAdressOIB_1">TLM Aluminium d.d. industrija aluminijskih proizvoda, OIB 82733440679, Ulica Narodnog preporoda 12 ,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rujna 2018.</izvorni_sadrzaj>
    <derivirana_varijabla naziv="DomainObject.Predmet.OdlukaRjesenje.DatumDonosenjaOdluke_1">12. rujna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St-653/2015-495</izvorni_sadrzaj>
    <derivirana_varijabla naziv="DomainObject.Predmet.OdlukaRjesenje.Oznaka_1">St-653/2015-495</derivirana_varijabla>
  </DomainObject.Predmet.OdlukaRjesenje.Oznaka>
  <DomainObject.Predmet.SudioniciListNaziv>
    <izvorni_sadrzaj>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izvorni_sadrzaj>
    <derivirana_varijabla naziv="DomainObject.Predmet.SudioniciListNaziv_1">
      <item>Nada Nemčić</item>
      <item>TLM Aluminium d.d. industrija aluminijskih proizvoda</item>
      <item>Mirjam Tomljanović - pravni zastupnik Hrvatskog sindikata metalaca</item>
      <item>Dragica Stančić</item>
      <item>Anita Palinić</item>
      <item>Jordanka Pauk</item>
      <item>Živko Lakoš</item>
      <item>Oleg Uskoković</item>
      <item>Nikola Rak</item>
      <item>Hrvoje Stančić</item>
      <item>HRVATSKA POŠTANSKA BANKA, dioničko društvo</item>
      <item>Franjo Rodin, autoprijevoznik, Metković</item>
      <item>VODOVOD I ODVODNJA društvo s ograničenom odgovornošću za vodoopskrbu, te odvodnju i pročišćavanje otpadnih voda</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item>
      <item>SEIFERT I BOGOLIN društvo s ograničenom odgovornošću za unutarnju i vanjsku trgovinu, zastupanje i usluge</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item>
      <item>MONTANA ENERGIE-HANDEL GMBH &amp; CO. KG</item>
      <item>SSSH, Ured zad. i šib.-kn županija, Vedran Uranija</item>
      <item>Ozren Lacmanović</item>
    </derivirana_varijabla>
  </DomainObject.Predmet.SudioniciListNaziv>
  <DomainObject.Predmet.SudioniciListAdressOIB>
    <izvorni_sadrzaj>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izvorni_sadrzaj>
    <derivirana_varijabla naziv="DomainObject.Predmet.SudioniciListAdressOIB_1">
      <item>Nada Nemčić, OIB 43074036322, Prilaz Tvornici 11,22000 Šibenik</item>
      <item>TLM Aluminium d.d. industrija aluminijskih proizvoda, OIB 82733440679, Ulica Narodnog preporoda 12 ,22000 Šibenik</item>
      <item>Mirjam Tomljanović - pravni zastupnik Hrvatskog sindikata metalaca, Narodnog preporoda 12,22000 Šibenik</item>
      <item>Dragica Stančić, OIB 33094686096, Nova I 9,22205 Slivno</item>
      <item>Anita Palinić, OIB 62124204724, Tina Ujevića 18,22000 Šibenik</item>
      <item>Jordanka Pauk, OIB 32597083825, Trg Andrije Hebranga 5,22000 Šibenik</item>
      <item>Živko Lakoš</item>
      <item>Oleg Uskoković, OIB 15635215817</item>
      <item>Nikola Rak, OIB 19713796284, Težačka 15,22000 Šibenik</item>
      <item>Hrvoje Stančić, OIB 48575757457, Mariborska 69,22000 Šibenik</item>
      <item>HRVATSKA POŠTANSKA BANKA, dioničko društvo, OIB 87939104217, Jurišićeva 4,10000 Zagreb</item>
      <item>Franjo Rodin, autoprijevoznik, Metković, OIB 58429036849, Sportska 63,20350 Metković</item>
      <item>VODOVOD I ODVODNJA društvo s ograničenom odgovornošću za vodoopskrbu, te odvodnju i pročišćavanje otpadnih voda, OIB 26251326399, Kralja Zvonimira 50,22000 Šibenik</item>
      <item>Alen Elez</item>
      <item>Ivo Slavica</item>
      <item>Ivan Skelin</item>
      <item>Silija Sandrić</item>
      <item>Ana Bošnjak</item>
      <item>Adriana Vukelja</item>
      <item>Hrvoje Bajić</item>
      <item>Smiljana Bakula</item>
      <item>Mate Kitarović</item>
      <item>Željko Kapitanović</item>
      <item>Joso Plenča</item>
      <item>Branko Marčić</item>
      <item>Milivoj Marinov</item>
      <item>Tomislav Novak</item>
      <item>Marinko Ivanović</item>
      <item>Ljiljana Dabić</item>
      <item>Nada Ercegović</item>
      <item>Divna Vranjić</item>
      <item>Milivoj Gović</item>
      <item>Ivica Marković</item>
      <item>Neven Vukšić</item>
      <item>Hrvoje Jajaš</item>
      <item>Vlade Palinić</item>
      <item>Marko Kučić</item>
      <item>Željko Grozdanić</item>
      <item>Stipe Bačić</item>
      <item>Boris Grgurev</item>
      <item>Ante Šimac</item>
      <item>Nikola Baus</item>
      <item>Marko Živković</item>
      <item>Željko Bešić</item>
      <item>Mile Lugović</item>
      <item>Fabijan Miš</item>
      <item>Rade Batak</item>
      <item>Kristijan Gašperov</item>
      <item>Nenad Rak</item>
      <item>Branko Lugović</item>
      <item>Snježan Anić</item>
      <item>Antonija Poduriljko</item>
      <item>Josip Gulin</item>
      <item>Antonio Kalauz</item>
      <item>Milenko Kursan</item>
      <item>Igor Antičević</item>
      <item>Mladen Stipaničev</item>
      <item>Zora Gović</item>
      <item>Ivica Belakušić</item>
      <item>Miljenko Vunić</item>
      <item>Ankica Bosnić</item>
      <item>Tomislav Erceg</item>
      <item>Branko Luša</item>
      <item>Branko Kuač</item>
      <item>Joso Peran</item>
      <item>Ante Krečak</item>
      <item>Ivan Silov</item>
      <item>Miljenko Ušljebrka</item>
      <item>Tomislav Smolić</item>
      <item>Ivan Tucak</item>
      <item>Ivan Močić</item>
      <item>Ante Ledenko</item>
      <item>Željko Mamić</item>
      <item>Ive Peran</item>
      <item>Marica Troskot</item>
      <item>Marica Biluš</item>
      <item>Jerislav Ninić</item>
      <item>Mile Plavčić</item>
      <item>Šime Radnić</item>
      <item>Mirko Krnić</item>
      <item>Zvonko Šabić</item>
      <item>Zdravko Svirčić</item>
      <item>Ivan Goreta</item>
      <item>Davor Stojić</item>
      <item>Branka Mandić</item>
      <item>Vitomir Katić</item>
      <item>Emina Radovčić</item>
      <item>Milan Kero</item>
      <item>Željko Rupić</item>
      <item>Ivan Burazer-Turko</item>
      <item>Marijo Paškalin</item>
      <item>Mile Škugor</item>
      <item>Dijana Knežić</item>
      <item>Mirjana Živković</item>
      <item>Špiro Bakula</item>
      <item>Tomislav Vulinović</item>
      <item>Milan Renje</item>
      <item>Stipe Kulušić</item>
      <item>Ante Batinica</item>
      <item>Davor Alviž</item>
      <item>Zdenko Živković</item>
      <item>Mira Ivanda</item>
      <item>Mile Dubravica</item>
      <item>Ante Pirija</item>
      <item>Boris Antić</item>
      <item>Vlatko Šandić</item>
      <item>Neven Batinica</item>
      <item>Goran Tošić</item>
      <item>Ivica Đira</item>
      <item>Dejan Knežević</item>
      <item>Davor Bašić</item>
      <item>Branko Petrić</item>
      <item>Nikola Baradić</item>
      <item>Ivan Ivić</item>
      <item>Branko Spahija</item>
      <item>Mirko Mikulandra</item>
      <item>Nenad Bilić</item>
      <item>Krešimir Kundid</item>
      <item>Marko Mudražija</item>
      <item>Joško Luša</item>
      <item>Ivan Mišura</item>
      <item>Neven Ramadža</item>
      <item>Srećko Olivari</item>
      <item>Nediljko Babić</item>
      <item>Draganja Šaponja</item>
      <item>Mira Spahija</item>
      <item>Ozren Rončević</item>
      <item>Drago Labor</item>
      <item>Anđelko Škarić</item>
      <item>Željko Nimac</item>
      <item>Josip Ilić</item>
      <item>Željko Petrina</item>
      <item>Marko Majdić</item>
      <item>Anka Mrdeža</item>
      <item>Ante Petrina</item>
      <item>Sanda Labor</item>
      <item>Jasna Džale</item>
      <item>Zvonko Belamarić</item>
      <item>Snježana Peran</item>
      <item>Jordanka Pauk</item>
      <item>Ive Vukšić</item>
      <item>Marijan Jurjević</item>
      <item>Miro Pešut</item>
      <item>Predrag Vrcić</item>
      <item>Serafin Kovilić</item>
      <item>Svetin Ban</item>
      <item>Ante Šunjerga</item>
      <item>Branka Pleadin</item>
      <item>Miroslav Stipaničev</item>
      <item>Vesna Poljičak</item>
      <item>Goran Šare</item>
      <item>Živana Vrljac</item>
      <item>Živana Mihaljević</item>
      <item>Davor Labor</item>
      <item>Marko Slamić</item>
      <item>Ivo Aras</item>
      <item>Božidar Branica</item>
      <item>Zlatko Frkić</item>
      <item>Domagoj Štrkalj</item>
      <item>Siniša Landeka</item>
      <item>Goran Brajković</item>
      <item>Tomislav Vucić</item>
      <item>Jurica Marčić</item>
      <item>Mirjana Brkić</item>
      <item>Toni Mrčela</item>
      <item>Tomislav Miš</item>
      <item>Renato Klisović</item>
      <item>Dragan Raščan</item>
      <item>Tomislav Mandušić</item>
      <item>Ante Čuklin</item>
      <item>Goran Blačić</item>
      <item>Mijo Paić</item>
      <item>Majda Junaković</item>
      <item>Tomislav Vukšić</item>
      <item>Joso Burazer</item>
      <item>Dino Blaće</item>
      <item>Ante Bakula</item>
      <item>Gordan Tanfara</item>
      <item>Ivan Jakelić</item>
      <item>Branko Knežević</item>
      <item>Mira Budimir</item>
      <item>Milena Lokas</item>
      <item>Zoran Burazer-Turko</item>
      <item>Ante Knežević</item>
      <item>Ante Jurić</item>
      <item>Zlatko Rajčić</item>
      <item>Damir Junaković</item>
      <item>Ivica Bačić</item>
      <item>Hrvoje Kardov</item>
      <item>Edi Jurić</item>
      <item>Niko Ljubić</item>
      <item>Branko Perica</item>
      <item>Cvita Dugopoljac</item>
      <item>Goran Gundić</item>
      <item>Jurica Alviž</item>
      <item>Deniza Stojić</item>
      <item>Milenko Perica</item>
      <item>Vlatko Tomić</item>
      <item>Zoran Pamučar</item>
      <item>Šime Bukić</item>
      <item>Ante Gverić</item>
      <item>Mira Petković</item>
      <item>Marijan Mrša</item>
      <item>Lovre Španja</item>
      <item>Damir Banovac</item>
      <item>Svetin Pivac</item>
      <item>Ljiljana Krnić</item>
      <item>Irena Bukić</item>
      <item>Šime Cigić</item>
      <item>Zoran Bulat</item>
      <item>Miloš Bunčić</item>
      <item>Frane Psarić</item>
      <item>Ivan Knežević</item>
      <item>Goran Kokić</item>
      <item>Ivo Špec</item>
      <item>Šime Babun</item>
      <item>Milivoj Milutin</item>
      <item>Julija Mrdeža</item>
      <item>Željka Čvrljak</item>
      <item>Suzana Brkić</item>
      <item>Zdenko Pešić</item>
      <item>Dragica Stančić</item>
      <item>Davor Živković</item>
      <item>Martin Frkić</item>
      <item>Filip Pleadin</item>
      <item>Milenko Radnić</item>
      <item>Ante Baić</item>
      <item>Drago Mrčela</item>
      <item>Mate Grgas Bile</item>
      <item>Šime Krnić</item>
      <item>Jadran Jajac</item>
      <item>Jure Perković</item>
      <item>Pajo Kuač</item>
      <item>Ana Zorzetti</item>
      <item>Dalibor Perica</item>
      <item>Roberto Kalauz</item>
      <item>Mario Papak</item>
      <item>Dražen Donđivić</item>
      <item>Andrija Junaković</item>
      <item>Ivan Paškalin</item>
      <item>Ante Gulin</item>
      <item>Andrea Jurković</item>
      <item>Zdravko Knežević</item>
      <item>Mate Skelin</item>
      <item>Dario Kokić</item>
      <item>Anđelka Mrčela</item>
      <item>Nevenka Morović</item>
      <item>Goran Šušić</item>
      <item>Srećko Vukšić</item>
      <item>Zdravko Štrkalj</item>
      <item>Živko Paškalin</item>
      <item>Vinko Paškalin</item>
      <item>Mate Ivić</item>
      <item>Mirko Peran</item>
      <item>Anđelo Bubalo</item>
      <item>Petar Alfirević</item>
      <item>Gojko Kapitanović</item>
      <item>Borislav Pešić</item>
      <item>Željko Mamić</item>
      <item>Ante Dubravica</item>
      <item>Ante Perkov</item>
      <item>Andrijana Čular</item>
      <item>Žarko Paškalin</item>
      <item>Marijo Škugor</item>
      <item>Ivica Miličević</item>
      <item>Ante Storić</item>
      <item>Antonio Dubravica</item>
      <item>Jagoda Knez</item>
      <item>Snježana Lakoš</item>
      <item>Branka Dopuđ</item>
      <item>Ljubomir Martinović</item>
      <item>Krsto Šarić</item>
      <item>Mira Čule</item>
      <item>Sandra Svirčić</item>
      <item>Ana Lovrić</item>
      <item>Šimun Bianchi</item>
      <item>Mate Milić</item>
      <item>Marko Plavčiić</item>
      <item>Ante Aleksić</item>
      <item>Marinko Vučić</item>
      <item>Romeo Babin</item>
      <item>Milorad Ergić</item>
      <item>Milenko Štrkalj</item>
      <item>Mile Morić</item>
      <item>Denis Bačelić-Medić</item>
      <item>Zorislav Zorčić</item>
      <item>Mate Braica</item>
      <item>Marijan Crnica</item>
      <item>Milivoj Aras</item>
      <item>Živko Bobanović</item>
      <item>Violeta Nerat</item>
      <item>Denis Rončević</item>
      <item>Dalibor Živković</item>
      <item>Mladen Renje</item>
      <item>Siniša Plenča</item>
      <item>Igor Terzić</item>
      <item>Vice Landeka</item>
      <item>Darko Kalpić</item>
      <item>Milan Vuković</item>
      <item>Branko Žaja</item>
      <item>Ivica Vrljac</item>
      <item>Joško Živković</item>
      <item>Hrvoje Bulat</item>
      <item>Miro Belakušić</item>
      <item>Nedeljko Slamić</item>
      <item>Radojka Vukšić</item>
      <item>Zdravko Koloper</item>
      <item>Anđelko Vujin</item>
      <item>Duško Sivar</item>
      <item>Dane Mišura</item>
      <item>Ivica Nemčić</item>
      <item>Mirjana Jurić</item>
      <item>Nada Nemčić</item>
      <item>Mladen Mišura</item>
      <item>Zlatko Šišara</item>
      <item>Josip Šupe</item>
      <item>Branimir Lepur</item>
      <item>Mirjana Junaković</item>
      <item>Jere Baljkas</item>
      <item>Robert Bralić</item>
      <item>Darko Stojić</item>
      <item>Željko Koštan</item>
      <item>Ana Katić</item>
      <item>Ivica Bumbak</item>
      <item>Krste Radak</item>
      <item>Mladen Erak</item>
      <item>Bore Peran</item>
      <item>Danijel Klarendić</item>
      <item>Vice Kalabrić</item>
      <item>Hrvoje Stančić</item>
      <item>Boško Pašić</item>
      <item>Josipa Šarić</item>
      <item>Željko Mrndže</item>
      <item>Joso Skorić</item>
      <item>Vinko Mrčela</item>
      <item>Frane Antičević</item>
      <item>Zdenko Grbušić</item>
      <item>Mate Pirija</item>
      <item>Zvonimir Pirija</item>
      <item>Ante Petković</item>
      <item>Zvonimir Unić</item>
      <item>Silvestar Lokas</item>
      <item>Miro Dubravica</item>
      <item>Antonio Erceg</item>
      <item>Duško Živković</item>
      <item>Zdravko Nakić</item>
      <item>Zojdana Kokić</item>
      <item>Radislav Plenča</item>
      <item>Roni Grgurica</item>
      <item>Miroslav Alviž</item>
      <item>Branko Sekulić</item>
      <item>Adriano Bilić</item>
      <item>Damira Čipčić</item>
      <item>Dinko Pletikosa</item>
      <item>Ljiljana Knežević</item>
      <item>Nikola Roško</item>
      <item>Želimir Kleut</item>
      <item>Ivan Lalić</item>
      <item>Zoran Vukičević</item>
      <item>Zdravko Vučić</item>
      <item>Borna Lapov</item>
      <item>Zvonimir Zoričić</item>
      <item>Živko Lakoš</item>
      <item>Zlatko Plenča</item>
      <item>Marko Ledenko</item>
      <item>Tomislav Šuperba</item>
      <item>Mirko Matić</item>
      <item>Ivica Goleš</item>
      <item>Ante Belak</item>
      <item>Stipe Ševerdija</item>
      <item>Jelena Ercegović</item>
      <item>Anita Palinić</item>
      <item>Živko Gulin</item>
      <item>Rajko Paškalin</item>
      <item>Zoran Gligić</item>
      <item>Denis Bralić</item>
      <item>Nediljka Malenica</item>
      <item>Slobodan Ćoso</item>
      <item>Željko Mrdeža</item>
      <item>Anđelko Mišura</item>
      <item>Milenko Mrčela</item>
      <item>Marko Jurković</item>
      <item>Hrvoje Šikić</item>
      <item>Srećko Vukšić</item>
      <item>Joško Gović</item>
      <item>Zoran Petković</item>
      <item>Branko Kozić</item>
      <item>Goran Čaleta</item>
      <item>Nikica Grubišić</item>
      <item>Miroslav Bačelić</item>
      <item>Blaženko Antunac</item>
      <item>Roberto Beneta</item>
      <item>Ivica Ledenko</item>
      <item>Zeferin Brajković</item>
      <item>Saša Gardijan</item>
      <item>Toni Nakić</item>
      <item>Ivica Živković</item>
      <item>Vice Žumberac</item>
      <item>Milorad Lalić</item>
      <item>Darko Krnić</item>
      <item>Robert Junaković</item>
      <item>Ante Mišura</item>
      <item>Edi Landeka</item>
      <item>Branko Lemac</item>
      <item>Milan Plenča</item>
      <item>Branko Žaja</item>
      <item>Aleksandar Branković</item>
      <item>Kristijan Perić</item>
      <item>Nediljka Skelin</item>
      <item>Goran Gojanović</item>
      <item>Gordan Zorčić</item>
      <item>Nikica Jakšić</item>
      <item>Zoran Kozić</item>
      <item>Goran Peran</item>
      <item>Herman Floigl</item>
      <item>Sunčica Mileta</item>
      <item>Marko Blaić</item>
      <item>Ivica Škugor</item>
      <item>Josip Lušić</item>
      <item>Mirko Aužina</item>
      <item>Boris Storić</item>
      <item>Ofelija Lambaš Jurić</item>
      <item>Slavko Bubalo</item>
      <item>Željko Bilušić</item>
      <item>Filip Rodin</item>
      <item>Dražen Knežić</item>
      <item>Danijela Troskot</item>
      <item>Zvonimir Anić</item>
      <item>Stipe Grubišić</item>
      <item>Radislav Šprljan</item>
      <item>Andro Baus</item>
      <item>Jure Belamarić</item>
      <item>Vedrana Berović</item>
      <item>Nediljko Savić</item>
      <item>Zoran Vrcić</item>
      <item>Josip Kulušić</item>
      <item>Marijan Porcer</item>
      <item>Ivica Vukelja</item>
      <item>Kristina Vrcić</item>
      <item>Antonija Petrina</item>
      <item>Ivan Ercegović</item>
      <item>Slavko Marinić</item>
      <item>Nenad Martinović</item>
      <item>Domagoj Prgin</item>
      <item>Mario Živković</item>
      <item>Josip Pavešković</item>
      <item>Ante Šegedin</item>
      <item>Smiljana Makelja Alviž</item>
      <item>Ozren Lacmanović</item>
      <item>Ivica Ercegović</item>
      <item>Ante Vukšić</item>
      <item>Boris Grbelja</item>
      <item>Darko Čeko-Šupuk</item>
      <item>Milivoj Brkić</item>
      <item>Goran Milović</item>
      <item>Joško Vukorepa</item>
      <item>Anđelko Jakoliš</item>
      <item>Tihomir Lokas</item>
      <item>Robert Malenica</item>
      <item>Jakov Palada</item>
      <item>Damir Burazer</item>
      <item>Filip Perković</item>
      <item>Mišo Živković</item>
      <item>Zdenko Kovačević</item>
      <item>Marija Bura</item>
      <item>Marko Vukšić</item>
      <item>Anka Jakoliš</item>
      <item>Zemine Peran</item>
      <item>Dragan Plenča</item>
      <item>Anđelko Juras</item>
      <item>Goran Vučenović</item>
      <item>Alen Škugor</item>
      <item>Rajko Španja</item>
      <item>Anđelko Đerek</item>
      <item>Branko Ceronja</item>
      <item>Robert Lučev</item>
      <item>Milivoj Jurić-Gulin</item>
      <item>Marijan Mudražija</item>
      <item>Vlatko Malenica</item>
      <item>Alen Radovčić</item>
      <item>Dražen Morović</item>
      <item>Joso Maleš</item>
      <item>Ivan Škarić</item>
      <item>Ivana Spahija</item>
      <item>Zoran Baus</item>
      <item>Radomir Kalpić</item>
      <item>Dušan Pavasović</item>
      <item>Željko Šišara</item>
      <item>Herman Floigl</item>
      <item>Mladen Erak pok. Frane</item>
      <item>Ozren Lacmanović</item>
      <item>Dušan Pavasović</item>
      <item>3 PRO d.o.o.</item>
      <item>A K Z-M d.o.o.</item>
      <item>A2B EXPRESS LOGISTIKA d.o.o.</item>
      <item>ACHENBACH BUSCHHUTTEN GmbH</item>
      <item>ADVANCED ENERGY INDUSTRIES GmbH</item>
      <item>AEG POWER SOLUTIONS GMBH (POWER SUPPLAY SYSTEMS)</item>
      <item>AFROMA MARINE</item>
      <item>ALCOA-KOFEM KFT</item>
      <item>ALFA TIM d.o.o.</item>
      <item>ALLU'S Spa</item>
      <item>ALUCOM s.r.o.</item>
      <item>ALUFLEXPACK NOVI d.o.o.</item>
      <item>ALUMINIUM OF GREECE-OSIGURANO AKREDITIVOM HPB d.d.</item>
      <item>AM-ADRIA d.o.o.</item>
      <item>ANALYSIS d.o.o.</item>
      <item>ANTE GABARIĆ J.D.O.O.</item>
      <item>ARHIKON d.o.o.</item>
      <item>ASSAN ALUMINIYUM SANAY A.S.</item>
      <item>AURELIA D.O.O.</item>
      <item>AUTO ANTONIO d.o.o.</item>
      <item>AUTO CENTAR ALEKSIĆ d.o.o.</item>
      <item>AUTO CENTAR ŠIBENIK d.o.o.</item>
      <item>AUTOBUSNI PRIJEVOZ d.o.o. Šibenik</item>
      <item>AUTOCESTA RIJEKA-ZAGREB d.d.</item>
      <item>AUTOPREVOZ TERETNI PROMET d.o.o.</item>
      <item>AUTOPRIJEVOZNIČKI OBRT "INESKA ROGIĆ" vl. Ineska Rogić</item>
      <item>AUTOPRIJEVOZNIK IVAN KNEŽEVIĆ, vl. Knežević Ivan</item>
      <item>AUTOPRIJEVOZNIK MARIO ANĐELIĆ</item>
      <item>AUTOPRIJEVOZNIK VESELJKO BAČELIĆ, OBRT ZA USLUGE PRIJEVOZA, vl. Veseljko Bačelić</item>
      <item>AUTOPROMET M.J. d.o.o.</item>
      <item>AVV. PAOLO PIRONTI</item>
      <item>BABIĆ - TRANSPORTI PRIJEVOZ I TRGOVINA, vl.Tomislav Babić</item>
      <item>BARNY j.d.o.o.</item>
      <item>BARNY PRIJEVOZNIČKI OBRT, vl. Mladen Barnjak</item>
      <item>BERGER ELEKTROMEHANIKA vl. Robert Berger</item>
      <item>BIJUK HPC d.o.o.</item>
      <item>BIONATURA BIDON VODE D.O.O.</item>
      <item>BM-ŠPED d.o.o.</item>
      <item>BOGDANOVIĆ, DOLIČKI &amp; PARTNERI ODVJ. DRUŠTVO</item>
      <item>BOMMAN-KB EXPORT-IMPORT d.o.o.</item>
      <item>BONLINE d.o.o.</item>
      <item>BOSSMAN TIM d.o.o.</item>
      <item>CAJA PROM d.o.o.</item>
      <item>CAPTUM TECHNOLOGIES</item>
      <item>CARGO PARTNER d.o.o.</item>
      <item>CARGOTEC AUSTRIA GMBH</item>
      <item>CARTONAL</item>
      <item>CCPI MEFEC BV</item>
      <item>CELOX d.o.o.</item>
      <item>CENTAR ZA OBRAZOVANJE ODRASLIH TRSTENIK</item>
      <item>CENTAR ZA VOZILA HRVATSKE d.d.</item>
      <item>CESTOVNI PRIJEVOZ ROBE DRUŽIJANIĆ, vl. Iva Družijanić</item>
      <item>CE-ZA-R d.o.o.</item>
      <item>CILINDAR D.O.O.</item>
      <item>COMMIT METALLI SRL</item>
      <item>CONTRADO d.o.o.</item>
      <item>CONTROLMATIK d.o.o.</item>
      <item>CORONA-COPY d.o.o.</item>
      <item>ČEMPRESI d.o.o.</item>
      <item>ČIGRA-KOP D.O.O.</item>
      <item>DAING d.o.o.</item>
      <item>DALEKOVOD EMU d.o.o.</item>
      <item>DEKRA ZA PRIVREMENO ZAPOŠLJAVANJE D.O.O.</item>
      <item>DENI d.o.o.</item>
      <item>DENISS-TRANSPORT d.o.o.</item>
      <item>DHL INTERNATIONAL d.o.o.</item>
      <item>DIGITEL d.o.o.</item>
      <item>DINAMIKA d.o.o.</item>
      <item>DIZEL d.o.o.</item>
      <item>DOKEM d.o.o.</item>
      <item>DONIT SPLIT d.o.o.</item>
      <item>DR.ETLINGER d.o.o.</item>
      <item>DR.MEIER &amp; SCHMIDT GmbH</item>
      <item>DRNIŠCOMMERCE d.o.o.</item>
      <item>DUFF-NORTON EUROPE</item>
      <item>DŽAMOSTAKLO d.o.o.</item>
      <item>EKO IMOTSKI OBRT ZA RECIKLAŽU I TRGOV.,vl.Nenad Puljić</item>
      <item>EKOLOGIJA I ZAŠTITARSTVO D.O.O.</item>
      <item>EKOTEH DOZIMETRIJA d.o.o.</item>
      <item>ELECTRONIC CENTER d.o.o.</item>
      <item>EL-IZO M.C. d.o.o.</item>
      <item>EL-WASH D.O.O.</item>
      <item>ENERGETIKA PROMET d.o.o.</item>
      <item>ENERGOCONTROL ZAGREB d.o.o.</item>
      <item>ERNEST &amp; YOUNG D.O.O.</item>
      <item>ERSTE FACTORING D.O.O.</item>
      <item>ERSTE&amp;STEIERMARKISCHE BANK d.d.</item>
      <item>EU RO SPEED SRL</item>
      <item>EURO-SAN d.o.o.</item>
      <item>EXP EDIT d.o.o.</item>
      <item>FELIX, OBRT ZA TRGOVINU I USLUGE vl. Srećko Radelić</item>
      <item>FESTO d.o.o.</item>
      <item>FIBAS d.o.o.</item>
      <item>FK INDUSTRIEOFENBAU SCHUTZGASTECHNIK GMBH</item>
      <item>FO.MET.A.L. SRL</item>
      <item>FOUNDRY ECOCER SRL</item>
      <item>FRAMIVA METALLI S.R.L.</item>
      <item>GAMBI D.O.O</item>
      <item>GARFIELD ALUMINIUM-SCHIEDAM</item>
      <item>GEMA</item>
      <item>GLOBAL EKSPRES d.o.o.</item>
      <item>GOTOVAC COMPANY</item>
      <item>GRADSKA UPRAVA GRADA ŠIBENIK</item>
      <item>GUMIIMPEX-GRP d.d.</item>
      <item>HIDROING SPLIT d.o.o.</item>
      <item>HOUGHTON ITALIA S.P.A.</item>
      <item>HRVATSKA GOSPODARSKA KOMORA ZAGREB</item>
      <item>HRVATSKA UDRUGA POSLODAVACA</item>
      <item>HRVATSKI IZVOZNICI</item>
      <item>HRVATSKI SINDIKAT METALACA</item>
      <item>HRVATSKI ZAVOD ZA TOKSIKOLOGIJ I ANTIDOPING</item>
      <item>IN TIME d.o.o.</item>
      <item>INDUSTRIJAIMPORT d.o.o.</item>
      <item>INDUSTROPLAN d.o.o.</item>
      <item>ING. ANDREAS CZASCH</item>
      <item>ING-ATEST d.o.o.</item>
      <item>INNOVAL TECHNOLOGY LTD</item>
      <item>INSTITUT RUĐER BOŠKOVIĆ</item>
      <item>INTALS S.P.A.</item>
      <item>INTERIJER GRADNJA d.o.o.</item>
      <item>INVEC-REMACON d.o.o.</item>
      <item>INŽENJERSKI BIRO d.d.</item>
      <item>IPROS d.o.o.</item>
      <item>IPROZ d.o.o.</item>
      <item>IRM GROUP S.A.</item>
      <item>IV NAKLADNIŠTVO d.o.o.</item>
      <item>IZDAVAČKA KUĆA POSLOVNA LITERATURA d.o.o.</item>
      <item>IZO-STAKLO d.o.o.</item>
      <item>JABUKA d.o.o.</item>
      <item>JADRANTRADE d.o.o.</item>
      <item>JADROAGENT d.d.</item>
      <item>JAVNI BILJEŽNIK ANICA HUKELJ</item>
      <item>JAVNI BILJEŽNIK LJILJANKA MALENICA</item>
      <item>JAVNI BILJEŽNIK NEVENKA NAKIĆ</item>
      <item>JAVNI BILJEŽNIK VOJISLAV VULETIN</item>
      <item>JAVNI BILJENIK ŽELJKO KRAJINA</item>
      <item>JOLE MEGAPORMET d.o.o.</item>
      <item>KABEL MONTAŽA LBB d.o.o.</item>
      <item>KBD-TRGOVINA I INŽENJERING d.o.o.</item>
      <item>KLAUDIO KAPELI ODVJETNIK</item>
      <item>KOD IVE, UGOSTITELJSKI OBRT, vl. Ante Pelaić</item>
      <item>KOS TRANSPORTI d.o.o.</item>
      <item>KRACHT GMBH</item>
      <item>KRAJINA COMMERCE d.o.o.</item>
      <item>LASA METALLI S.P.A.</item>
      <item>LASER d.o.o.</item>
      <item>LAZING d.o.o.</item>
      <item>LIBELA-ŠIBENIK d.o.o.</item>
      <item>LIBURNIJA PARKING D.O.O.</item>
      <item>LIMEX d.o.o.</item>
      <item>LOGNET D.O.O.</item>
      <item>LUKOVNI d.o.o.</item>
      <item>M.A.G.-D.D.d.o.o.</item>
      <item>J.O.-IZMJENJIVAĆI d.o.o.</item>
      <item>MAČEK - TVORNICA VIJAKA ZAGREB d.o.o.</item>
      <item>MAREX D.O.O.</item>
      <item>MCB NEDERLAND B.V.</item>
      <item>MEDO OBRT ZA PRIJEVOZ, vl. Ante Medvidović</item>
      <item>MESSE DUSSELDORF GMBH</item>
      <item>MG OBRT ZA CENTRALNA GRIJANJA I VODOINSTALACIJU vl. ortaci Mario Garma, Siniša Garma</item>
      <item>MG SISTEMI OBRT ZA INFORMATIČKU DJELATNOST I TRGOVINU vl. Goran Bilić</item>
      <item>MKZ d.o.o.</item>
      <item>MONTANA ENERGIE-HANDEL &amp; CO.KG</item>
      <item>MONTENEGRO BONUS d.o.o.</item>
      <item>MOTO TIM d.o.o.</item>
      <item>MPG HALAPA,OBRT ZA PROIZVODNJU,USLUGE I MARKETNIG, vl. Ivan Halapa</item>
      <item>MUBEA TELLERFEDERN GMBH</item>
      <item>NARODNE NOVINE d.d.</item>
      <item>NASTAVNI ZAVOD ZA JAVNO ZDRAVSTVO DR.ANDRIJA ŠTAMPAR</item>
      <item>NIJHUIS POMPEN B.V.</item>
      <item>NIVELCO MJERNA TEHNIKA d.o.o.</item>
      <item>NORD POGONI d.o.o.</item>
      <item>NOVI INFORMATOR d.o.o.</item>
      <item>OBRT ZA USLUGE "IVANA LAMBAŠA" vl. Ivana Lambaša</item>
      <item>OBRT ZA VJEŠTAČENJE U GRAĐEVINARSTVU "STALNI SUDSKI VJEŠTAK DAMIR ČOGELJA" Damir Čogelja</item>
      <item>ODS BV</item>
      <item>ODVJETNIČKO DRUŠTVO BARDEK,LISAC,MUŠEC,SKOKO d.o.o.</item>
      <item>OLYMPUS METALS</item>
      <item>OPIFEX d.o.o.</item>
      <item>OPT AGENCIJA</item>
      <item>ORPA PAPIR A.S.</item>
      <item>OSOJNAK UGOSTITELJSKI OBRT vl. Edi Vosilla</item>
      <item>OŠTRAČKI OBRT KESIĆ, vl. Ivo Kesić</item>
      <item>OTTO JUNKER GMBH</item>
      <item>OVERSEAS TRADE CO LTD d.o.o.</item>
      <item>PBZ - LEASING d.o.o.</item>
      <item>POIRINO SPA</item>
      <item>PONGRAC d.o.o.</item>
      <item>PORAT d.o.o.</item>
      <item>POSLOVNI INFO SERVIS d.o.o.</item>
      <item>PRICEWATERHOUSECO OPERS d.o.o.</item>
      <item>PRIJEVOZ ROBE (TERETA) CESTOM (UNUTARNJI MEĐUNARODNI-JAVNI), vl. Stipo Blatančić</item>
      <item>PRIJEVOZNIČKI OBRT MLIKOTA, vl. Ante Mlikota</item>
      <item>PRIJEVOZNIČKO-GRAĐEVINSKI-TRGOVAČKI OBRT vl. Marko Tešija</item>
      <item>JASMINKA d.o.o. za factoring, OIB 29551422308, Donje Prekrižje 28,10000 Zagreb</item>
      <item>SEIFERT I BOGOLIN društvo s ograničenom odgovornošću za unutarnju i vanjsku trgovinu, zastupanje i usluge, OIB 44566331436, Hegedušićeva 3,51000 Rijeka</item>
      <item>PRIJEVOZNIK VEDRAN KURAN KOBILJAČA, vl. Kuran Vedran</item>
      <item>PRIMOTRONIC d.o.o.</item>
      <item>PRINTAL GRAFIKA ZDRAVKO MOROVIĆ, vl. Zdravko Morović</item>
      <item>PRO AUTOMATIKA d.o.o.</item>
      <item>PROMET ŠARAC D.O.O.</item>
      <item>PROTEGA GRADNJA vl. Zorjana Protega</item>
      <item>PYROTEK CZ. S.R.O.</item>
      <item>R.POLIS d.o.o.</item>
      <item>RAFFINERIA METALLICUSIANA SPA</item>
      <item>RECORD-MASCHINENBAU GMBH</item>
      <item>RETA d.o.o.</item>
      <item>RETTENMAIER AUSTRIA GMBH &amp; CO.KG.</item>
      <item>REYNOLDS EUROPEAN SAS</item>
      <item>RICARDO d.o.o.</item>
      <item>ROCA d.o.o.</item>
      <item>RUBICON OBRT ZA INTERNET USLUGE I RAČUNALNE DJELATNOSTI, vl. Nikola Petković</item>
      <item>RUDE I PARTNERI J.T.D.</item>
      <item>SAIN -GOBAIN CONSTRUCTION PRODUCTS HUNGARY KFT DIVISION ABRASIVES</item>
      <item>SAINT GOBAIN CERAMICS</item>
      <item>SALICO MOLTENO S.P.A.</item>
      <item>SALONA- VAR d.o.o.</item>
      <item>SAOBRAĆAJNO d.o.o.</item>
      <item>SAVA-TRANS d.o.o.</item>
      <item>SBERBANK D.D.</item>
      <item>SELECTIO d.o.o.</item>
      <item>SIAMKO GROUP REPRESENTATIONS-TRANSPORTATIONS</item>
      <item>SIEMENS d.d.</item>
      <item>SIEMENS VAI METALS TECHNOLOGIE</item>
      <item>SISTEMI ZA PRANJE SZABO d.o.o.</item>
      <item>SLOBODNA DALMACIJA d.d.</item>
      <item>SOLARIS d.d.</item>
      <item>SPAN SET-SECUTEX GMBH</item>
      <item>SPECIJALISTIČKA ORDINACIJA MEDICINE RADA VESNA SKOČIĆ DR.SPEC.MED.RADA</item>
      <item>SRS SCHMIERSTOFF VERTRIEB GMBH</item>
      <item>STRAGA TRANS d.o.o.</item>
      <item>STROJOPROMET-ZAGREB d.o.o.</item>
      <item>STUDIODUE S.A.S. DI TABELLI ANTONELLA ANNA &amp; C.</item>
      <item>SYN-GROUP MANAGEMENT CONSULTING GMBH</item>
      <item>ŠIBENIK MEDIA d.o.o.</item>
      <item>ŠI-ŠI OBRT ZA JAVNI PRIJEVOZ vl. Predrag Šarić</item>
      <item>ŠPEDICIJA GOJA d.o.o.</item>
      <item>ŠTIJA d.o.o.</item>
      <item>TERAD d.o.o.</item>
      <item>TERRA VIRIDIS d.o.o.</item>
      <item>TI MI TRANSPORTI d.o.o.</item>
      <item>TIM SPLIT d.o.o.</item>
      <item>TIP d.o.o.</item>
      <item>TLM-TVP</item>
      <item>TONIMIRTRANSPORT INTERNATIONAL d.o.o.</item>
      <item>TPZ LINDE VILIČARI HRVATSKA d.o.o.</item>
      <item>TRADING METALS LTD</item>
      <item>TRANSPORT BUŠIĆ OBRT ZA PRIJEVOZ vl. Mate Bušić</item>
      <item>TRANSPORT KOMBI AS</item>
      <item>TRANSPORTI-"LONČAR" PRIJEVOZ TERETA CESTOM vl. Darko Lončar</item>
      <item>TRGOVAČKI OBRT LINO vl. Linardo Stošić</item>
      <item>TRGOVAČKO-USLUŽNO-RIBARSKI OBRT FM FRIGOTEHNIK, vl. Željko Matić</item>
      <item>TRIBOTIM d.o.o.</item>
      <item>TUDIĆ d.o.o.</item>
      <item>TUDIĆ ELEKTRO CENTAR d.o.o.</item>
      <item>UAB METALUSINE</item>
      <item>UGOSTITELJSKI OBRT "BORAJA" vl. Burazer Miro</item>
      <item>UGOSTITELJSKI OBRT "PORAT" vl. Krešimir Živković</item>
      <item>UGOSTITELJSKI OBRT MOCA vl. Ivo Močić</item>
      <item>UGOSTITELJSKI OBRT PERKOVIĆ, vl. Vesna Pralija</item>
      <item>UNGERER GMBH+CO.KG</item>
      <item>UNIPROM d.o.o.</item>
      <item>UNIVERZAL - NIKO d.o.o.</item>
      <item>USLUŽNI OBRT KULA, vl. Ana Kulušić</item>
      <item>USTANOVA ZA ZDRAVSTVENU SKRB KRISTOFOR</item>
      <item>VAGE d.o.o.</item>
      <item>VI-TEA d.o.o.</item>
      <item>VUČNA SLUŽBA ČAČAE vl. Ante Gašparov</item>
      <item>WDF d.o.o.</item>
      <item>ZAGREBINSPEKT d.o.o.</item>
      <item>ZAVOD ZA JAVNO ZDRAVSTVO ŠIBENIK</item>
      <item>ZELE USLUŽNI OBRT ZA ZAVARIVANJE, vl. Branko Škugor</item>
      <item>ZENIT INOVA OBRT ZA PROIZVODNJU I USLUGE vl. Dragan Ivančić</item>
      <item>ZETI d.o.o.</item>
      <item>ZIK d.o.o.</item>
      <item>ZLATKO d.o.o.</item>
      <item>ŽUPA KAMEN d.o.o.</item>
      <item>NN NEPOZNAT VJEROV.</item>
      <item>TRAST d.d.</item>
      <item>ELTRA MG d.o.o.</item>
      <item>GRADSKA ČISTOĆA d.o.o.</item>
      <item>HYPO ALPE-ADRIA-BANK d.d.</item>
      <item>Herman Floigl</item>
      <item>AGENICA ZA OSIGURANJE RADNIČKIH POTRAŽIVANJA U SLUČAJU STEČAJA POSLODAVCA</item>
      <item>BOMARK d.o.o.</item>
      <item>HRVATSKI TELEKOM</item>
      <item>FOND ZA ZAŠTITU OKOLIŠA I ENERGETSKU UČINKOVITOST</item>
      <item>SKDD d.d.</item>
      <item>KONČAR-INSTITUT ZA ELEKTRONIK d.d.</item>
      <item>ZAGREBAČKI HOLDING d.d.</item>
      <item>TOMTING 2010 d.o.o.</item>
      <item>HRVATSKE ŠUME d.o.o.</item>
      <item>RUDAN d.o.o.</item>
      <item>FINANCIJSKA AGENCIJA, RC SPLIT</item>
      <item>HP-Hrvatska pošta d.d.</item>
      <item>LOGOSI-UNI-IMPEX d.o.o.</item>
      <item>BUREAU VERITAS CROATIA d.o.o.</item>
      <item>BOMARK d.o.o.</item>
      <item>INA - INDUSTRIJA NAFTE d.d.</item>
      <item>Herman Floigl</item>
      <item>MASSER CROATIA d.o.o.</item>
      <item>LKW Walter Internacionale Transportorganisation</item>
      <item>DOCKWEILER AUSTIRA STAHL-U.METALLHANDEL</item>
      <item>VIP net d.o.o.</item>
      <item>VATROSTALAC d.o.o.</item>
      <item>TOMTING 2010 d.o.o.</item>
      <item>THIEL&amp;HOCHE GMBH&amp;CO. KG PROFILE KOMPONENTEN</item>
      <item>Tonći Kandido</item>
      <item>ABB d.o.o. za trgovinu, inženjering i usluge</item>
      <item>ADRIATIC SECURITY d.o.o.</item>
      <item>FEAL - INŽENJERING d.o.o.</item>
      <item>ŠUICA DRVO d.o.o.</item>
      <item>MASSER CROATIA d.o.o.</item>
      <item>MILIĆ TRANSPORTI d.o.o.</item>
      <item>GOTOŠPED d.o.o.</item>
      <item>COMITAL Srl</item>
      <item>KONZUM d.d.</item>
      <item>NELA ŠUŠA, odvjetnica</item>
      <item>DAL KEMING d.o.o.</item>
      <item>ADVENTAGE, obrt, vlasnik Ante Vukušić</item>
      <item>Mladena Erak pok. Frane</item>
      <item>BENTELER TRGOVINA d.o.o.</item>
      <item>AUTOPRIJEVOZNIK ŠTEFAN SUŠIĆ</item>
      <item>LUKA ŠIBENIK d.o.o.</item>
      <item>MRŽIĆ I PARTNERI, ODVJETNIČKO DRUŠTVO</item>
      <item>PETROL PLIN d.o.o.</item>
      <item>Seifert i Bogolin d.o.o.</item>
      <item>VODOVOD I ODVODNJA d.o.o.</item>
      <item>ALUMINIJ d.d.</item>
      <item>ESPLANADE OLEANDER d.o.o.</item>
      <item>OLVIN d.o.o.</item>
      <item>TO "THE BEST" vlasnik Daniela Ivanković</item>
      <item>HOUGHTON DEUTSCHLAND GmbH</item>
      <item>AUTO-FRIGO SUŠAC d.o.o.</item>
      <item>AUTO PRIJEVOZNIK FRANJO RODIN</item>
      <item>ADRIAL PLUS d.o.o.</item>
      <item>LKW Walter Internacionale Transportorganisation</item>
      <item>WOLF THEISS Rechtsanwalte GmbH &amp; CO KG</item>
      <item>Bosch Rexroth AG</item>
      <item>MF CARINSKA UPRAVA, PODRUČNI CARINSKI URED SPLIT</item>
      <item>HRVATSKA BANKA ZA OBNOVU I RAZVITAK</item>
      <item>CROATIA OSIGURANJE d.d.</item>
      <item>JADRANSKA BANKA d.d.</item>
      <item>ORGANIZACIJA ZA PLANIRANJE I ARHITEKTURU d.o.o.</item>
      <item>TLM TVORNICA LAKIH METALA d.d.</item>
      <item>AUTOPRIJEVOZNIK FRANJO BARBARIĆ</item>
      <item>CIJA d.o.o.</item>
      <item>OTP leasing d.d.</item>
      <item>PLAVA LAGUNA d.d. za ugostit. i turizam</item>
      <item>HRVATSKA BANKA ZA OBNOVU I RAZVITAK</item>
      <item>INFINITUM FKATORING d.o.o. za faktoring</item>
      <item>VK VLADIMIR KATIĆ d.o.o.</item>
      <item>Vulcascot Getrankeindustriebedarf Handelsgesellschaft m.b.H</item>
      <item>Damir Pokupec, odvjetnik</item>
      <item>ABC MAZIVA d.o.o.</item>
      <item>DKV COMMERCE d.o.o.</item>
      <item>KNEZOVIĆ-PROMET d.o.o.</item>
      <item>NEZAVISNI SINDIKAT "SLAP"</item>
      <item>BRODOMERKUR d.d.</item>
      <item>ZM-MONTAL d.o.o. za usluge i trgovinu</item>
      <item>AUTOPRIJEVOZNIK MIROSLAV PRSKALO</item>
      <item>HRVATSKE VODE</item>
      <item>IVANAL d.o.o.</item>
      <item>PRIMORKA d.o.o.</item>
      <item>IND-EKO d.o.o.</item>
      <item>LA LOG d.o.o.</item>
      <item>REPUBLIKA HRVATSKA MINISTARSTVO GOSPODARSTVA</item>
      <item>RH MINISTARSTVO FINANCIJA, POREZNA UPRAVA ZAGREB</item>
      <item>HETA ASSET RESOLUTION AG</item>
      <item>Ozren Lacmanović</item>
      <item>VIRTUS ZAŠTITA d.o.o.</item>
      <item>KONZUM d.d.</item>
      <item>EURIS HANDEL GMBH</item>
      <item>AUTO-FRIGO SUŠAC d.o.o.</item>
      <item>AUTOPRIJEVOZNIK ŠTEFAN SUŠIĆ</item>
      <item>AUTOTRANSPORT d.d. u stečaju</item>
      <item>TEHNOLUB d.o.o.</item>
      <item>HRVATSKA POŠTANSKA BANKA .d.d</item>
      <item>KONČAR-MES d.o.o.</item>
      <item>Dušan Pavasović</item>
      <item>Mira Čule</item>
      <item>Branimir Lepur</item>
      <item>Stipe Grubišić</item>
      <item>HRVATSKA BANKA ZA OBNOVU I RAZVITAK</item>
      <item>JADRANSKA BANKA d.d.</item>
      <item>HETA ASSET RESOULUTING AG</item>
      <item>HEP-OPSKRBA d.o.o.</item>
      <item>HRVATSKA POŠTANSKA BANKA d.d.</item>
      <item>BRODOMERKUR trgovina i usluge, dioničko društvo, OIB 33956120458, Poljička Cesta 35,21000 Split</item>
      <item>MONTANA ENERGIE-HANDEL GMBH &amp; CO. KG, OIB 09709350931, Dr. Max-strasse 26,82031 Grünwald</item>
      <item>SSSH, Ured zad. i šib.-kn županija, Vedran Uranija</item>
      <item>Ozren Lacmanović, OIB 70492807214, Dubrovačka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izvorni_sadrzaj>
    <derivirana_varijabla naziv="DomainObject.Predmet.SudioniciListNazivOIB_1">
      <item>, OIB 43074036322</item>
      <item>, OIB 82733440679</item>
      <item>, OIB null</item>
      <item>, OIB 33094686096</item>
      <item>, OIB 62124204724</item>
      <item>, OIB 32597083825</item>
      <item>, OIB null</item>
      <item>, OIB 15635215817</item>
      <item>, OIB 19713796284</item>
      <item>, OIB 48575757457</item>
      <item>, OIB 87939104217</item>
      <item>, OIB 58429036849</item>
      <item>, OIB 26251326399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29551422308</item>
      <item>, OIB 44566331436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33956120458</item>
      <item>, OIB 09709350931</item>
      <item>, OIB null</item>
      <item>, OIB 70492807214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Morić, OIB 89888559843, M. Krleže 1e Zadar</item>
    </izvorni_sadrzaj>
    <derivirana_varijabla naziv="DomainObject.Predmet.StecajniUpraviteljiListAddressOIB_1">
      <item>Branko Morić, OIB 89888559843, M. Krleže 1e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svibnja 2018.</izvorni_sadrzaj>
    <derivirana_varijabla naziv="DomainObject.Predmet.DatumZadnjeOdrzaneSudskeRadnje_1">14. svibnja 2018.</derivirana_varijabla>
  </DomainObject.Predmet.DatumZadnjeOdrzaneSudskeRadnje>
  <DomainObject.PredzadnjaOdlukaIzPredmeta.DatumDonosenjaOdluke>
    <izvorni_sadrzaj>16. listopada 2018.</izvorni_sadrzaj>
    <derivirana_varijabla naziv="DomainObject.PredzadnjaOdlukaIzPredmeta.DatumDonosenjaOdluke_1">16. listopada 2018.</derivirana_varijabla>
  </DomainObject.PredzadnjaOdlukaIzPredmeta.DatumDonosenjaOdluke>
  <DomainObject.PredzadnjaOdlukaIzPredmeta.Oznaka>
    <izvorni_sadrzaj>St-653/2015-500</izvorni_sadrzaj>
    <derivirana_varijabla naziv="DomainObject.PredzadnjaOdlukaIzPredmeta.Oznaka_1">St-653/2015-500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2186FC-7820-4F65-9281-E4428EBFA0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217</properties:Words>
  <properties:Characters>1096</properties:Characters>
  <properties:Lines>42</properties:Lines>
  <properties:Paragraphs>13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2018-10-18T06:37:00Z</dcterms:created>
  <dc:creator>Administrator</dc:creator>
  <cp:lastModifiedBy>Merlina Klišmanić</cp:lastModifiedBy>
  <cp:lastPrinted>2018-10-18T06:48:00Z</cp:lastPrinted>
  <dcterms:modified xmlns:xsi="http://www.w3.org/2001/XMLSchema-instance" xsi:type="dcterms:W3CDTF">2018-10-18T07:35:00Z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Nalog (St-653-15 NAREDBA - plaćanje paušalne pristojbe Tar. br. 24.docx)</vt:lpwstr>
  </prop:property>
  <prop:property name="CC_coloring" pid="4" fmtid="{D5CDD505-2E9C-101B-9397-08002B2CF9AE}">
    <vt:bool>false</vt:bool>
  </prop:property>
  <prop:property name="BrojStranica" pid="5" fmtid="{D5CDD505-2E9C-101B-9397-08002B2CF9AE}">
    <vt:i4>1</vt:i4>
  </prop:property>
</prop:Properties>
</file>