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7fd51" w14:paraId="8b7fd51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E524D1">
        <w:t>2</w:t>
      </w:r>
      <w:r w:rsidR="00970AEF">
        <w:t>2</w:t>
      </w:r>
      <w:r w:rsidR="002A69B2">
        <w:t>8</w:t>
      </w:r>
      <w:r w:rsidR="00670F1F">
        <w:t>4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</w:t>
      </w:r>
      <w:proofErr w:type="spellStart"/>
      <w:r>
        <w:t>mr.sc</w:t>
      </w:r>
      <w:proofErr w:type="spellEnd"/>
      <w:r>
        <w:t xml:space="preserve">. Mirjani Baran, u stečajnom predmetu povodom zahtjeva </w:t>
      </w:r>
      <w:r w:rsidR="005664A3">
        <w:t xml:space="preserve">Financijske agencije </w:t>
      </w:r>
      <w:r w:rsidR="005D0BC7">
        <w:t xml:space="preserve">OIB: 85821130368, </w:t>
      </w:r>
      <w:r w:rsidR="005664A3">
        <w:t xml:space="preserve">Regionalni centar </w:t>
      </w:r>
      <w:r w:rsidR="005D0BC7">
        <w:t>Rijeka</w:t>
      </w:r>
      <w:r w:rsidR="005664A3">
        <w:t xml:space="preserve"> Podružnica </w:t>
      </w:r>
      <w:r w:rsidR="005D0BC7">
        <w:t>Pula</w:t>
      </w:r>
      <w:r w:rsidR="005664A3">
        <w:t xml:space="preserve">, </w:t>
      </w:r>
      <w:proofErr w:type="spellStart"/>
      <w:r w:rsidR="005D0BC7">
        <w:t>Giardini</w:t>
      </w:r>
      <w:proofErr w:type="spellEnd"/>
      <w:r w:rsidR="005D0BC7">
        <w:t xml:space="preserve"> 5</w:t>
      </w:r>
      <w:r w:rsidR="005664A3">
        <w:t>,</w:t>
      </w:r>
      <w:r w:rsidR="005D0BC7">
        <w:t xml:space="preserve"> Pula</w:t>
      </w:r>
      <w:r w:rsidR="005664A3">
        <w:t xml:space="preserve"> za pokretanje skraćenog stečajnog postupka </w:t>
      </w:r>
      <w:r>
        <w:t xml:space="preserve">nad dužnikom </w:t>
      </w:r>
      <w:r w:rsidR="00670F1F">
        <w:t xml:space="preserve">CATENA OIL TRADE </w:t>
      </w:r>
      <w:r w:rsidR="006B3B25">
        <w:t xml:space="preserve">d.o.o. OIB: </w:t>
      </w:r>
      <w:r w:rsidR="00670F1F">
        <w:t>52165931885,</w:t>
      </w:r>
      <w:r>
        <w:t xml:space="preserve"> </w:t>
      </w:r>
      <w:r w:rsidR="002F39A9">
        <w:t xml:space="preserve">MBS: </w:t>
      </w:r>
      <w:r w:rsidR="00670F1F">
        <w:t>040308687</w:t>
      </w:r>
      <w:r w:rsidR="00E5548C">
        <w:t>,</w:t>
      </w:r>
      <w:r w:rsidR="00E524D1">
        <w:t xml:space="preserve"> </w:t>
      </w:r>
      <w:proofErr w:type="spellStart"/>
      <w:r w:rsidR="00670F1F">
        <w:t>Vinkuran</w:t>
      </w:r>
      <w:proofErr w:type="spellEnd"/>
      <w:r w:rsidR="00670F1F">
        <w:t xml:space="preserve">, </w:t>
      </w:r>
      <w:proofErr w:type="spellStart"/>
      <w:r w:rsidR="00670F1F">
        <w:t>Štrped</w:t>
      </w:r>
      <w:proofErr w:type="spellEnd"/>
      <w:r w:rsidR="00670F1F">
        <w:t xml:space="preserve"> 25</w:t>
      </w:r>
      <w:r w:rsidR="00970AEF">
        <w:t>,</w:t>
      </w:r>
      <w:r>
        <w:t xml:space="preserve"> temeljem članka 430. Stečajnog zakona („Narodne novine“ 71/15), dana </w:t>
      </w:r>
      <w:r w:rsidR="00E5548C">
        <w:t>26. listopada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5664A3">
        <w:rPr>
          <w:bCs/>
        </w:rPr>
        <w:t xml:space="preserve">dužnika </w:t>
      </w:r>
      <w:r w:rsidR="00670F1F">
        <w:t xml:space="preserve">CATENA OIL TRADE d.o.o. OIB: 52165931885, MBS: 040308687, </w:t>
      </w:r>
      <w:proofErr w:type="spellStart"/>
      <w:r w:rsidR="00670F1F">
        <w:t>Vinkuran</w:t>
      </w:r>
      <w:proofErr w:type="spellEnd"/>
      <w:r w:rsidR="00670F1F">
        <w:t xml:space="preserve">, </w:t>
      </w:r>
      <w:proofErr w:type="spellStart"/>
      <w:r w:rsidR="00670F1F">
        <w:t>Štrped</w:t>
      </w:r>
      <w:proofErr w:type="spellEnd"/>
      <w:r w:rsidR="00670F1F">
        <w:t xml:space="preserve"> 25,</w:t>
      </w:r>
      <w:r w:rsidR="00883980">
        <w:t xml:space="preserve"> </w:t>
      </w:r>
      <w:r w:rsidR="00F66CA4">
        <w:t xml:space="preserve">iznosi </w:t>
      </w:r>
      <w:r w:rsidR="00670F1F">
        <w:t>13.950,00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670F1F">
        <w:t xml:space="preserve">CATENA OIL TRADE d.o.o. OIB: 52165931885, MBS: 040308687, </w:t>
      </w:r>
      <w:proofErr w:type="spellStart"/>
      <w:r w:rsidR="00670F1F">
        <w:t>Vinkuran</w:t>
      </w:r>
      <w:proofErr w:type="spellEnd"/>
      <w:r w:rsidR="00670F1F">
        <w:t xml:space="preserve">, </w:t>
      </w:r>
      <w:proofErr w:type="spellStart"/>
      <w:r w:rsidR="00670F1F">
        <w:t>Štrped</w:t>
      </w:r>
      <w:proofErr w:type="spellEnd"/>
      <w:r w:rsidR="00670F1F">
        <w:t xml:space="preserve"> 25,</w:t>
      </w:r>
      <w:r w:rsidR="00D02B57">
        <w:t xml:space="preserve"> </w:t>
      </w:r>
      <w:r w:rsidR="006B3B25">
        <w:t xml:space="preserve">direktor </w:t>
      </w:r>
      <w:r w:rsidR="00670F1F">
        <w:t>IGOR BUCHTA</w:t>
      </w:r>
      <w:r w:rsidR="00D02B57">
        <w:t xml:space="preserve"> OIB:  </w:t>
      </w:r>
      <w:r w:rsidR="00670F1F">
        <w:t>49156452302</w:t>
      </w:r>
      <w:r w:rsidR="005D0BC7">
        <w:t>,</w:t>
      </w:r>
      <w:r w:rsidR="00880E25">
        <w:t xml:space="preserve"> </w:t>
      </w:r>
      <w:r w:rsidR="007D4128">
        <w:t>d</w:t>
      </w:r>
      <w:r>
        <w:t xml:space="preserve">a u roku od 15 dana od dana objave ovog oglasa na e-oglasnoj ploči suda podnesu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D02B57">
        <w:t>2</w:t>
      </w:r>
      <w:r w:rsidR="00970AEF">
        <w:t>2</w:t>
      </w:r>
      <w:r w:rsidR="002A69B2">
        <w:t>8</w:t>
      </w:r>
      <w:r w:rsidR="00670F1F">
        <w:t>4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 xml:space="preserve">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E5548C">
        <w:t>26. listopada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proofErr w:type="spellStart"/>
      <w:r>
        <w:t>mr.sc</w:t>
      </w:r>
      <w:proofErr w:type="spellEnd"/>
      <w:r>
        <w:t>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E5548C">
        <w:t>5.1.</w:t>
      </w:r>
      <w:r>
        <w:t xml:space="preserve"> 201</w:t>
      </w:r>
      <w:r w:rsidR="00E5548C">
        <w:t>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15B7E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5B7E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F15B7E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A69B2"/>
    <w:rsid w:val="002C213A"/>
    <w:rsid w:val="002E0488"/>
    <w:rsid w:val="002E0654"/>
    <w:rsid w:val="002F39A9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35D18"/>
    <w:rsid w:val="00554D8B"/>
    <w:rsid w:val="005614A7"/>
    <w:rsid w:val="005664A3"/>
    <w:rsid w:val="00587310"/>
    <w:rsid w:val="00591C8A"/>
    <w:rsid w:val="00596F42"/>
    <w:rsid w:val="005A3617"/>
    <w:rsid w:val="005B5BEB"/>
    <w:rsid w:val="005D0BC7"/>
    <w:rsid w:val="005E6915"/>
    <w:rsid w:val="005F7E6A"/>
    <w:rsid w:val="00616058"/>
    <w:rsid w:val="00616E68"/>
    <w:rsid w:val="00627A21"/>
    <w:rsid w:val="00635CCA"/>
    <w:rsid w:val="006571BA"/>
    <w:rsid w:val="00670F1F"/>
    <w:rsid w:val="006745F1"/>
    <w:rsid w:val="00681766"/>
    <w:rsid w:val="00683B9C"/>
    <w:rsid w:val="00696430"/>
    <w:rsid w:val="006B3B25"/>
    <w:rsid w:val="006C07D6"/>
    <w:rsid w:val="006D4A2B"/>
    <w:rsid w:val="007007E7"/>
    <w:rsid w:val="007047FA"/>
    <w:rsid w:val="00723D94"/>
    <w:rsid w:val="007337FA"/>
    <w:rsid w:val="0073506B"/>
    <w:rsid w:val="00764B38"/>
    <w:rsid w:val="007667D7"/>
    <w:rsid w:val="007D4128"/>
    <w:rsid w:val="00807483"/>
    <w:rsid w:val="0083151E"/>
    <w:rsid w:val="00832200"/>
    <w:rsid w:val="0086311F"/>
    <w:rsid w:val="00880E25"/>
    <w:rsid w:val="00883980"/>
    <w:rsid w:val="008974F6"/>
    <w:rsid w:val="008C63F0"/>
    <w:rsid w:val="00927558"/>
    <w:rsid w:val="0093241A"/>
    <w:rsid w:val="009410AF"/>
    <w:rsid w:val="00950032"/>
    <w:rsid w:val="0096321F"/>
    <w:rsid w:val="00964F1D"/>
    <w:rsid w:val="00970AEF"/>
    <w:rsid w:val="009A403C"/>
    <w:rsid w:val="009E2F3C"/>
    <w:rsid w:val="00A04A84"/>
    <w:rsid w:val="00A04BF3"/>
    <w:rsid w:val="00A054DA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B3ED6"/>
    <w:rsid w:val="00BC1483"/>
    <w:rsid w:val="00C82963"/>
    <w:rsid w:val="00CA7F62"/>
    <w:rsid w:val="00CB55B6"/>
    <w:rsid w:val="00CD48E2"/>
    <w:rsid w:val="00CE6B5E"/>
    <w:rsid w:val="00CF7939"/>
    <w:rsid w:val="00D02B57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314D1"/>
    <w:rsid w:val="00E35707"/>
    <w:rsid w:val="00E42342"/>
    <w:rsid w:val="00E44165"/>
    <w:rsid w:val="00E46A18"/>
    <w:rsid w:val="00E524D1"/>
    <w:rsid w:val="00E5548C"/>
    <w:rsid w:val="00E85AED"/>
    <w:rsid w:val="00E91AE8"/>
    <w:rsid w:val="00E958F4"/>
    <w:rsid w:val="00EA66EF"/>
    <w:rsid w:val="00ED7726"/>
    <w:rsid w:val="00EF0A67"/>
    <w:rsid w:val="00EF26AD"/>
    <w:rsid w:val="00F034F2"/>
    <w:rsid w:val="00F03C52"/>
    <w:rsid w:val="00F15B7E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5B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B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B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B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B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5B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B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B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B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B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2284</izvorni_sadrzaj>
    <derivirana_varijabla naziv="DomainObject.Predmet.Broj_1">2284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St-2284/2016</izvorni_sadrzaj>
    <derivirana_varijabla naziv="DomainObject.Predmet.OznakaBroj_1">St-2284/2016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CATENA OIL TRADE d.o.o. VINKURAN</izvorni_sadrzaj>
    <derivirana_varijabla naziv="DomainObject.Predmet.ProtustrankaFormated_1">  CATENA OIL TRADE d.o.o. VINKURAN</derivirana_varijabla>
  </DomainObject.Predmet.ProtustrankaFormated>
  <DomainObject.Predmet.ProtustrankaFormatedOIB>
    <izvorni_sadrzaj>  CATENA OIL TRADE d.o.o. VINKURAN, OIB 52165931885</izvorni_sadrzaj>
    <derivirana_varijabla naziv="DomainObject.Predmet.ProtustrankaFormatedOIB_1">  CATENA OIL TRADE d.o.o. VINKURAN, OIB 52165931885</derivirana_varijabla>
  </DomainObject.Predmet.ProtustrankaFormatedOIB>
  <DomainObject.Predmet.ProtustrankaFormatedWithAdress>
    <izvorni_sadrzaj> CATENA OIL TRADE d.o.o. VINKURAN, Štrped 25, 52100 Vinkuran</izvorni_sadrzaj>
    <derivirana_varijabla naziv="DomainObject.Predmet.ProtustrankaFormatedWithAdress_1"> CATENA OIL TRADE d.o.o. VINKURAN, Štrped 25, 52100 Vinkuran</derivirana_varijabla>
  </DomainObject.Predmet.ProtustrankaFormatedWithAdress>
  <DomainObject.Predmet.ProtustrankaFormatedWithAdressOIB>
    <izvorni_sadrzaj> CATENA OIL TRADE d.o.o. VINKURAN, OIB 52165931885, Štrped 25, 52100 Vinkuran</izvorni_sadrzaj>
    <derivirana_varijabla naziv="DomainObject.Predmet.ProtustrankaFormatedWithAdressOIB_1"> CATENA OIL TRADE d.o.o. VINKURAN, OIB 52165931885, Štrped 25, 52100 Vinkuran</derivirana_varijabla>
  </DomainObject.Predmet.ProtustrankaFormatedWithAdressOIB>
  <DomainObject.Predmet.ProtustrankaWithAdress>
    <izvorni_sadrzaj>CATENA OIL TRADE d.o.o. VINKURAN Štrped 25, 52100 Vinkuran</izvorni_sadrzaj>
    <derivirana_varijabla naziv="DomainObject.Predmet.ProtustrankaWithAdress_1">CATENA OIL TRADE d.o.o. VINKURAN Štrped 25, 52100 Vinkuran</derivirana_varijabla>
  </DomainObject.Predmet.ProtustrankaWithAdress>
  <DomainObject.Predmet.ProtustrankaWithAdressOIB>
    <izvorni_sadrzaj>CATENA OIL TRADE d.o.o. VINKURAN, OIB 52165931885, Štrped 25, 52100 Vinkuran</izvorni_sadrzaj>
    <derivirana_varijabla naziv="DomainObject.Predmet.ProtustrankaWithAdressOIB_1">CATENA OIL TRADE d.o.o. VINKURAN, OIB 52165931885, Štrped 25, 52100 Vinkuran</derivirana_varijabla>
  </DomainObject.Predmet.ProtustrankaWithAdressOIB>
  <DomainObject.Predmet.ProtustrankaNazivFormated>
    <izvorni_sadrzaj>CATENA OIL TRADE d.o.o. VINKURAN</izvorni_sadrzaj>
    <derivirana_varijabla naziv="DomainObject.Predmet.ProtustrankaNazivFormated_1">CATENA OIL TRADE d.o.o. VINKURAN</derivirana_varijabla>
  </DomainObject.Predmet.ProtustrankaNazivFormated>
  <DomainObject.Predmet.ProtustrankaNazivFormatedOIB>
    <izvorni_sadrzaj>CATENA OIL TRADE d.o.o. VINKURAN, OIB 52165931885</izvorni_sadrzaj>
    <derivirana_varijabla naziv="DomainObject.Predmet.ProtustrankaNazivFormatedOIB_1">CATENA OIL TRADE d.o.o. VINKURAN, OIB 52165931885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CATENA OIL TRADE d.o.o. VINKURAN</item>
    </izvorni_sadrzaj>
    <derivirana_varijabla naziv="DomainObject.Predmet.ProtuStrankaListFormated_1">
      <item>CATENA OIL TRADE d.o.o. VINKURAN</item>
    </derivirana_varijabla>
  </DomainObject.Predmet.ProtuStrankaListFormated>
  <DomainObject.Predmet.ProtuStrankaListFormatedOIB>
    <izvorni_sadrzaj>
      <item>CATENA OIL TRADE d.o.o. VINKURAN, OIB 52165931885</item>
    </izvorni_sadrzaj>
    <derivirana_varijabla naziv="DomainObject.Predmet.ProtuStrankaListFormatedOIB_1">
      <item>CATENA OIL TRADE d.o.o. VINKURAN, OIB 52165931885</item>
    </derivirana_varijabla>
  </DomainObject.Predmet.ProtuStrankaListFormatedOIB>
  <DomainObject.Predmet.ProtuStrankaListFormatedWithAdress>
    <izvorni_sadrzaj>
      <item>CATENA OIL TRADE d.o.o. VINKURAN, Štrped 25, 52100 Vinkuran</item>
    </izvorni_sadrzaj>
    <derivirana_varijabla naziv="DomainObject.Predmet.ProtuStrankaListFormatedWithAdress_1">
      <item>CATENA OIL TRADE d.o.o. VINKURAN, Štrped 25, 52100 Vinkuran</item>
    </derivirana_varijabla>
  </DomainObject.Predmet.ProtuStrankaListFormatedWithAdress>
  <DomainObject.Predmet.ProtuStrankaListFormatedWithAdressOIB>
    <izvorni_sadrzaj>
      <item>CATENA OIL TRADE d.o.o. VINKURAN, OIB 52165931885, Štrped 25, 52100 Vinkuran</item>
    </izvorni_sadrzaj>
    <derivirana_varijabla naziv="DomainObject.Predmet.ProtuStrankaListFormatedWithAdressOIB_1">
      <item>CATENA OIL TRADE d.o.o. VINKURAN, OIB 52165931885, Štrped 25, 52100 Vinkuran</item>
    </derivirana_varijabla>
  </DomainObject.Predmet.ProtuStrankaListFormatedWithAdressOIB>
  <DomainObject.Predmet.ProtuStrankaListNazivFormated>
    <izvorni_sadrzaj>
      <item>CATENA OIL TRADE d.o.o. VINKURAN</item>
    </izvorni_sadrzaj>
    <derivirana_varijabla naziv="DomainObject.Predmet.ProtuStrankaListNazivFormated_1">
      <item>CATENA OIL TRADE d.o.o. VINKURAN</item>
    </derivirana_varijabla>
  </DomainObject.Predmet.ProtuStrankaListNazivFormated>
  <DomainObject.Predmet.ProtuStrankaListNazivFormatedOIB>
    <izvorni_sadrzaj>
      <item>CATENA OIL TRADE d.o.o. VINKURAN, OIB 52165931885</item>
    </izvorni_sadrzaj>
    <derivirana_varijabla naziv="DomainObject.Predmet.ProtuStrankaListNazivFormatedOIB_1">
      <item>CATENA OIL TRADE d.o.o. VINKURAN, OIB 52165931885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CATENA OIL TRADE d.o.o. VINKURAN</izvorni_sadrzaj>
    <derivirana_varijabla naziv="DomainObject.Predmet.ProtustrankaIDrugi_1">CATENA OIL TRADE d.o.o. VINKURAN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CATENA OIL TRADE d.o.o. VINKURAN, OIB 52165931885, Štrped 25, 52100 Vinkuran</izvorni_sadrzaj>
    <derivirana_varijabla naziv="DomainObject.Predmet.ProtustrankaIDrugiAdressOIB_1">CATENA OIL TRADE d.o.o. VINKURAN, OIB 52165931885, Štrped 25, 52100 Vinkuran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CATENA OIL TRADE d.o.o. VINKURAN</item>
    </izvorni_sadrzaj>
    <derivirana_varijabla naziv="DomainObject.Predmet.SudioniciListNaziv_1">
      <item>FINANCIJSKA AGENCIJA, RC RIJEKA, PODRUŽNICA PULA, PULA</item>
      <item>CATENA OIL TRADE d.o.o. VINKURAN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CATENA OIL TRADE d.o.o. VINKURAN, OIB 52165931885, Štrped 25,52100 Vinkuran</item>
    </izvorni_sadrzaj>
    <derivirana_varijabla naziv="DomainObject.Predmet.SudioniciListAdressOIB_1">
      <item>FINANCIJSKA AGENCIJA, RC RIJEKA, PODRUŽNICA PULA, PULA, OIB 85821130368, Ulica grada Vukovara 70,10000 Zagreb</item>
      <item>CATENA OIL TRADE d.o.o. VINKURAN, OIB 52165931885, Štrped 25,52100 Vinkuran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52165931885</item>
    </izvorni_sadrzaj>
    <derivirana_varijabla naziv="DomainObject.Predmet.SudioniciListNazivOIB_1">
      <item>, OIB 85821130368</item>
      <item>, OIB 52165931885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1977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2016-10-26T07:53:00Z</dcterms:created>
  <dc:creator>Snježana Andrijanić</dc:creator>
  <cp:lastModifiedBy>Snježana Andrijanić</cp:lastModifiedBy>
  <cp:lastPrinted>2016-10-26T07:53:00Z</cp:lastPrinted>
  <dcterms:modified xmlns:xsi="http://www.w3.org/2001/XMLSchema-instance" xsi:type="dcterms:W3CDTF">2016-10-26T07:54:00Z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