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3e9d" w14:paraId="5ec3e9d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DD4F6C">
        <w:rPr>
          <w:rFonts w:hAnsi="Times New Roman" w:ascii="Times New Roman"/>
          <w:szCs w:val="24"/>
          <w:lang w:val="hr-HR"/>
        </w:rPr>
        <w:t>-16</w:t>
      </w:r>
      <w:r w:rsidR="00E01715">
        <w:rPr>
          <w:rFonts w:hAnsi="Times New Roman" w:ascii="Times New Roman"/>
          <w:szCs w:val="24"/>
          <w:lang w:val="hr-HR"/>
        </w:rPr>
        <w:t>83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6BD2">
      <w:pPr>
        <w:jc w:val="both"/>
        <w:rPr>
          <w:rFonts w:hAnsi="Times New Roman" w:ascii="Times New Roman"/>
          <w:szCs w:val="24"/>
          <w:lang w:val="hr-HR"/>
        </w:rPr>
      </w:pPr>
      <w:r w:rsidRPr="00CD6BD2">
        <w:rPr>
          <w:rFonts w:hAnsi="Times New Roman" w:ascii="Times New Roman"/>
          <w:szCs w:val="24"/>
          <w:lang w:val="hr-HR"/>
        </w:rPr>
        <w:tab/>
      </w:r>
      <w:r w:rsidR="00EE69E5" w:rsidRPr="00CD6B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CD6BD2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CD6BD2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CD6BD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CD6BD2">
        <w:rPr>
          <w:rFonts w:hAnsi="Times New Roman" w:ascii="Times New Roman"/>
          <w:szCs w:val="24"/>
          <w:lang w:val="hr-HR"/>
        </w:rPr>
        <w:t xml:space="preserve"> </w:t>
      </w:r>
      <w:r w:rsidR="00CD6BD2" w:rsidRPr="00CD6BD2">
        <w:rPr>
          <w:rFonts w:hAnsi="Times New Roman" w:ascii="Times New Roman"/>
        </w:rPr>
        <w:t>KANCLER SISTEM PRO d.o.o. – Podružnica za proizvodnju i prodaju stajske opreme, Novo Selo Palanječko, Novo Selo Palanječko 188, OIB: 58650771938</w:t>
      </w:r>
      <w:r w:rsidR="00C31784" w:rsidRPr="00CD6BD2">
        <w:rPr>
          <w:rFonts w:hAnsi="Times New Roman" w:ascii="Times New Roman"/>
          <w:szCs w:val="24"/>
        </w:rPr>
        <w:t xml:space="preserve">, MBS: </w:t>
      </w:r>
      <w:r w:rsidR="00CD6BD2" w:rsidRPr="00CD6BD2">
        <w:rPr>
          <w:rFonts w:hAnsi="Times New Roman" w:ascii="Times New Roman"/>
          <w:szCs w:val="24"/>
        </w:rPr>
        <w:t>081019459</w:t>
      </w:r>
      <w:r w:rsidR="001A5B30" w:rsidRPr="00CD6BD2">
        <w:rPr>
          <w:rFonts w:hAnsi="Times New Roman" w:ascii="Times New Roman"/>
          <w:szCs w:val="24"/>
          <w:lang w:val="hr-HR"/>
        </w:rPr>
        <w:t>,</w:t>
      </w:r>
      <w:r w:rsidR="00B6390A" w:rsidRPr="00CD6BD2">
        <w:rPr>
          <w:rFonts w:hAnsi="Times New Roman" w:ascii="Times New Roman"/>
          <w:szCs w:val="24"/>
          <w:lang w:val="hr-HR"/>
        </w:rPr>
        <w:t xml:space="preserve"> </w:t>
      </w:r>
      <w:r w:rsidR="001A5B30" w:rsidRPr="00CD6BD2">
        <w:rPr>
          <w:rFonts w:hAnsi="Times New Roman" w:ascii="Times New Roman"/>
          <w:szCs w:val="24"/>
          <w:lang w:val="hr-HR"/>
        </w:rPr>
        <w:t xml:space="preserve">dana </w:t>
      </w:r>
      <w:r w:rsidR="00E01715" w:rsidRPr="00CD6BD2">
        <w:rPr>
          <w:rFonts w:hAnsi="Times New Roman" w:ascii="Times New Roman"/>
          <w:szCs w:val="24"/>
          <w:lang w:val="hr-HR"/>
        </w:rPr>
        <w:t>10. siječnja 2019</w:t>
      </w:r>
      <w:r w:rsidR="00EE69E5" w:rsidRPr="00CD6BD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D6BD2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02010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CD6BD2" w:rsidRPr="00CD6BD2">
        <w:rPr>
          <w:rFonts w:hAnsi="Times New Roman" w:ascii="Times New Roman"/>
        </w:rPr>
        <w:t>KANCLER SISTEM PRO d.o.o. – Podružnica za proizvodnju i prodaju stajske opreme, Novo Selo Palanječko, Novo Selo Palanječko 188, OIB: 58650771938</w:t>
      </w:r>
      <w:r w:rsidR="00CD6BD2" w:rsidRPr="00CD6BD2">
        <w:rPr>
          <w:rFonts w:hAnsi="Times New Roman" w:ascii="Times New Roman"/>
          <w:szCs w:val="24"/>
        </w:rPr>
        <w:t>, MBS: 081019459</w:t>
      </w:r>
      <w:r w:rsidR="0002010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Stečajni postupak otvoren je dana </w:t>
      </w:r>
      <w:r w:rsidR="00E01715">
        <w:rPr>
          <w:rFonts w:hAnsi="Times New Roman" w:ascii="Times New Roman"/>
          <w:szCs w:val="24"/>
        </w:rPr>
        <w:t>10. siječnja 2019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BB11F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BB11F2">
        <w:rPr>
          <w:rFonts w:hAnsi="Times New Roman" w:ascii="Times New Roman"/>
          <w:szCs w:val="24"/>
          <w:lang w:val="hr-HR"/>
        </w:rPr>
        <w:t>II</w:t>
      </w:r>
      <w:r w:rsidRPr="00BB11F2">
        <w:rPr>
          <w:rFonts w:hAnsi="Times New Roman" w:ascii="Times New Roman"/>
          <w:szCs w:val="24"/>
          <w:lang w:val="hr-HR"/>
        </w:rPr>
        <w:tab/>
      </w:r>
      <w:r w:rsidR="00EE69E5" w:rsidRPr="00BB11F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BB11F2">
        <w:rPr>
          <w:rFonts w:hAnsi="Times New Roman" w:ascii="Times New Roman"/>
          <w:szCs w:val="24"/>
          <w:lang w:val="hr-HR"/>
        </w:rPr>
        <w:t xml:space="preserve"> </w:t>
      </w:r>
      <w:r w:rsidR="00BB11F2" w:rsidRPr="00BB11F2">
        <w:rPr>
          <w:rFonts w:eastAsiaTheme="minorHAnsi" w:hAnsi="Times New Roman" w:ascii="Times New Roman"/>
          <w:szCs w:val="24"/>
          <w:lang w:eastAsia="en-US" w:val="hr-HR"/>
        </w:rPr>
        <w:t>DAVORIN KAPUSTIĆ</w:t>
      </w:r>
      <w:r w:rsidR="0002010B" w:rsidRPr="00BB11F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BB11F2" w:rsidRPr="00BB11F2">
        <w:rPr>
          <w:rFonts w:eastAsiaTheme="minorHAnsi" w:hAnsi="Times New Roman" w:ascii="Times New Roman"/>
          <w:szCs w:val="24"/>
          <w:lang w:eastAsia="en-US" w:val="hr-HR"/>
        </w:rPr>
        <w:t>Ivanec, Ak. Mirka Maleza 4</w:t>
      </w:r>
      <w:r w:rsidR="00704235" w:rsidRPr="00BB11F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BB11F2" w:rsidRPr="00BB11F2">
        <w:rPr>
          <w:rFonts w:eastAsiaTheme="minorHAnsi" w:hAnsi="Times New Roman" w:ascii="Times New Roman"/>
          <w:szCs w:val="24"/>
          <w:lang w:eastAsia="en-US" w:val="hr-HR"/>
        </w:rPr>
        <w:t>58634265045</w:t>
      </w:r>
      <w:r w:rsidR="00334F52" w:rsidRPr="00BB11F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BB11F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CD6BD2" w:rsidRPr="00CD6BD2">
        <w:rPr>
          <w:rFonts w:hAnsi="Times New Roman" w:ascii="Times New Roman"/>
        </w:rPr>
        <w:t>KANCLER SISTEM PRO d.o.o. – Podružnica za proizvodnju i prodaju stajske opreme, Novo Selo Palanječko, Novo Selo Palanječko 188, OIB: 58650771938</w:t>
      </w:r>
      <w:r w:rsidR="00CD6BD2" w:rsidRPr="00CD6BD2">
        <w:rPr>
          <w:rFonts w:hAnsi="Times New Roman" w:ascii="Times New Roman"/>
          <w:szCs w:val="24"/>
        </w:rPr>
        <w:t>, MBS: 081019459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4BAB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E01715">
        <w:rPr>
          <w:rFonts w:hAnsi="Times New Roman" w:ascii="Times New Roman"/>
          <w:szCs w:val="24"/>
          <w:lang w:val="hr-HR"/>
        </w:rPr>
        <w:t>10. siječnja 2019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CD6BD2" w:rsidP="00052DC4" w:rsidR="00CD6BD2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7F4163" w:rsidR="00052DC4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1B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</w:t>
    </w:r>
    <w:r w:rsidR="00E01715">
      <w:rPr>
        <w:rFonts w:hAnsi="Times New Roman" w:ascii="Times New Roman"/>
        <w:lang w:val="hr-HR"/>
      </w:rPr>
      <w:t>83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2010B"/>
    <w:rsid w:val="000349C4"/>
    <w:rsid w:val="00046D63"/>
    <w:rsid w:val="00052DC4"/>
    <w:rsid w:val="00072E2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1BA7"/>
    <w:rsid w:val="00123DA8"/>
    <w:rsid w:val="00125B27"/>
    <w:rsid w:val="0013210C"/>
    <w:rsid w:val="00182088"/>
    <w:rsid w:val="0018781D"/>
    <w:rsid w:val="00192F79"/>
    <w:rsid w:val="001933FD"/>
    <w:rsid w:val="001A1740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20E8"/>
    <w:rsid w:val="0044662D"/>
    <w:rsid w:val="0044741E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933AE"/>
    <w:rsid w:val="005940E9"/>
    <w:rsid w:val="005A4BAB"/>
    <w:rsid w:val="005C1030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04235"/>
    <w:rsid w:val="007145E0"/>
    <w:rsid w:val="00730EAB"/>
    <w:rsid w:val="00734056"/>
    <w:rsid w:val="0074516C"/>
    <w:rsid w:val="00770A9F"/>
    <w:rsid w:val="007721DF"/>
    <w:rsid w:val="00780214"/>
    <w:rsid w:val="007A29F9"/>
    <w:rsid w:val="007A6A4B"/>
    <w:rsid w:val="007B40C5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A2AF2"/>
    <w:rsid w:val="008B0A4C"/>
    <w:rsid w:val="008C3B61"/>
    <w:rsid w:val="00921623"/>
    <w:rsid w:val="009569A9"/>
    <w:rsid w:val="009638A7"/>
    <w:rsid w:val="00983C91"/>
    <w:rsid w:val="00997BA9"/>
    <w:rsid w:val="009A6AFA"/>
    <w:rsid w:val="009B45C4"/>
    <w:rsid w:val="009C51F5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6CC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B11F2"/>
    <w:rsid w:val="00BD6529"/>
    <w:rsid w:val="00BE1DA6"/>
    <w:rsid w:val="00BE651F"/>
    <w:rsid w:val="00BF2CB7"/>
    <w:rsid w:val="00BF2EC1"/>
    <w:rsid w:val="00BF41A2"/>
    <w:rsid w:val="00C2202C"/>
    <w:rsid w:val="00C31784"/>
    <w:rsid w:val="00C40C08"/>
    <w:rsid w:val="00C57CAF"/>
    <w:rsid w:val="00C57D6B"/>
    <w:rsid w:val="00C977E8"/>
    <w:rsid w:val="00CD6BD2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D4F6C"/>
    <w:rsid w:val="00E01715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1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B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B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B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B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1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B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B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B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B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St-1683/2018</izvorni_sadrzaj>
    <derivirana_varijabla naziv="DomainObject.Predmet.OznakaBroj_1">St-1683/2018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KANCLER SISTEM PRO d.o.o.-Podružnica za proizvodnju i prodaju stajske opreme zastupanog po punomoćniku JOŽEF BAGAR</izvorni_sadrzaj>
    <derivirana_varijabla naziv="DomainObject.Predmet.ProtustrankaFormated_1">  KANCLER SISTEM PRO d.o.o.-Podružnica za proizvodnju i prodaju stajske opreme zastupanog po punomoćniku JOŽEF BAGAR</derivirana_varijabla>
  </DomainObject.Predmet.ProtustrankaFormated>
  <DomainObject.Predmet.ProtustrankaFormatedOIB>
    <izvorni_sadrzaj>  KANCLER SISTEM PRO d.o.o.-Podružnica za proizvodnju i prodaju stajske opreme, OIB 58650771938 zastupanog po punomoćniku JOŽEF BAGAR</izvorni_sadrzaj>
    <derivirana_varijabla naziv="DomainObject.Predmet.ProtustrankaFormatedOIB_1">  KANCLER SISTEM PRO d.o.o.-Podružnica za proizvodnju i prodaju stajske opreme, OIB 58650771938 zastupanog po punomoćniku JOŽEF BAGAR</derivirana_varijabla>
  </DomainObject.Predmet.ProtustrankaFormatedOIB>
  <DomainObject.Predmet.ProtustrankaFormatedWithAdress>
    <izvorni_sadrzaj> KANCLER SISTEM PRO d.o.o.-Podružnica za proizvodnju i prodaju stajske opreme, Novo Selo Palanječko 188, 44000 Novo Selo Palanječko zastupanog po punomoćniku JOŽEF BAGAR</izvorni_sadrzaj>
    <derivirana_varijabla naziv="DomainObject.Predmet.ProtustrankaFormatedWithAdress_1"> KANCLER SISTEM PRO d.o.o.-Podružnica za proizvodnju i prodaju stajske opreme, Novo Selo Palanječko 188, 44000 Novo Selo Palanječko zastupanog po punomoćniku JOŽEF BAGAR</derivirana_varijabla>
  </DomainObject.Predmet.ProtustrankaFormatedWithAdress>
  <DomainObject.Predmet.ProtustrankaFormatedWithAdressOIB>
    <izvorni_sadrzaj> KANCLER SISTEM PRO d.o.o.-Podružnica za proizvodnju i prodaju stajske opreme, OIB 58650771938, Novo Selo Palanječko 188, 44000 Novo Selo Palanječko zastupanog po punomoćniku JOŽEF BAGAR</izvorni_sadrzaj>
    <derivirana_varijabla naziv="DomainObject.Predmet.ProtustrankaFormatedWithAdressOIB_1"> KANCLER SISTEM PRO d.o.o.-Podružnica za proizvodnju i prodaju stajske opreme, OIB 58650771938, Novo Selo Palanječko 188, 44000 Novo Selo Palanječko zastupanog po punomoćniku JOŽEF BAGAR</derivirana_varijabla>
  </DomainObject.Predmet.ProtustrankaFormatedWithAdressOIB>
  <DomainObject.Predmet.ProtustrankaWithAdress>
    <izvorni_sadrzaj>KANCLER SISTEM PRO d.o.o.-Podružnica za proizvodnju i prodaju stajske opreme Novo Selo Palanječko 188, 44000 Novo Selo Palanječko</izvorni_sadrzaj>
    <derivirana_varijabla naziv="DomainObject.Predmet.ProtustrankaWithAdress_1">KANCLER SISTEM PRO d.o.o.-Podružnica za proizvodnju i prodaju stajske opreme Novo Selo Palanječko 188, 44000 Novo Selo Palanječko</derivirana_varijabla>
  </DomainObject.Predmet.ProtustrankaWithAdress>
  <DomainObject.Predmet.ProtustrankaWithAdressOIB>
    <izvorni_sadrzaj>KANCLER SISTEM PRO d.o.o.-Podružnica za proizvodnju i prodaju stajske opreme, OIB 58650771938, Novo Selo Palanječko 188, 44000 Novo Selo Palanječko</izvorni_sadrzaj>
    <derivirana_varijabla naziv="DomainObject.Predmet.ProtustrankaWithAdressOIB_1">KANCLER SISTEM PRO d.o.o.-Podružnica za proizvodnju i prodaju stajske opreme, OIB 58650771938, Novo Selo Palanječko 188, 44000 Novo Selo Palanječko</derivirana_varijabla>
  </DomainObject.Predmet.ProtustrankaWithAdressOIB>
  <DomainObject.Predmet.ProtustrankaNazivFormated>
    <izvorni_sadrzaj>KANCLER SISTEM PRO d.o.o.-Podružnica za proizvodnju i prodaju stajske opreme</izvorni_sadrzaj>
    <derivirana_varijabla naziv="DomainObject.Predmet.ProtustrankaNazivFormated_1">KANCLER SISTEM PRO d.o.o.-Podružnica za proizvodnju i prodaju stajske opreme</derivirana_varijabla>
  </DomainObject.Predmet.ProtustrankaNazivFormated>
  <DomainObject.Predmet.ProtustrankaNazivFormatedOIB>
    <izvorni_sadrzaj>KANCLER SISTEM PRO d.o.o.-Podružnica za proizvodnju i prodaju stajske opreme, OIB 58650771938</izvorni_sadrzaj>
    <derivirana_varijabla naziv="DomainObject.Predmet.ProtustrankaNazivFormatedOIB_1">KANCLER SISTEM PRO d.o.o.-Podružnica za proizvodnju i prodaju stajske opreme, OIB 58650771938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KANCLER SISTEM PRO d.o.o.-Podružnica za proizvodnju i prodaju stajske opreme zastupanog po punomoćniku JOŽEF BAGAR</item>
    </izvorni_sadrzaj>
    <derivirana_varijabla naziv="DomainObject.Predmet.ProtuStrankaListFormated_1">
      <item>KANCLER SISTEM PRO d.o.o.-Podružnica za proizvodnju i prodaju stajske opreme zastupanog po punomoćniku JOŽEF BAGAR</item>
    </derivirana_varijabla>
  </DomainObject.Predmet.ProtuStrankaListFormated>
  <DomainObject.Predmet.ProtuStrankaListFormatedOIB>
    <izvorni_sadrzaj>
      <item>KANCLER SISTEM PRO d.o.o.-Podružnica za proizvodnju i prodaju stajske opreme, OIB 58650771938 zastupanog po punomoćniku JOŽEF BAGAR</item>
    </izvorni_sadrzaj>
    <derivirana_varijabla naziv="DomainObject.Predmet.ProtuStrankaListFormatedOIB_1">
      <item>KANCLER SISTEM PRO d.o.o.-Podružnica za proizvodnju i prodaju stajske opreme, OIB 58650771938 zastupanog po punomoćniku JOŽEF BAGAR</item>
    </derivirana_varijabla>
  </DomainObject.Predmet.ProtuStrankaListFormatedOIB>
  <DomainObject.Predmet.ProtuStrankaListFormatedWithAdress>
    <izvorni_sadrzaj>
      <item>KANCLER SISTEM PRO d.o.o.-Podružnica za proizvodnju i prodaju stajske opreme, Novo Selo Palanječko 188, 44000 Novo Selo Palanječko zastupanog po punomoćniku JOŽEF BAGAR</item>
    </izvorni_sadrzaj>
    <derivirana_varijabla naziv="DomainObject.Predmet.ProtuStrankaListFormatedWithAdress_1">
      <item>KANCLER SISTEM PRO d.o.o.-Podružnica za proizvodnju i prodaju stajske opreme, Novo Selo Palanječko 188, 44000 Novo Selo Palanječko zastupanog po punomoćniku JOŽEF BAGAR</item>
    </derivirana_varijabla>
  </DomainObject.Predmet.ProtuStrankaListFormatedWithAdress>
  <DomainObject.Predmet.ProtuStrankaListFormatedWithAdressOIB>
    <izvorni_sadrzaj>
      <item>KANCLER SISTEM PRO d.o.o.-Podružnica za proizvodnju i prodaju stajske opreme, OIB 58650771938, Novo Selo Palanječko 188, 44000 Novo Selo Palanječko zastupanog po punomoćniku JOŽEF BAGAR</item>
    </izvorni_sadrzaj>
    <derivirana_varijabla naziv="DomainObject.Predmet.ProtuStrankaListFormatedWithAdressOIB_1">
      <item>KANCLER SISTEM PRO d.o.o.-Podružnica za proizvodnju i prodaju stajske opreme, OIB 58650771938, Novo Selo Palanječko 188, 44000 Novo Selo Palanječko zastupanog po punomoćniku JOŽEF BAGAR</item>
    </derivirana_varijabla>
  </DomainObject.Predmet.ProtuStrankaListFormatedWithAdressOIB>
  <DomainObject.Predmet.ProtuStrankaListNazivFormated>
    <izvorni_sadrzaj>
      <item>KANCLER SISTEM PRO d.o.o.-Podružnica za proizvodnju i prodaju stajske opreme</item>
    </izvorni_sadrzaj>
    <derivirana_varijabla naziv="DomainObject.Predmet.ProtuStrankaListNazivFormated_1">
      <item>KANCLER SISTEM PRO d.o.o.-Podružnica za proizvodnju i prodaju stajske opreme</item>
    </derivirana_varijabla>
  </DomainObject.Predmet.ProtuStrankaListNazivFormated>
  <DomainObject.Predmet.ProtuStrankaListNazivFormatedOIB>
    <izvorni_sadrzaj>
      <item>KANCLER SISTEM PRO d.o.o.-Podružnica za proizvodnju i prodaju stajske opreme, OIB 58650771938</item>
    </izvorni_sadrzaj>
    <derivirana_varijabla naziv="DomainObject.Predmet.ProtuStrankaListNazivFormatedOIB_1">
      <item>KANCLER SISTEM PRO d.o.o.-Podružnica za proizvodnju i prodaju stajske opreme, OIB 58650771938</item>
    </derivirana_varijabla>
  </DomainObject.Predmet.ProtuStrankaListNazivFormatedOIB>
  <DomainObject.Predmet.OstaliListFormated>
    <izvorni_sadrzaj>
      <item>JOŽEF BAGAR punomoćnik sudionika u postupku KANCLER SISTEM PRO d.o.o.-Podružnica za proizvodnju i prodaju stajske opreme</item>
    </izvorni_sadrzaj>
    <derivirana_varijabla naziv="DomainObject.Predmet.OstaliListFormated_1">
      <item>JOŽEF BAGAR punomoćnik sudionika u postupku KANCLER SISTEM PRO d.o.o.-Podružnica za proizvodnju i prodaju stajske opreme</item>
    </derivirana_varijabla>
  </DomainObject.Predmet.OstaliListFormated>
  <DomainObject.Predmet.OstaliListFormatedOIB>
    <izvorni_sadrzaj>
      <item>JOŽEF BAGAR punomoćnik sudionika u postupku KANCLER SISTEM PRO d.o.o.-Podružnica za proizvodnju i prodaju stajske opreme</item>
    </izvorni_sadrzaj>
    <derivirana_varijabla naziv="DomainObject.Predmet.OstaliListFormatedOIB_1">
      <item>JOŽEF BAGAR punomoćnik sudionika u postupku KANCLER SISTEM PRO d.o.o.-Podružnica za proizvodnju i prodaju stajske opreme</item>
    </derivirana_varijabla>
  </DomainObject.Predmet.OstaliListFormatedOIB>
  <DomainObject.Predmet.OstaliListFormatedWithAdress>
    <izvorni_sadrzaj>
      <item>JOŽEF BAGAR, Večeslavci 11, Rogašovci punomoćnik sudionika u postupku KANCLER SISTEM PRO d.o.o.-Podružnica za proizvodnju i prodaju stajske opreme</item>
    </izvorni_sadrzaj>
    <derivirana_varijabla naziv="DomainObject.Predmet.OstaliListFormatedWithAdress_1">
      <item>JOŽEF BAGAR, Večeslavci 11, Rogašovci punomoćnik sudionika u postupku KANCLER SISTEM PRO d.o.o.-Podružnica za proizvodnju i prodaju stajske opreme</item>
    </derivirana_varijabla>
  </DomainObject.Predmet.OstaliListFormatedWithAdress>
  <DomainObject.Predmet.OstaliListFormatedWithAdressOIB>
    <izvorni_sadrzaj>
      <item>JOŽEF BAGAR, Večeslavci 11, Rogašovci punomoćnik sudionika u postupku KANCLER SISTEM PRO d.o.o.-Podružnica za proizvodnju i prodaju stajske opreme</item>
    </izvorni_sadrzaj>
    <derivirana_varijabla naziv="DomainObject.Predmet.OstaliListFormatedWithAdressOIB_1">
      <item>JOŽEF BAGAR, Večeslavci 11, Rogašovci punomoćnik sudionika u postupku KANCLER SISTEM PRO d.o.o.-Podružnica za proizvodnju i prodaju stajske opreme</item>
    </derivirana_varijabla>
  </DomainObject.Predmet.OstaliListFormatedWithAdressOIB>
  <DomainObject.Predmet.OstaliListNazivFormated>
    <izvorni_sadrzaj>
      <item>JOŽEF BAGAR</item>
    </izvorni_sadrzaj>
    <derivirana_varijabla naziv="DomainObject.Predmet.OstaliListNazivFormated_1">
      <item>JOŽEF BAGAR</item>
    </derivirana_varijabla>
  </DomainObject.Predmet.OstaliListNazivFormated>
  <DomainObject.Predmet.OstaliListNazivFormatedOIB>
    <izvorni_sadrzaj>
      <item>JOŽEF BAGAR</item>
    </izvorni_sadrzaj>
    <derivirana_varijabla naziv="DomainObject.Predmet.OstaliListNazivFormatedOIB_1">
      <item>JOŽEF BAGAR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KANCLER SISTEM PRO d.o.o.-Podružnica za proizvodnju i prodaju stajske opreme</izvorni_sadrzaj>
    <derivirana_varijabla naziv="DomainObject.Predmet.ProtustrankaIDrugi_1">KANCLER SISTEM PRO d.o.o.-Podružnica za proizvodnju i prodaju stajske opreme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KANCLER SISTEM PRO d.o.o.-Podružnica za proizvodnju i prodaju stajske opreme, OIB 58650771938, Novo Selo Palanječko 188, 44000 Novo Selo Palanječko</izvorni_sadrzaj>
    <derivirana_varijabla naziv="DomainObject.Predmet.ProtustrankaIDrugiAdressOIB_1">KANCLER SISTEM PRO d.o.o.-Podružnica za proizvodnju i prodaju stajske opreme, OIB 58650771938, Novo Selo Palanječko 188, 44000 Novo Selo Palanječko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KANCLER SISTEM PRO d.o.o.-Podružnica za proizvodnju i prodaju stajske opreme</item>
      <item>JOŽEF BAGAR</item>
    </izvorni_sadrzaj>
    <derivirana_varijabla naziv="DomainObject.Predmet.SudioniciListNaziv_1">
      <item>FINA Regionalni centar Zagreb</item>
      <item>KANCLER SISTEM PRO d.o.o.-Podružnica za proizvodnju i prodaju stajske opreme</item>
      <item>JOŽEF BAGAR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KANCLER SISTEM PRO d.o.o.-Podružnica za proizvodnju i prodaju stajske opreme, OIB 58650771938, Novo Selo Palanječko 188,44000 Novo Selo Palanječko</item>
      <item>JOŽEF BAGAR, Večeslavci 11,Rogašovci</item>
    </izvorni_sadrzaj>
    <derivirana_varijabla naziv="DomainObject.Predmet.SudioniciListAdressOIB_1">
      <item>FINA Regionalni centar Zagreb, OIB 85821130368, Trg svibanjskih žrtava 1995. br. 1,10000 Zagreb</item>
      <item>KANCLER SISTEM PRO d.o.o.-Podružnica za proizvodnju i prodaju stajske opreme, OIB 58650771938, Novo Selo Palanječko 188,44000 Novo Selo Palanječko</item>
      <item>JOŽEF BAGAR, Večeslavci 11,Rogašovci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58650771938</item>
      <item>, OIB null</item>
    </izvorni_sadrzaj>
    <derivirana_varijabla naziv="DomainObject.Predmet.SudioniciListNazivOIB_1">
      <item>, OIB 85821130368</item>
      <item>, OIB 58650771938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St-1683/2018-4</izvorni_sadrzaj>
    <derivirana_varijabla naziv="DomainObject.PredzadnjaOdlukaIzPredmeta.Oznaka_1">St-1683/2018-4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55941-4A8C-4E83-A93D-5FA3454AE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520</properties:Words>
  <properties:Characters>2681</properties:Characters>
  <properties:Lines>73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2019-01-09T12:52:00Z</dcterms:created>
  <dc:creator>Sudsko vijeæe</dc:creator>
  <cp:lastModifiedBy>Nevenka Furić</cp:lastModifiedBy>
  <cp:lastPrinted>2019-01-10T08:46:00Z</cp:lastPrinted>
  <dcterms:modified xmlns:xsi="http://www.w3.org/2001/XMLSchema-instance" xsi:type="dcterms:W3CDTF">2019-01-10T08:49:00Z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(St-1683-18 -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