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8437" w14:paraId="6a48437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FC0B69">
        <w:t>PETERFAJ d.o.o.</w:t>
      </w:r>
      <w:r w:rsidR="00FC0B69" w:rsidRPr="00936C9E">
        <w:t xml:space="preserve"> </w:t>
      </w:r>
      <w:r w:rsidR="00FC0B69">
        <w:t>Poreč, Mate Vlašića 20,</w:t>
      </w:r>
      <w:r w:rsidR="00FC0B69" w:rsidRPr="00936C9E">
        <w:t xml:space="preserve"> OIB: </w:t>
      </w:r>
      <w:r w:rsidR="00FC0B69" w:rsidRPr="00C92EE7">
        <w:t>50243879575</w:t>
      </w:r>
      <w:r>
        <w:t xml:space="preserve">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C0B69">
        <w:t>PETERFAJ d.o.o.</w:t>
      </w:r>
      <w:r w:rsidR="00FC0B69" w:rsidRPr="00936C9E">
        <w:t xml:space="preserve"> </w:t>
      </w:r>
      <w:r w:rsidR="00FC0B69">
        <w:t>Poreč, Mate Vlašića 20,</w:t>
      </w:r>
      <w:r w:rsidR="00FC0B69" w:rsidRPr="00936C9E">
        <w:t xml:space="preserve"> OIB: </w:t>
      </w:r>
      <w:r w:rsidR="00FC0B69" w:rsidRPr="00C92EE7">
        <w:t>50243879575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47FE8">
        <w:rPr>
          <w:b/>
          <w:lang w:val="pl-PL"/>
        </w:rPr>
        <w:t>4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47FE8">
        <w:rPr>
          <w:b/>
          <w:lang w:val="pl-PL"/>
        </w:rPr>
        <w:t>12</w:t>
      </w:r>
      <w:r>
        <w:rPr>
          <w:b/>
          <w:lang w:val="pl-PL"/>
        </w:rPr>
        <w:t>:</w:t>
      </w:r>
      <w:r w:rsidR="00FC0B69">
        <w:rPr>
          <w:b/>
          <w:lang w:val="pl-PL"/>
        </w:rPr>
        <w:t>40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FC0B69">
        <w:t>PETERFAJ d.o.o.</w:t>
      </w:r>
      <w:r w:rsidR="00FC0B69" w:rsidRPr="00936C9E">
        <w:t xml:space="preserve"> </w:t>
      </w:r>
      <w:r w:rsidR="00FC0B69">
        <w:t>Poreč, Mate Vlašića 20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FC0B69">
        <w:t xml:space="preserve">Matija </w:t>
      </w:r>
      <w:proofErr w:type="spellStart"/>
      <w:r w:rsidR="00FC0B69">
        <w:t>Peterfaj</w:t>
      </w:r>
      <w:proofErr w:type="spellEnd"/>
      <w:r w:rsidR="00FC0B69">
        <w:t xml:space="preserve"> iz Poreča, Brionska 4/A</w:t>
      </w:r>
      <w:r w:rsidR="00FC0B69" w:rsidRPr="00936C9E">
        <w:t xml:space="preserve">, OIB: </w:t>
      </w:r>
      <w:r w:rsidR="00FC0B69">
        <w:t>18892155469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FC0B69">
        <w:t xml:space="preserve">Matija </w:t>
      </w:r>
      <w:proofErr w:type="spellStart"/>
      <w:r w:rsidR="00FC0B69">
        <w:t>Peterfaj</w:t>
      </w:r>
      <w:proofErr w:type="spellEnd"/>
      <w:r w:rsidR="00FC0B69">
        <w:t xml:space="preserve"> iz Poreča, Brionska 4/A</w:t>
      </w:r>
      <w:r w:rsidR="00FC0B69" w:rsidRPr="00936C9E">
        <w:t xml:space="preserve">, OIB: </w:t>
      </w:r>
      <w:r w:rsidR="00FC0B69">
        <w:t>18892155469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FC0B69">
        <w:t>PETERFAJ d.o.o.</w:t>
      </w:r>
      <w:r w:rsidR="00FC0B69" w:rsidRPr="00936C9E">
        <w:t xml:space="preserve"> </w:t>
      </w:r>
      <w:r w:rsidR="00FC0B69">
        <w:t>Poreč, Mate Vlašića 20,</w:t>
      </w:r>
      <w:r w:rsidR="00FC0B69" w:rsidRPr="00936C9E">
        <w:t xml:space="preserve"> OIB: </w:t>
      </w:r>
      <w:r w:rsidR="00FC0B69" w:rsidRPr="00C92EE7">
        <w:t>50243879575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AB1CDE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FC0B69">
        <w:t>PETERFAJ d.o.o.</w:t>
      </w:r>
      <w:r w:rsidR="00FC0B69" w:rsidRPr="00936C9E">
        <w:t xml:space="preserve"> </w:t>
      </w:r>
      <w:r w:rsidR="00FC0B69">
        <w:t>Poreč, Mate Vlašića 20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FC0B69">
        <w:t xml:space="preserve">Matija </w:t>
      </w:r>
      <w:proofErr w:type="spellStart"/>
      <w:r w:rsidR="00FC0B69">
        <w:t>Peterfaj</w:t>
      </w:r>
      <w:proofErr w:type="spellEnd"/>
      <w:r w:rsidR="00FC0B69">
        <w:t xml:space="preserve"> iz Poreča, Brionska 4/A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AB1CDE" w:rsidR="00BA0634">
        <w:pPr>
          <w:pStyle w:val="Zaglavlje"/>
          <w:jc w:val="center"/>
        </w:pPr>
      </w:p>
    </w:sdtContent>
  </w:sdt>
  <w:p w:rsidRDefault="00AB1CDE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FC0B69">
      <w:t>493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332079"/>
    <w:rsid w:val="006110CE"/>
    <w:rsid w:val="008450BF"/>
    <w:rsid w:val="00AB1CDE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CD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CD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CD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CD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CD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CD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CD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CD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11332.54</izvorni_sadrzaj>
    <derivirana_varijabla naziv="DomainObject.Predmet.TrenutnaVrijednost_1">11332.54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F. Kurelca 8,51000 Rijeka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1351</properties:Characters>
  <properties:Lines>47</properties:Lines>
  <properties:Paragraphs>22</properties:Paragraphs>
  <properties:TotalTime>12</properties:TotalTime>
  <properties:ScaleCrop>false</properties:ScaleCrop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2017-09-01T10:11:00Z</cp:lastPrinted>
  <dcterms:modified xmlns:xsi="http://www.w3.org/2001/XMLSchema-instance" xsi:type="dcterms:W3CDTF">2017-09-01T10:11:00Z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