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8604" w14:paraId="d578604" w:rsidRDefault="00AE649C" w:rsidP="00FA5B5E" w:rsidR="00AE649C" w:rsidRPr="00B76F3C">
      <w:pPr>
        <w:pStyle w:val="Naslov3"/>
        <w15:collapsed w:val="false"/>
      </w:pPr>
    </w:p>
    <w:p w:rsidRDefault="00462C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381C" w:rsidP="00A42A5B" w:rsidR="00A42A5B">
      <w:pPr>
        <w:pStyle w:val="Bezproreda"/>
        <w:ind w:firstLine="708" w:left="2124"/>
        <w:jc w:val="center"/>
      </w:pPr>
      <w:bookmarkStart w:name="_GoBack" w:id="0"/>
      <w:r>
        <w:t>1 St-83/2015-10</w:t>
      </w:r>
    </w:p>
    <w:p w:rsidRDefault="00A42A5B" w:rsidP="00A42A5B" w:rsidR="00A42A5B">
      <w:pPr>
        <w:pStyle w:val="Bezproreda"/>
        <w:jc w:val="center"/>
      </w:pPr>
    </w:p>
    <w:p w:rsidRDefault="00A42A5B" w:rsidP="00A42A5B" w:rsidR="00A42A5B">
      <w:pPr>
        <w:pStyle w:val="Bezproreda"/>
        <w:jc w:val="center"/>
      </w:pPr>
    </w:p>
    <w:p w:rsidRDefault="00A42A5B" w:rsidP="00A42A5B" w:rsidR="00A42A5B">
      <w:pPr>
        <w:pStyle w:val="Bezproreda"/>
        <w:jc w:val="center"/>
      </w:pPr>
    </w:p>
    <w:p w:rsidRDefault="00A42A5B" w:rsidP="00A42A5B" w:rsidR="00A42A5B">
      <w:pPr>
        <w:pStyle w:val="Bezproreda"/>
        <w:jc w:val="center"/>
      </w:pPr>
      <w:r>
        <w:t>U    I M E    R E P U B L I K E     H R V A T S</w:t>
      </w:r>
      <w:r w:rsidR="00462CAF">
        <w:t xml:space="preserve"> </w:t>
      </w:r>
      <w:r>
        <w:t>K E</w:t>
      </w:r>
    </w:p>
    <w:p w:rsidRDefault="00A42A5B" w:rsidP="00A42A5B" w:rsidR="00A42A5B">
      <w:pPr>
        <w:pStyle w:val="Bezproreda"/>
        <w:jc w:val="center"/>
      </w:pPr>
    </w:p>
    <w:p w:rsidRDefault="00A42A5B" w:rsidP="00A42A5B" w:rsidR="00A42A5B">
      <w:pPr>
        <w:pStyle w:val="Bezproreda"/>
        <w:jc w:val="center"/>
      </w:pPr>
      <w:r>
        <w:t>R J E Š E N J E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381C">
        <w:t>HRVATSKI CRVENI KRIŽ- ZAJEDNICA UDRUGA DRUŠTVA CRVENOG KRIŽA VIROVITIČKO-PODRAVSKE ŽUPANIJE VIROVITICA</w:t>
      </w:r>
      <w:r>
        <w:t>,</w:t>
      </w:r>
      <w:r w:rsidR="008A381C">
        <w:t xml:space="preserve"> Gajeva 21, u likvidaciji, OIB: 25768593645, </w:t>
      </w:r>
      <w:r>
        <w:t xml:space="preserve"> dana 1</w:t>
      </w:r>
      <w:r w:rsidR="008A381C">
        <w:t>7</w:t>
      </w:r>
      <w:r>
        <w:t>. veljače  2016. godine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  <w:jc w:val="center"/>
      </w:pPr>
      <w:r>
        <w:t>r i j e š i o   j e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 xml:space="preserve">I. Otvara se stečajni postupak nad dužnikom </w:t>
      </w:r>
      <w:r w:rsidR="008A381C">
        <w:t>HRVATSKI CRVENI KRIŽ- ZAJEDNICA UDRUGA DRUŠTVA CRVENOG KRIŽA VIROVITIČKO-PODRAVSKE ŽUPANIJE VIROVITICA, Gajeva 21, u likvidaciji, OIB: 25768593645.</w:t>
      </w:r>
    </w:p>
    <w:p w:rsidRDefault="00A42A5B" w:rsidP="00A42A5B" w:rsidR="00A42A5B">
      <w:pPr>
        <w:pStyle w:val="Bezproreda"/>
      </w:pPr>
    </w:p>
    <w:p w:rsidRDefault="00A42A5B" w:rsidP="00A42A5B" w:rsidR="007D05CE">
      <w:pPr>
        <w:pStyle w:val="Bezproreda"/>
      </w:pPr>
      <w:r>
        <w:t xml:space="preserve">II. Za stečajnog upravitelja imenuje se </w:t>
      </w:r>
      <w:r w:rsidR="00462CAF">
        <w:t xml:space="preserve">Mira Ilinčić iz Orahovice, </w:t>
      </w:r>
      <w:proofErr w:type="spellStart"/>
      <w:r w:rsidR="00462CAF">
        <w:t>Lj</w:t>
      </w:r>
      <w:proofErr w:type="spellEnd"/>
      <w:r w:rsidR="00462CAF">
        <w:t>. Gaja 8, OIB: 542.40422937.</w:t>
      </w:r>
    </w:p>
    <w:p w:rsidRDefault="007D05CE" w:rsidP="00A42A5B" w:rsidR="007D05CE">
      <w:pPr>
        <w:pStyle w:val="Bezproreda"/>
      </w:pPr>
    </w:p>
    <w:p w:rsidRDefault="00A42A5B" w:rsidP="00A42A5B" w:rsidR="00A42A5B">
      <w:pPr>
        <w:pStyle w:val="Bezproreda"/>
      </w:pPr>
      <w:r>
        <w:t xml:space="preserve">III. Zaključuje se stečajni postupak nad dužnikom  </w:t>
      </w:r>
      <w:r w:rsidR="007D05CE">
        <w:t>HRVATSKI CRVENI KRIŽ- ZAJEDNICA UDRUGA DRUŠTVA CRVENOG KRIŽA VIROVITIČKO-PODRAVSKE ŽUPANIJE VIROVITICA, Gajeva 21, u likvidaciji, OIB: 25768593645</w:t>
      </w:r>
      <w:r>
        <w:t>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>IV. Stečajni postupak je otvoren i zaključen s danom 1</w:t>
      </w:r>
      <w:r w:rsidR="007D05CE">
        <w:t>7. veljače 2016. u   12,2</w:t>
      </w:r>
      <w:r>
        <w:t>0 sati, kada je ovo rješenje stavljeno na  e-oglasnu ploču ovoga suda.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>V. Nakon pravomoćnosti ovoga rješenja stečajni</w:t>
      </w:r>
      <w:r w:rsidR="007D05CE">
        <w:t xml:space="preserve"> dužnik će se brisati iz </w:t>
      </w:r>
      <w:r>
        <w:t xml:space="preserve"> registra</w:t>
      </w:r>
      <w:r w:rsidR="007D05CE">
        <w:t xml:space="preserve"> udruga</w:t>
      </w:r>
      <w:r>
        <w:t>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>VI. Izvod iz ovog rješenja će se objaviti  na mrežnoj stranici e-oglasne ploče Trgovačkog suda u Bjelovaru.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  <w:jc w:val="center"/>
      </w:pPr>
      <w:r>
        <w:t>Obrazloženje</w:t>
      </w:r>
    </w:p>
    <w:p w:rsidRDefault="00A42A5B" w:rsidP="00A42A5B" w:rsidR="00A42A5B">
      <w:pPr>
        <w:pStyle w:val="Bezproreda"/>
      </w:pPr>
    </w:p>
    <w:p w:rsidRDefault="007D05CE" w:rsidP="00A42A5B" w:rsidR="00A42A5B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St-83/2015-9  od 19</w:t>
      </w:r>
      <w:r w:rsidR="00A42A5B">
        <w:t>.  studenog  2015. koji je objavljen na mrežnoj stranici e-oglasne ploče Trg</w:t>
      </w:r>
      <w:r>
        <w:t>ovačkog suda u Bjelovaru dana 19</w:t>
      </w:r>
      <w:r w:rsidR="00A42A5B">
        <w:t>. studenog 2015. godine, pozvani su vjerovnici dužnika da u roku od 45 dana od objave oglasa predlože otvaranje stečajnog postupka.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lastRenderedPageBreak/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 xml:space="preserve">S obzirom da se iz uvida </w:t>
      </w:r>
      <w:r w:rsidR="007D05CE">
        <w:t>u  podatke iz  bilance na dan 26.  listopada</w:t>
      </w:r>
      <w:r>
        <w:t xml:space="preserve"> 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42A5B" w:rsidP="00A42A5B" w:rsidR="00A42A5B">
      <w:pPr>
        <w:pStyle w:val="Bezproreda"/>
      </w:pPr>
    </w:p>
    <w:p w:rsidRDefault="007D05CE" w:rsidP="00A42A5B" w:rsidR="00A42A5B">
      <w:pPr>
        <w:pStyle w:val="Bezproreda"/>
      </w:pPr>
      <w:r>
        <w:t xml:space="preserve">O brisanju dužnika iz </w:t>
      </w:r>
      <w:r w:rsidR="00A42A5B">
        <w:t xml:space="preserve"> registra</w:t>
      </w:r>
      <w:r>
        <w:t xml:space="preserve"> udruga</w:t>
      </w:r>
      <w:r w:rsidR="00A42A5B">
        <w:t xml:space="preserve"> i objavi izvatka iz rješenja na mrežnoj stranici e-oglasne ploče Trgovačkog suda u Bjelovaru (</w:t>
      </w:r>
      <w:proofErr w:type="spellStart"/>
      <w:r w:rsidR="00A42A5B">
        <w:t>toč</w:t>
      </w:r>
      <w:proofErr w:type="spellEnd"/>
      <w:r w:rsidR="00A42A5B">
        <w:t xml:space="preserve">. V. i VI. izreke) sud je odlučio sukladno čl. 131. u vezi čl. 132. SZ-a. </w:t>
      </w:r>
    </w:p>
    <w:p w:rsidRDefault="00A42A5B" w:rsidP="00A42A5B" w:rsidR="00A42A5B">
      <w:pPr>
        <w:pStyle w:val="Bezproreda"/>
      </w:pPr>
      <w:r>
        <w:t xml:space="preserve"> </w:t>
      </w:r>
    </w:p>
    <w:p w:rsidRDefault="00A42A5B" w:rsidP="00A42A5B" w:rsidR="00A42A5B">
      <w:pPr>
        <w:pStyle w:val="Bezproreda"/>
      </w:pPr>
      <w:r>
        <w:t>U Bjelovaru,  1</w:t>
      </w:r>
      <w:r w:rsidR="007D05CE">
        <w:t>7</w:t>
      </w:r>
      <w:r>
        <w:t xml:space="preserve">. veljače  2016. </w:t>
      </w:r>
    </w:p>
    <w:p w:rsidRDefault="00A42A5B" w:rsidP="00A42A5B" w:rsidR="00A42A5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</w:p>
    <w:p w:rsidRDefault="00A42A5B" w:rsidP="00A42A5B" w:rsidR="00A42A5B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A42A5B" w:rsidP="00A42A5B" w:rsidR="00A42A5B">
      <w:pPr>
        <w:pStyle w:val="Bezproreda"/>
      </w:pPr>
      <w:r>
        <w:t xml:space="preserve"> </w:t>
      </w:r>
    </w:p>
    <w:p w:rsidRDefault="00A42A5B" w:rsidP="00A42A5B" w:rsidR="00A42A5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42A5B" w:rsidP="00A42A5B" w:rsidR="00A42A5B">
      <w:pPr>
        <w:pStyle w:val="Bezproreda"/>
      </w:pPr>
      <w:r>
        <w:t>DNA:   predlagatelju – putem e-oglasne ploče suda</w:t>
      </w:r>
    </w:p>
    <w:p w:rsidRDefault="00A42A5B" w:rsidP="00A42A5B" w:rsidR="00A42A5B">
      <w:pPr>
        <w:pStyle w:val="Bezproreda"/>
      </w:pPr>
      <w:r>
        <w:t xml:space="preserve">             zakonskom zastupniku dužnika  - putem e-oglasne ploče suda i putem pošte</w:t>
      </w:r>
    </w:p>
    <w:p w:rsidRDefault="00A42A5B" w:rsidP="00A42A5B" w:rsidR="00A42A5B">
      <w:pPr>
        <w:pStyle w:val="Bezproreda"/>
      </w:pPr>
      <w:r>
        <w:t xml:space="preserve">             stečajnom upravitelju- putem e-oglasne ploče suda</w:t>
      </w:r>
    </w:p>
    <w:p w:rsidRDefault="00A42A5B" w:rsidP="00A42A5B" w:rsidR="00A42A5B">
      <w:pPr>
        <w:pStyle w:val="Bezproreda"/>
      </w:pPr>
      <w:r>
        <w:t xml:space="preserve">             FINI, Podružnica Bjelovar- putem e-oglasne ploče suda</w:t>
      </w:r>
    </w:p>
    <w:p w:rsidRDefault="007D05CE" w:rsidP="00A42A5B" w:rsidR="00A42A5B">
      <w:pPr>
        <w:pStyle w:val="Bezproreda"/>
      </w:pPr>
      <w:r>
        <w:t xml:space="preserve">             R</w:t>
      </w:r>
      <w:r w:rsidR="00A42A5B">
        <w:t>egistru</w:t>
      </w:r>
      <w:r>
        <w:t xml:space="preserve"> udruga</w:t>
      </w:r>
      <w:r w:rsidR="00A42A5B">
        <w:t xml:space="preserve"> ovog suda nakon pravomoćnosti rješenja</w:t>
      </w:r>
    </w:p>
    <w:p w:rsidRDefault="00A42A5B" w:rsidP="00A42A5B" w:rsidR="00A42A5B">
      <w:pPr>
        <w:pStyle w:val="Bezproreda"/>
      </w:pPr>
      <w:r>
        <w:t xml:space="preserve">             ŽDO- u Bjelovaru – putem e-oglasne ploče suda</w:t>
      </w:r>
    </w:p>
    <w:p w:rsidRDefault="00A42A5B" w:rsidP="00A42A5B" w:rsidR="00A42A5B">
      <w:pPr>
        <w:pStyle w:val="Bezproreda"/>
      </w:pPr>
      <w:r>
        <w:t xml:space="preserve">             Porezna uprava Bjelovar – putem e-oglasne ploče suda</w:t>
      </w:r>
    </w:p>
    <w:p w:rsidRDefault="00A42A5B" w:rsidP="00A42A5B" w:rsidR="00A42A5B">
      <w:pPr>
        <w:pStyle w:val="Bezproreda"/>
      </w:pPr>
      <w:r>
        <w:t xml:space="preserve">             e-oglasna ploča ovoga suda</w:t>
      </w:r>
    </w:p>
    <w:p w:rsidRDefault="00A42A5B" w:rsidP="00A42A5B" w:rsidR="00A42A5B">
      <w:pPr>
        <w:pStyle w:val="Bezproreda"/>
      </w:pPr>
      <w:r>
        <w:t xml:space="preserve">             Sc.  pravomoćnost</w:t>
      </w:r>
    </w:p>
    <w:p w:rsidRDefault="00A42A5B" w:rsidP="007D05CE" w:rsidR="00DA0242">
      <w:pPr>
        <w:pStyle w:val="Bezproreda"/>
      </w:pPr>
      <w:r>
        <w:t>Bjelovar, 1</w:t>
      </w:r>
      <w:r w:rsidR="007D05CE">
        <w:t>7</w:t>
      </w:r>
      <w:r>
        <w:t>.  02.  2016.</w:t>
      </w:r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CAF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5C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1C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A5B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St-83/2015-11</izvorni_sadrzaj>
    <derivirana_varijabla naziv="DomainObject.Oznaka_1">St-83/2015-11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"HRVATSKI CRVENI KRIŽ-ZAJEDNICA UDRUGA DRUŠTVA CRVENOG KRIŽA VIROVITIČKO-PODRAVSKE ŽUPANIJE" U LIKVIDACIJI, Virovitica</izvorni_sadrzaj>
    <derivirana_varijabla naziv="DomainObject.Predmet.ProtustrankaFormated_1">  "HRVATSKI CRVENI KRIŽ-ZAJEDNICA UDRUGA DRUŠTVA CRVENOG KRIŽA VIROVITIČKO-PODRAVSKE ŽUPANIJE" U LIKVIDACIJI, Virovitica</derivirana_varijabla>
  </DomainObject.Predmet.ProtustrankaFormated>
  <DomainObject.Predmet.ProtustrankaFormatedOIB>
    <izvorni_sadrzaj>  "HRVATSKI CRVENI KRIŽ-ZAJEDNICA UDRUGA DRUŠTVA CRVENOG KRIŽA VIROVITIČKO-PODRAVSKE ŽUPANIJE" U LIKVIDACIJI, Virovitica, OIB 25768593645</izvorni_sadrzaj>
    <derivirana_varijabla naziv="DomainObject.Predmet.ProtustrankaFormatedOIB_1">  "HRVATSKI CRVENI KRIŽ-ZAJEDNICA UDRUGA DRUŠTVA CRVENOG KRIŽA VIROVITIČKO-PODRAVSKE ŽUPANIJE" U LIKVIDACIJI, Virovitica, OIB 25768593645</derivirana_varijabla>
  </DomainObject.Predmet.ProtustrankaFormatedOIB>
  <DomainObject.Predmet.ProtustrankaFormatedWithAdress>
    <izvorni_sadrzaj> "HRVATSKI CRVENI KRIŽ-ZAJEDNICA UDRUGA DRUŠTVA CRVENOG KRIŽA VIROVITIČKO-PODRAVSKE ŽUPANIJE" U LIKVIDACIJI, Virovitica, Gajeva 21, 33000 Virovitica</izvorni_sadrzaj>
    <derivirana_varijabla naziv="DomainObject.Predmet.ProtustrankaFormatedWithAdress_1"> "HRVATSKI CRVENI KRIŽ-ZAJEDNICA UDRUGA DRUŠTVA CRVENOG KRIŽA VIROVITIČKO-PODRAVSKE ŽUPANIJE" U LIKVIDACIJI, Virovitica, Gajeva 21, 33000 Virovitica</derivirana_varijabla>
  </DomainObject.Predmet.ProtustrankaFormatedWithAdress>
  <DomainObject.Predmet.ProtustrankaFormatedWithAdressOIB>
    <izvorni_sadrzaj> "HRVATSKI CRVENI KRIŽ-ZAJEDNICA UDRUGA DRUŠTVA CRVENOG KRIŽA VIROVITIČKO-PODRAVSKE ŽUPANIJE" U LIKVIDACIJI, Virovitica, OIB 25768593645, Gajeva 21, 33000 Virovitica</izvorni_sadrzaj>
    <derivirana_varijabla naziv="DomainObject.Predmet.ProtustrankaFormatedWithAdressOIB_1"> "HRVATSKI CRVENI KRIŽ-ZAJEDNICA UDRUGA DRUŠTVA CRVENOG KRIŽA VIROVITIČKO-PODRAVSKE ŽUPANIJE" U LIKVIDACIJI, Virovitica, OIB 25768593645, Gajeva 21, 33000 Virovitica</derivirana_varijabla>
  </DomainObject.Predmet.ProtustrankaFormatedWithAdressOIB>
  <DomainObject.Predmet.ProtustrankaWithAdress>
    <izvorni_sadrzaj>"HRVATSKI CRVENI KRIŽ-ZAJEDNICA UDRUGA DRUŠTVA CRVENOG KRIŽA VIROVITIČKO-PODRAVSKE ŽUPANIJE" U LIKVIDACIJI, Virovitica Gajeva 21, 33000 Virovitica</izvorni_sadrzaj>
    <derivirana_varijabla naziv="DomainObject.Predmet.ProtustrankaWithAdress_1">"HRVATSKI CRVENI KRIŽ-ZAJEDNICA UDRUGA DRUŠTVA CRVENOG KRIŽA VIROVITIČKO-PODRAVSKE ŽUPANIJE" U LIKVIDACIJI, Virovitica Gajeva 21, 33000 Virovitica</derivirana_varijabla>
  </DomainObject.Predmet.ProtustrankaWithAdress>
  <DomainObject.Predmet.ProtustrankaWithAdressOIB>
    <izvorni_sadrzaj>"HRVATSKI CRVENI KRIŽ-ZAJEDNICA UDRUGA DRUŠTVA CRVENOG KRIŽA VIROVITIČKO-PODRAVSKE ŽUPANIJE" U LIKVIDACIJI, Virovitica, OIB 25768593645, Gajeva 21, 33000 Virovitica</izvorni_sadrzaj>
    <derivirana_varijabla naziv="DomainObject.Predmet.ProtustrankaWithAdressOIB_1">"HRVATSKI CRVENI KRIŽ-ZAJEDNICA UDRUGA DRUŠTVA CRVENOG KRIŽA VIROVITIČKO-PODRAVSKE ŽUPANIJE" U LIKVIDACIJI, Virovitica, OIB 25768593645, Gajeva 21, 33000 Virovitica</derivirana_varijabla>
  </DomainObject.Predmet.ProtustrankaWithAdressOIB>
  <DomainObject.Predmet.ProtustrankaNazivFormated>
    <izvorni_sadrzaj>"HRVATSKI CRVENI KRIŽ-ZAJEDNICA UDRUGA DRUŠTVA CRVENOG KRIŽA VIROVITIČKO-PODRAVSKE ŽUPANIJE" U LIKVIDACIJI, Virovitica</izvorni_sadrzaj>
    <derivirana_varijabla naziv="DomainObject.Predmet.ProtustrankaNazivFormated_1">"HRVATSKI CRVENI KRIŽ-ZAJEDNICA UDRUGA DRUŠTVA CRVENOG KRIŽA VIROVITIČKO-PODRAVSKE ŽUPANIJE" U LIKVIDACIJI, Virovitica</derivirana_varijabla>
  </DomainObject.Predmet.ProtustrankaNazivFormated>
  <DomainObject.Predmet.ProtustrankaNazivFormatedOIB>
    <izvorni_sadrzaj>"HRVATSKI CRVENI KRIŽ-ZAJEDNICA UDRUGA DRUŠTVA CRVENOG KRIŽA VIROVITIČKO-PODRAVSKE ŽUPANIJE" U LIKVIDACIJI, Virovitica, OIB 25768593645</izvorni_sadrzaj>
    <derivirana_varijabla naziv="DomainObject.Predmet.ProtustrankaNazivFormatedOIB_1">"HRVATSKI CRVENI KRIŽ-ZAJEDNICA UDRUGA DRUŠTVA CRVENOG KRIŽA VIROVITIČKO-PODRAVSKE ŽUPANIJE" U LIKVIDACIJI, Virovitica, OIB 25768593645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crveni križ - zajednica udruga društva Crvenog križa virovitičko-podravske županije u likvidaciji, Virovitica; FINA, RC ZAGREB, Podružnica Bjelovar</izvorni_sadrzaj>
    <derivirana_varijabla naziv="DomainObject.Predmet.StrankaFormated_1">  Hrvatski crveni križ - zajednica udruga društva Crvenog križa virovitičko-podravske županije u likvidaciji, Virovitica; FINA, RC ZAGREB, Podružnica Bjelovar</derivirana_varijabla>
  </DomainObject.Predmet.StrankaFormated>
  <DomainObject.Predmet.StrankaFormatedOIB>
    <izvorni_sadrzaj>  Hrvatski crveni križ - zajednica udruga društva Crvenog križa virovitičko-podravske županije u likvidaciji, Virovitica, OIB 27925239093; FINA, RC ZAGREB, Podružnica Bjelovar, OIB 85821130368</izvorni_sadrzaj>
    <derivirana_varijabla naziv="DomainObject.Predmet.StrankaFormatedOIB_1">  Hrvatski crveni križ - zajednica udruga društva Crvenog križa virovitičko-podravske županije u likvidaciji, Virovitica, OIB 27925239093; FINA, RC ZAGREB, Podružnica Bjelovar, OIB 85821130368</derivirana_varijabla>
  </DomainObject.Predmet.StrankaFormatedOIB>
  <DomainObject.Predmet.StrankaFormatedWithAdress>
    <izvorni_sadrzaj> Hrvatski crveni križ - zajednica udruga društva Crvenog križa virovitičko-podravske županije u likvidaciji, Virovitica, Gajeva 21, 33000 Virovitica; FINA, RC ZAGREB, Podružnica Bjelovar, F. Supila 4, 43000 Bjelovar</izvorni_sadrzaj>
    <derivirana_varijabla naziv="DomainObject.Predmet.StrankaFormatedWithAdress_1"> Hrvatski crveni križ - zajednica udruga društva Crvenog križa virovitičko-podravske županije u likvidaciji, Virovitica, Gajeva 21, 33000 Virovitica; FINA, RC ZAGREB, Podružnica Bjelovar, F. Supila 4, 43000 Bjelovar</derivirana_varijabla>
  </DomainObject.Predmet.StrankaFormatedWithAdress>
  <DomainObject.Predmet.StrankaFormatedWithAdressOIB>
    <izvorni_sadrzaj> Hrvatski crveni križ - zajednica udruga društva Crvenog križa virovitičko-podravske županije u likvidaciji, Virovitica, OIB 27925239093, Gajeva 21, 33000 Virovitica; FINA, RC ZAGREB, Podružnica Bjelovar, OIB 85821130368, F. Supila 4, 43000 Bjelovar</izvorni_sadrzaj>
    <derivirana_varijabla naziv="DomainObject.Predmet.StrankaFormatedWithAdressOIB_1"> Hrvatski crveni križ - zajednica udruga društva Crvenog križa virovitičko-podravske županije u likvidaciji, Virovitica, OIB 27925239093, Gajeva 21, 33000 Virovitica; FINA, RC ZAGREB, Podružnica Bjelovar, OIB 85821130368, F. Supila 4, 43000 Bjelovar</derivirana_varijabla>
  </DomainObject.Predmet.StrankaFormatedWithAdressOIB>
  <DomainObject.Predmet.StrankaWithAdress>
    <izvorni_sadrzaj>Hrvatski crveni križ - zajednica udruga društva Crvenog križa virovitičko-podravske županije u likvidaciji, Virovitica Gajeva 21,33000 Virovitica,FINA, RC ZAGREB, Podružnica Bjelovar F. Supila 4,43000 Bjelovar</izvorni_sadrzaj>
    <derivirana_varijabla naziv="DomainObject.Predmet.StrankaWithAdress_1">Hrvatski crveni križ - zajednica udruga društva Crvenog križa virovitičko-podravske županije u likvidaciji, Virovitica Gajeva 21,33000 Virovitica,FINA, RC ZAGREB, Podružnica Bjelovar F. Supila 4,43000 Bjelovar</derivirana_varijabla>
  </DomainObject.Predmet.StrankaWithAdress>
  <DomainObject.Predmet.StrankaWithAdressOIB>
    <izvorni_sadrzaj>Hrvatski crveni križ - zajednica udruga društva Crvenog križa virovitičko-podravske županije u likvidaciji, Virovitica, OIB 27925239093, Gajeva 21,33000 Virovitica,FINA, RC ZAGREB, Podružnica Bjelovar, OIB 85821130368, F. Supila 4,43000 Bjelovar</izvorni_sadrzaj>
    <derivirana_varijabla naziv="DomainObject.Predmet.StrankaWithAdressOIB_1">Hrvatski crveni križ - zajednica udruga društva Crvenog križa virovitičko-podravske županije u likvidaciji, Virovitica, OIB 27925239093, Gajeva 21,33000 Virovitica,FINA, RC ZAGREB, Podružnica Bjelovar, OIB 85821130368, F. Supila 4,43000 Bjelovar</derivirana_varijabla>
  </DomainObject.Predmet.StrankaWithAdressOIB>
  <DomainObject.Predmet.StrankaNazivFormated>
    <izvorni_sadrzaj>Hrvatski crveni križ - zajednica udruga društva Crvenog križa virovitičko-podravske županije u likvidaciji, Virovitica,FINA, RC ZAGREB, Podružnica Bjelovar</izvorni_sadrzaj>
    <derivirana_varijabla naziv="DomainObject.Predmet.StrankaNazivFormated_1">Hrvatski crveni križ - zajednica udruga društva Crvenog križa virovitičko-podravske županije u likvidaciji, Virovitica,FINA, RC ZAGREB, Podružnica Bjelovar</derivirana_varijabla>
  </DomainObject.Predmet.StrankaNazivFormated>
  <DomainObject.Predmet.StrankaNazivFormatedOIB>
    <izvorni_sadrzaj>Hrvatski crveni križ - zajednica udruga društva Crvenog križa virovitičko-podravske županije u likvidaciji, Virovitica, OIB 27925239093,FINA, RC ZAGREB, Podružnica Bjelovar, OIB 85821130368</izvorni_sadrzaj>
    <derivirana_varijabla naziv="DomainObject.Predmet.StrankaNazivFormatedOIB_1">Hrvatski crveni križ - zajednica udruga društva Crvenog križa virovitičko-podravske županije u likvidaciji, Virovitica, OIB 27925239093,FINA,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Hrvatski crveni križ - zajednica udruga društva Crvenog križa virovitičko-podravske županije u likvidaciji, Virovitica</item>
      <item>FINA, RC ZAGREB, Podružnica Bjelovar</item>
    </izvorni_sadrzaj>
    <derivirana_varijabla naziv="DomainObject.Predmet.StrankaListFormated_1">
      <item>Hrvatski crveni križ - zajednica udruga društva Crvenog križa virovitičko-podravske županije u likvidaciji, Virovitica</item>
      <item>FINA, RC ZAGREB, Podružnica Bjelovar</item>
    </derivirana_varijabla>
  </DomainObject.Predmet.StrankaListFormated>
  <DomainObject.Predmet.StrankaListFormatedOIB>
    <izvorni_sadrzaj>
      <item>Hrvatski crveni križ - zajednica udruga društva Crvenog križa virovitičko-podravske županije u likvidaciji, Virovitica, OIB 27925239093</item>
      <item>FINA, RC ZAGREB, Podružnica Bjelovar, OIB 85821130368</item>
    </izvorni_sadrzaj>
    <derivirana_varijabla naziv="DomainObject.Predmet.StrankaListFormatedOIB_1">
      <item>Hrvatski crveni križ - zajednica udruga društva Crvenog križa virovitičko-podravske županije u likvidaciji, Virovitica, OIB 27925239093</item>
      <item>FINA, RC ZAGREB, Podružnica Bjelovar, OIB 85821130368</item>
    </derivirana_varijabla>
  </DomainObject.Predmet.StrankaListFormatedOIB>
  <DomainObject.Predmet.StrankaListFormatedWithAdress>
    <izvorni_sadrzaj>
      <item>Hrvatski crveni križ - zajednica udruga društva Crvenog križa virovitičko-podravske županije u likvidaciji, Virovitica, Gajeva 21, 33000 Virovitica</item>
      <item>FINA, RC ZAGREB, Podružnica Bjelovar, F. Supila 4, 43000 Bjelovar</item>
    </izvorni_sadrzaj>
    <derivirana_varijabla naziv="DomainObject.Predmet.StrankaListFormatedWithAdress_1">
      <item>Hrvatski crveni križ - zajednica udruga društva Crvenog križa virovitičko-podravske županije u likvidaciji, Virovitica, Gajeva 21, 33000 Virovitica</item>
      <item>FINA, RC ZAGREB, Podružnica Bjelovar, F. Supila 4, 43000 Bjelovar</item>
    </derivirana_varijabla>
  </DomainObject.Predmet.StrankaListFormatedWithAdress>
  <DomainObject.Predmet.StrankaListFormatedWithAdressOIB>
    <izvorni_sadrzaj>
      <item>Hrvatski crveni križ - zajednica udruga društva Crvenog križa virovitičko-podravske županije u likvidaciji, Virovitica, OIB 27925239093, Gajeva 21, 33000 Virovitica</item>
      <item>FINA, RC ZAGREB, Podružnica Bjelovar, OIB 85821130368, F. Supila 4, 43000 Bjelovar</item>
    </izvorni_sadrzaj>
    <derivirana_varijabla naziv="DomainObject.Predmet.StrankaListFormatedWithAdressOIB_1">
      <item>Hrvatski crveni križ - zajednica udruga društva Crvenog križa virovitičko-podravske županije u likvidaciji, Virovitica, OIB 27925239093, Gajeva 21, 33000 Virovitica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Hrvatski crveni križ - zajednica udruga društva Crvenog križa virovitičko-podravske županije u likvidaciji, Virovitica</item>
      <item>FINA, RC ZAGREB, Podružnica Bjelovar</item>
    </izvorni_sadrzaj>
    <derivirana_varijabla naziv="DomainObject.Predmet.StrankaListNazivFormated_1">
      <item>Hrvatski crveni križ - zajednica udruga društva Crvenog križa virovitičko-podravske županije u likvidaciji, Virovitica</item>
      <item>FINA, RC ZAGREB, Podružnica Bjelovar</item>
    </derivirana_varijabla>
  </DomainObject.Predmet.StrankaListNazivFormated>
  <DomainObject.Predmet.StrankaListNazivFormatedOIB>
    <izvorni_sadrzaj>
      <item>Hrvatski crveni križ - zajednica udruga društva Crvenog križa virovitičko-podravske županije u likvidaciji, Virovitica, OIB 27925239093</item>
      <item>FINA, RC ZAGREB, Podružnica Bjelovar, OIB 85821130368</item>
    </izvorni_sadrzaj>
    <derivirana_varijabla naziv="DomainObject.Predmet.StrankaListNazivFormatedOIB_1">
      <item>Hrvatski crveni križ - zajednica udruga društva Crvenog križa virovitičko-podravske županije u likvidaciji, Virovitica, OIB 27925239093</item>
      <item>FINA, RC ZAGREB, Podružnica Bjelovar, OIB 85821130368</item>
    </derivirana_varijabla>
  </DomainObject.Predmet.StrankaListNazivFormatedOIB>
  <DomainObject.Predmet.ProtuStrankaListFormated>
    <izvorni_sadrzaj>
      <item>"HRVATSKI CRVENI KRIŽ-ZAJEDNICA UDRUGA DRUŠTVA CRVENOG KRIŽA VIROVITIČKO-PODRAVSKE ŽUPANIJE" U LIKVIDACIJI, Virovitica</item>
    </izvorni_sadrzaj>
    <derivirana_varijabla naziv="DomainObject.Predmet.ProtuStrankaListFormated_1">
      <item>"HRVATSKI CRVENI KRIŽ-ZAJEDNICA UDRUGA DRUŠTVA CRVENOG KRIŽA VIROVITIČKO-PODRAVSKE ŽUPANIJE" U LIKVIDACIJI, Virovitica</item>
    </derivirana_varijabla>
  </DomainObject.Predmet.ProtuStrankaListFormated>
  <DomainObject.Predmet.ProtuStrankaListFormatedOIB>
    <izvorni_sadrzaj>
      <item>"HRVATSKI CRVENI KRIŽ-ZAJEDNICA UDRUGA DRUŠTVA CRVENOG KRIŽA VIROVITIČKO-PODRAVSKE ŽUPANIJE" U LIKVIDACIJI, Virovitica, OIB 25768593645</item>
    </izvorni_sadrzaj>
    <derivirana_varijabla naziv="DomainObject.Predmet.ProtuStrankaListFormatedOIB_1">
      <item>"HRVATSKI CRVENI KRIŽ-ZAJEDNICA UDRUGA DRUŠTVA CRVENOG KRIŽA VIROVITIČKO-PODRAVSKE ŽUPANIJE" U LIKVIDACIJI, Virovitica, OIB 25768593645</item>
    </derivirana_varijabla>
  </DomainObject.Predmet.ProtuStrankaListFormatedOIB>
  <DomainObject.Predmet.ProtuStrankaListFormatedWithAdress>
    <izvorni_sadrzaj>
      <item>"HRVATSKI CRVENI KRIŽ-ZAJEDNICA UDRUGA DRUŠTVA CRVENOG KRIŽA VIROVITIČKO-PODRAVSKE ŽUPANIJE" U LIKVIDACIJI, Virovitica, Gajeva 21, 33000 Virovitica</item>
    </izvorni_sadrzaj>
    <derivirana_varijabla naziv="DomainObject.Predmet.ProtuStrankaListFormatedWithAdress_1">
      <item>"HRVATSKI CRVENI KRIŽ-ZAJEDNICA UDRUGA DRUŠTVA CRVENOG KRIŽA VIROVITIČKO-PODRAVSKE ŽUPANIJE" U LIKVIDACIJI, Virovitica, Gajeva 21, 33000 Virovitica</item>
    </derivirana_varijabla>
  </DomainObject.Predmet.ProtuStrankaListFormatedWithAdress>
  <DomainObject.Predmet.ProtuStrankaListFormatedWithAdressOIB>
    <izvorni_sadrzaj>
      <item>"HRVATSKI CRVENI KRIŽ-ZAJEDNICA UDRUGA DRUŠTVA CRVENOG KRIŽA VIROVITIČKO-PODRAVSKE ŽUPANIJE" U LIKVIDACIJI, Virovitica, OIB 25768593645, Gajeva 21, 33000 Virovitica</item>
    </izvorni_sadrzaj>
    <derivirana_varijabla naziv="DomainObject.Predmet.ProtuStrankaListFormatedWithAdressOIB_1">
      <item>"HRVATSKI CRVENI KRIŽ-ZAJEDNICA UDRUGA DRUŠTVA CRVENOG KRIŽA VIROVITIČKO-PODRAVSKE ŽUPANIJE" U LIKVIDACIJI, Virovitica, OIB 25768593645, Gajeva 21, 33000 Virovitica</item>
    </derivirana_varijabla>
  </DomainObject.Predmet.ProtuStrankaListFormatedWithAdressOIB>
  <DomainObject.Predmet.ProtuStrankaListNazivFormated>
    <izvorni_sadrzaj>
      <item>"HRVATSKI CRVENI KRIŽ-ZAJEDNICA UDRUGA DRUŠTVA CRVENOG KRIŽA VIROVITIČKO-PODRAVSKE ŽUPANIJE" U LIKVIDACIJI, Virovitica</item>
    </izvorni_sadrzaj>
    <derivirana_varijabla naziv="DomainObject.Predmet.ProtuStrankaListNazivFormated_1">
      <item>"HRVATSKI CRVENI KRIŽ-ZAJEDNICA UDRUGA DRUŠTVA CRVENOG KRIŽA VIROVITIČKO-PODRAVSKE ŽUPANIJE" U LIKVIDACIJI, Virovitica</item>
    </derivirana_varijabla>
  </DomainObject.Predmet.ProtuStrankaListNazivFormated>
  <DomainObject.Predmet.ProtuStrankaListNazivFormatedOIB>
    <izvorni_sadrzaj>
      <item>"HRVATSKI CRVENI KRIŽ-ZAJEDNICA UDRUGA DRUŠTVA CRVENOG KRIŽA VIROVITIČKO-PODRAVSKE ŽUPANIJE" U LIKVIDACIJI, Virovitica, OIB 25768593645</item>
    </izvorni_sadrzaj>
    <derivirana_varijabla naziv="DomainObject.Predmet.ProtuStrankaListNazivFormatedOIB_1">
      <item>"HRVATSKI CRVENI KRIŽ-ZAJEDNICA UDRUGA DRUŠTVA CRVENOG KRIŽA VIROVITIČKO-PODRAVSKE ŽUPANIJE" U LIKVIDACIJI, Virovitica, OIB 25768593645</item>
    </derivirana_varijabla>
  </DomainObject.Predmet.ProtuStrankaListNazivFormatedOIB>
  <DomainObject.Predmet.OstaliListFormated>
    <izvorni_sadrzaj>
      <item>Darko Čupen</item>
    </izvorni_sadrzaj>
    <derivirana_varijabla naziv="DomainObject.Predmet.OstaliListFormated_1">
      <item>Darko Čupen</item>
    </derivirana_varijabla>
  </DomainObject.Predmet.OstaliListFormated>
  <DomainObject.Predmet.OstaliListFormatedOIB>
    <izvorni_sadrzaj>
      <item>Darko Čupen, OIB 25768593645</item>
    </izvorni_sadrzaj>
    <derivirana_varijabla naziv="DomainObject.Predmet.OstaliListFormatedOIB_1">
      <item>Darko Čupen, OIB 25768593645</item>
    </derivirana_varijabla>
  </DomainObject.Predmet.OstaliListFormatedOIB>
  <DomainObject.Predmet.OstaliListFormatedWithAdress>
    <izvorni_sadrzaj>
      <item>Darko Čupen, I.G. Kovačića 6., 33000 Virovitica</item>
    </izvorni_sadrzaj>
    <derivirana_varijabla naziv="DomainObject.Predmet.OstaliListFormatedWithAdress_1">
      <item>Darko Čupen, I.G. Kovačića 6., 33000 Virovitica</item>
    </derivirana_varijabla>
  </DomainObject.Predmet.OstaliListFormatedWithAdress>
  <DomainObject.Predmet.OstaliListFormatedWithAdressOIB>
    <izvorni_sadrzaj>
      <item>Darko Čupen, OIB 25768593645, I.G. Kovačića 6., 33000 Virovitica</item>
    </izvorni_sadrzaj>
    <derivirana_varijabla naziv="DomainObject.Predmet.OstaliListFormatedWithAdressOIB_1">
      <item>Darko Čupen, OIB 25768593645, I.G. Kovačića 6., 33000 Virovitica</item>
    </derivirana_varijabla>
  </DomainObject.Predmet.OstaliListFormatedWithAdressOIB>
  <DomainObject.Predmet.OstaliListNazivFormated>
    <izvorni_sadrzaj>
      <item>Darko Čupen</item>
    </izvorni_sadrzaj>
    <derivirana_varijabla naziv="DomainObject.Predmet.OstaliListNazivFormated_1">
      <item>Darko Čupen</item>
    </derivirana_varijabla>
  </DomainObject.Predmet.OstaliListNazivFormated>
  <DomainObject.Predmet.OstaliListNazivFormatedOIB>
    <izvorni_sadrzaj>
      <item>Darko Čupen, OIB 25768593645</item>
    </izvorni_sadrzaj>
    <derivirana_varijabla naziv="DomainObject.Predmet.OstaliListNazivFormatedOIB_1">
      <item>Darko Čupen, OIB 25768593645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St-83/2015-11</izvorni_sadrzaj>
    <derivirana_varijabla naziv="DomainObject.PoslovniBrojDokumenta_1">St-83/2015-11</derivirana_varijabla>
  </DomainObject.PoslovniBrojDokumenta>
  <DomainObject.Predmet.StrankaIDrugi>
    <izvorni_sadrzaj>Hrvatski crveni križ - zajednica udruga društva Crvenog križa virovitičko-podravske županije u likvidaciji, Virovitica i dr.</izvorni_sadrzaj>
    <derivirana_varijabla naziv="DomainObject.Predmet.StrankaIDrugi_1">Hrvatski crveni križ - zajednica udruga društva Crvenog križa virovitičko-podravske županije u likvidaciji, Virovitica i dr.</derivirana_varijabla>
  </DomainObject.Predmet.StrankaIDrugi>
  <DomainObject.Predmet.ProtustrankaIDrugi>
    <izvorni_sadrzaj>"HRVATSKI CRVENI KRIŽ-ZAJEDNICA UDRUGA DRUŠTVA CRVENOG KRIŽA VIROVITIČKO-PODRAVSKE ŽUPANIJE" U LIKVIDACIJI, Virovitica</izvorni_sadrzaj>
    <derivirana_varijabla naziv="DomainObject.Predmet.ProtustrankaIDrugi_1">"HRVATSKI CRVENI KRIŽ-ZAJEDNICA UDRUGA DRUŠTVA CRVENOG KRIŽA VIROVITIČKO-PODRAVSKE ŽUPANIJE" U LIKVIDACIJI, Virovitica</derivirana_varijabla>
  </DomainObject.Predmet.ProtustrankaIDrugi>
  <DomainObject.Predmet.StrankaIDrugiAdressOIB>
    <izvorni_sadrzaj>Hrvatski crveni križ - zajednica udruga društva Crvenog križa virovitičko-podravske županije u likvidaciji, Virovitica, OIB 27925239093, Gajeva 21, 33000 Virovitica i dr.</izvorni_sadrzaj>
    <derivirana_varijabla naziv="DomainObject.Predmet.StrankaIDrugiAdressOIB_1">Hrvatski crveni križ - zajednica udruga društva Crvenog križa virovitičko-podravske županije u likvidaciji, Virovitica, OIB 27925239093, Gajeva 21, 33000 Virovitica i dr.</derivirana_varijabla>
  </DomainObject.Predmet.StrankaIDrugiAdressOIB>
  <DomainObject.Predmet.ProtustrankaIDrugiAdressOIB>
    <izvorni_sadrzaj>"HRVATSKI CRVENI KRIŽ-ZAJEDNICA UDRUGA DRUŠTVA CRVENOG KRIŽA VIROVITIČKO-PODRAVSKE ŽUPANIJE" U LIKVIDACIJI, Virovitica, OIB 25768593645, Gajeva 21, 33000 Virovitica</izvorni_sadrzaj>
    <derivirana_varijabla naziv="DomainObject.Predmet.ProtustrankaIDrugiAdressOIB_1">"HRVATSKI CRVENI KRIŽ-ZAJEDNICA UDRUGA DRUŠTVA CRVENOG KRIŽA VIROVITIČKO-PODRAVSKE ŽUPANIJE" U LIKVIDACIJI, Virovitica, OIB 25768593645, Gajeva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crveni križ - zajednica udruga društva Crvenog križa virovitičko-podravske županije u likvidaciji, Virovitica</item>
      <item>"HRVATSKI CRVENI KRIŽ-ZAJEDNICA UDRUGA DRUŠTVA CRVENOG KRIŽA VIROVITIČKO-PODRAVSKE ŽUPANIJE" U LIKVIDACIJI, Virovitica</item>
      <item>FINA, RC ZAGREB, Podružnica Bjelovar</item>
      <item>Darko Čupen</item>
    </izvorni_sadrzaj>
    <derivirana_varijabla naziv="DomainObject.Predmet.SudioniciListNaziv_1">
      <item>Hrvatski crveni križ - zajednica udruga društva Crvenog križa virovitičko-podravske županije u likvidaciji, Virovitica</item>
      <item>"HRVATSKI CRVENI KRIŽ-ZAJEDNICA UDRUGA DRUŠTVA CRVENOG KRIŽA VIROVITIČKO-PODRAVSKE ŽUPANIJE" U LIKVIDACIJI, Virovitica</item>
      <item>FINA, RC ZAGREB, Podružnica Bjelovar</item>
      <item>Darko Čupen</item>
    </derivirana_varijabla>
  </DomainObject.Predmet.SudioniciListNaziv>
  <DomainObject.Predmet.SudioniciListAdressOIB>
    <izvorni_sadrzaj>
      <item>Hrvatski crveni križ - zajednica udruga društva Crvenog križa virovitičko-podravske županije u likvidaciji, Virovitica, OIB 27925239093, Gajeva 21,33000 Virovitica</item>
      <item>"HRVATSKI CRVENI KRIŽ-ZAJEDNICA UDRUGA DRUŠTVA CRVENOG KRIŽA VIROVITIČKO-PODRAVSKE ŽUPANIJE" U LIKVIDACIJI, Virovitica, OIB 25768593645, Gajeva 21,33000 Virovitica</item>
      <item>FINA, RC ZAGREB, Podružnica Bjelovar, OIB 85821130368, F. Supila 4,43000 Bjelovar</item>
      <item>Darko Čupen, OIB 25768593645, I.G. Kovačića 6.,33000 Virovitica</item>
    </izvorni_sadrzaj>
    <derivirana_varijabla naziv="DomainObject.Predmet.SudioniciListAdressOIB_1">
      <item>Hrvatski crveni križ - zajednica udruga društva Crvenog križa virovitičko-podravske županije u likvidaciji, Virovitica, OIB 27925239093, Gajeva 21,33000 Virovitica</item>
      <item>"HRVATSKI CRVENI KRIŽ-ZAJEDNICA UDRUGA DRUŠTVA CRVENOG KRIŽA VIROVITIČKO-PODRAVSKE ŽUPANIJE" U LIKVIDACIJI, Virovitica, OIB 25768593645, Gajeva 21,33000 Virovitica</item>
      <item>FINA, RC ZAGREB, Podružnica Bjelovar, OIB 85821130368, F. Supila 4,43000 Bjelovar</item>
      <item>Darko Čupen, OIB 25768593645, I.G. Kovačića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FE9C5-7AC9-4212-A264-A2A91CD0A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3410</properties:Characters>
  <properties:Lines>96</properties:Lines>
  <properties:Paragraphs>36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2016-02-17T11:21:00Z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St-83/2015-11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