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6f97" w14:paraId="44e6f97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D47252" w:rsidP="00DC7F94" w:rsidR="00871D16">
      <w:pPr>
        <w:ind w:left="6480"/>
        <w:jc w:val="right"/>
      </w:pPr>
      <w:r>
        <w:t>8. St- 176/14-8</w:t>
      </w:r>
      <w:r w:rsidR="00DC7F94">
        <w:t>5</w:t>
      </w:r>
    </w:p>
    <w:p w:rsidRDefault="00384899" w:rsidP="00384899" w:rsidR="00384899">
      <w:pPr>
        <w:ind w:firstLine="720" w:left="6480"/>
      </w:pPr>
    </w:p>
    <w:p w:rsidRDefault="00384899" w:rsidP="00DC7F94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DC7F94" w:rsidR="00871D16" w:rsidRPr="00903C04">
      <w:pPr>
        <w:jc w:val="center"/>
        <w:rPr>
          <w:b/>
        </w:rPr>
      </w:pPr>
    </w:p>
    <w:p w:rsidRDefault="00871D16" w:rsidP="00DC7F94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DC7F94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le, Koparska 37, 20. lip</w:t>
      </w:r>
      <w:r w:rsidR="00D73F8F">
        <w:t>nja</w:t>
      </w:r>
      <w:r w:rsidR="00BD2E98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DC7F94" w:rsidR="00F86943" w:rsidRPr="008E2CCE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DC7F94" w:rsidP="008E2CCE" w:rsidR="00DC7F94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DC7F94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D47252">
        <w:rPr>
          <w:b/>
        </w:rPr>
        <w:t>2.423.942,96</w:t>
      </w:r>
      <w:r w:rsidR="00D73F8F">
        <w:rPr>
          <w:b/>
        </w:rPr>
        <w:t xml:space="preserve">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</w:t>
      </w:r>
      <w:r w:rsidR="00DC7F94">
        <w:t xml:space="preserve"> </w:t>
      </w:r>
      <w:r>
        <w:t>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D47252">
        <w:rPr>
          <w:b/>
        </w:rPr>
        <w:t>2.853.296,92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D47252" w:rsidP="00DC7F94" w:rsidR="008E2CCE" w:rsidRPr="00716CA2">
      <w:pPr>
        <w:jc w:val="center"/>
        <w:rPr>
          <w:b/>
        </w:rPr>
      </w:pPr>
      <w:r>
        <w:rPr>
          <w:b/>
        </w:rPr>
        <w:t>21. sr</w:t>
      </w:r>
      <w:r w:rsidR="00D73F8F">
        <w:rPr>
          <w:b/>
        </w:rPr>
        <w:t>p</w:t>
      </w:r>
      <w:r w:rsidR="00BD2E98">
        <w:rPr>
          <w:b/>
        </w:rPr>
        <w:t>nja</w:t>
      </w:r>
      <w:r w:rsidR="00D73F8F">
        <w:rPr>
          <w:b/>
        </w:rPr>
        <w:t xml:space="preserve"> 2016. u 11,0</w:t>
      </w:r>
      <w:r w:rsidR="008E2CCE" w:rsidRPr="00716CA2">
        <w:rPr>
          <w:b/>
        </w:rPr>
        <w:t>0 sati.</w:t>
      </w:r>
    </w:p>
    <w:p w:rsidRDefault="008E2CCE" w:rsidP="00DC7F94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D73F8F">
        <w:t>ke, koje su najkasnije na dan 10. lip</w:t>
      </w:r>
      <w:r w:rsidR="00BD2E98">
        <w:t>nja</w:t>
      </w:r>
      <w:r w:rsidR="00F24DF6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DC7F94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DC7F94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D47252">
        <w:t xml:space="preserve">šestom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D47252">
        <w:t>28. travnja</w:t>
      </w:r>
      <w:r w:rsidR="00D73F8F">
        <w:t xml:space="preserve"> 2016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D47252">
        <w:t>269.327,00</w:t>
      </w:r>
      <w:r w:rsidR="00BD2E98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D47252">
        <w:t>317.033,00</w:t>
      </w:r>
      <w:r w:rsidR="00BD2E98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D47252">
        <w:t>Rijeci 20</w:t>
      </w:r>
      <w:r w:rsidR="00F73D76">
        <w:t xml:space="preserve">. </w:t>
      </w:r>
      <w:r w:rsidR="00D47252">
        <w:t>lip</w:t>
      </w:r>
      <w:r w:rsidR="00D73F8F">
        <w:t>nja</w:t>
      </w:r>
      <w:r w:rsidR="0080681C">
        <w:t xml:space="preserve"> </w:t>
      </w:r>
      <w:r w:rsidR="00BD2E98">
        <w:t>2016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DC7F94">
        <w:tab/>
      </w:r>
      <w:r w:rsidR="00DC7F94">
        <w:tab/>
      </w:r>
      <w:r w:rsidR="00DC7F94">
        <w:tab/>
      </w:r>
      <w:r w:rsidR="00DC7F94">
        <w:tab/>
      </w:r>
      <w:r>
        <w:t>S</w:t>
      </w:r>
      <w:r w:rsidR="00DC7F94">
        <w:t>utkinja:</w:t>
      </w:r>
    </w:p>
    <w:p w:rsidRDefault="00DC7F94" w:rsidP="00F86943" w:rsidR="00384899" w:rsidRPr="002048C5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>
        <w:t xml:space="preserve">       </w:t>
      </w:r>
      <w:r w:rsidR="00384899">
        <w:t>E</w:t>
      </w:r>
      <w:r>
        <w:t>ma</w:t>
      </w:r>
      <w:r w:rsidR="00384899">
        <w:t xml:space="preserve"> B</w:t>
      </w:r>
      <w:r>
        <w:t xml:space="preserve">rdovčak 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DC7F94" w:rsidP="00F86943" w:rsidR="00DC7F94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DC7F94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D47252" w:rsidP="00F86943" w:rsidR="00F86943">
      <w:pPr>
        <w:jc w:val="both"/>
      </w:pPr>
      <w:r>
        <w:t>1</w:t>
      </w:r>
      <w:r w:rsidR="00F86943">
        <w:t xml:space="preserve">. </w:t>
      </w:r>
      <w:r w:rsidR="00F86943" w:rsidRPr="002048C5">
        <w:t xml:space="preserve">stečajnom upravitelju </w:t>
      </w:r>
    </w:p>
    <w:p w:rsidRDefault="00D47252" w:rsidP="00F86943" w:rsidR="00F86943">
      <w:pPr>
        <w:jc w:val="both"/>
      </w:pPr>
      <w:r>
        <w:t>2</w:t>
      </w:r>
      <w:r w:rsidR="00F86943">
        <w:t xml:space="preserve">. </w:t>
      </w:r>
      <w:r w:rsidR="00F73D76">
        <w:t>e-</w:t>
      </w:r>
      <w:r w:rsidR="00F86943">
        <w:t xml:space="preserve">oglasna ploča </w:t>
      </w:r>
    </w:p>
    <w:p w:rsidRDefault="00BD2E98" w:rsidP="00F86943" w:rsidR="00BD2E98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DC7F94"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2DC" w:rsidR="00FD22DC">
      <w:r>
        <w:separator/>
      </w:r>
    </w:p>
  </w:endnote>
  <w:endnote w:id="0" w:type="continuationSeparator">
    <w:p w:rsidRDefault="00FD22DC" w:rsidR="00FD2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2DC" w:rsidR="00FD22DC">
      <w:r>
        <w:separator/>
      </w:r>
    </w:p>
  </w:footnote>
  <w:footnote w:id="0" w:type="continuationSeparator">
    <w:p w:rsidRDefault="00FD22DC" w:rsidR="00FD2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0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B60" w:rsidP="00A45EAD" w:rsidR="00EC1B6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C1B60" w:rsidP="00210E4E" w:rsidR="00EC1B60" w:rsidRPr="00EC1B60">
    <w:pPr>
      <w:rPr>
        <w:sz w:val="20"/>
        <w:szCs w:val="20"/>
      </w:rPr>
    </w:pPr>
    <w:r w:rsidRPr="00EC1B60">
      <w:rPr>
        <w:rFonts w:eastAsia="MS Mincho"/>
        <w:sz w:val="20"/>
        <w:szCs w:val="20"/>
      </w:rPr>
      <w:t>REPUBLIKA HRVATSKA</w:t>
    </w:r>
  </w:p>
  <w:p w:rsidRDefault="00EC1B60" w:rsidP="00210E4E" w:rsidR="00EC1B60" w:rsidRPr="00EC1B60">
    <w:pPr>
      <w:rPr>
        <w:sz w:val="20"/>
        <w:szCs w:val="20"/>
      </w:rPr>
    </w:pPr>
    <w:r w:rsidRPr="00EC1B60">
      <w:rPr>
        <w:rFonts w:eastAsia="MS Mincho"/>
        <w:sz w:val="20"/>
        <w:szCs w:val="20"/>
      </w:rPr>
      <w:t>TRGOVAČKI SUD U RIJECI</w:t>
    </w:r>
  </w:p>
  <w:p w:rsidRDefault="00EC1B60" w:rsidP="00A45EAD" w:rsidR="00EC1B60" w:rsidRPr="00EC1B60">
    <w:pPr>
      <w:rPr>
        <w:rFonts w:eastAsia="MS Mincho"/>
        <w:sz w:val="20"/>
        <w:szCs w:val="20"/>
      </w:rPr>
    </w:pPr>
    <w:r w:rsidRPr="00EC1B6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686C"/>
    <w:rsid w:val="001547B4"/>
    <w:rsid w:val="001722BC"/>
    <w:rsid w:val="00255C20"/>
    <w:rsid w:val="00384899"/>
    <w:rsid w:val="00410A48"/>
    <w:rsid w:val="004A3918"/>
    <w:rsid w:val="004B27BB"/>
    <w:rsid w:val="004B7F3F"/>
    <w:rsid w:val="004E5469"/>
    <w:rsid w:val="004F022B"/>
    <w:rsid w:val="00553646"/>
    <w:rsid w:val="005C7F65"/>
    <w:rsid w:val="006167FF"/>
    <w:rsid w:val="00672B61"/>
    <w:rsid w:val="00673B32"/>
    <w:rsid w:val="00716CA2"/>
    <w:rsid w:val="007A6843"/>
    <w:rsid w:val="007B3F07"/>
    <w:rsid w:val="0080681C"/>
    <w:rsid w:val="00871D16"/>
    <w:rsid w:val="008877E3"/>
    <w:rsid w:val="008B05F8"/>
    <w:rsid w:val="008D33D3"/>
    <w:rsid w:val="008E2CCE"/>
    <w:rsid w:val="00924EE7"/>
    <w:rsid w:val="0093197C"/>
    <w:rsid w:val="00972670"/>
    <w:rsid w:val="009A6B8C"/>
    <w:rsid w:val="00A70122"/>
    <w:rsid w:val="00B35C06"/>
    <w:rsid w:val="00B639DE"/>
    <w:rsid w:val="00BD2E98"/>
    <w:rsid w:val="00BD4D2C"/>
    <w:rsid w:val="00D47252"/>
    <w:rsid w:val="00D710E7"/>
    <w:rsid w:val="00D73F8F"/>
    <w:rsid w:val="00DB06B8"/>
    <w:rsid w:val="00DC7F94"/>
    <w:rsid w:val="00E041BA"/>
    <w:rsid w:val="00EC1B60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Tekstbalonia" w:type="paragraph">
    <w:name w:val="Balloon Text"/>
    <w:basedOn w:val="Normal"/>
    <w:link w:val="TekstbaloniaChar"/>
    <w:rsid w:val="00EC1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B6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EC1B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1B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0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0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0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0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Tekstbalonia" w:type="paragraph">
    <w:name w:val="Balloon Text"/>
    <w:basedOn w:val="Normal"/>
    <w:link w:val="TekstbaloniaChar"/>
    <w:rsid w:val="00EC1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B6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EC1B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1B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0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0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0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0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807</properties:Words>
  <properties:Characters>4167</properties:Characters>
  <properties:Lines>109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2016-06-21T07:18:00Z</dcterms:created>
  <dc:creator>nmarkovic</dc:creator>
  <cp:lastModifiedBy>Renata Valić</cp:lastModifiedBy>
  <cp:lastPrinted>2016-06-21T07:21:00Z</cp:lastPrinted>
  <dcterms:modified xmlns:xsi="http://www.w3.org/2001/XMLSchema-instance" xsi:type="dcterms:W3CDTF">2016-06-21T07:25:00Z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