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272c" w14:paraId="083272c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>Broj: 6 St-</w:t>
      </w:r>
      <w:r w:rsidR="00A37A39">
        <w:t>707</w:t>
      </w:r>
      <w:r w:rsidR="002E2049">
        <w:t>/16-</w:t>
      </w:r>
      <w:r w:rsidR="00FC7984">
        <w:t>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A37A39">
        <w:t xml:space="preserve">AUTO SERVIS JOLE j.d.o.o., Feričanci, Dore Pejačević 105, OIB: 58038782632, MBS: 030153632, </w:t>
      </w:r>
      <w:r w:rsidR="00951975">
        <w:t xml:space="preserve">dana </w:t>
      </w:r>
      <w:r w:rsidR="00A37A39">
        <w:t>27</w:t>
      </w:r>
      <w:r w:rsidR="00951975">
        <w:t xml:space="preserve">. </w:t>
      </w:r>
      <w:r w:rsidR="009779B7">
        <w:t>veljače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A37A39">
        <w:t>Josip Knezović, OIB: 83584631635, Feričanci, D. Pejačević 105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A37A39">
        <w:rPr>
          <w:b/>
        </w:rPr>
        <w:t>4</w:t>
      </w:r>
      <w:r w:rsidR="000E06CF" w:rsidRPr="000E06CF">
        <w:rPr>
          <w:b/>
        </w:rPr>
        <w:t>.</w:t>
      </w:r>
      <w:r w:rsidR="00A37A39">
        <w:rPr>
          <w:b/>
        </w:rPr>
        <w:t>5</w:t>
      </w:r>
      <w:r w:rsidR="008F634B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37A39">
        <w:rPr>
          <w:b/>
        </w:rPr>
        <w:t>707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37A39">
        <w:t>Josip Knezović, OIB: 83584631635, Feričanci, D. Pejačević 105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37A39">
        <w:rPr>
          <w:b/>
        </w:rPr>
        <w:t>4</w:t>
      </w:r>
      <w:r w:rsidR="009779B7">
        <w:rPr>
          <w:b/>
        </w:rPr>
        <w:t>.</w:t>
      </w:r>
      <w:r w:rsidR="00A37A39">
        <w:rPr>
          <w:b/>
        </w:rPr>
        <w:t>500</w:t>
      </w:r>
      <w:r w:rsidRPr="00050FF8">
        <w:rPr>
          <w:b/>
        </w:rPr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37A39">
        <w:rPr>
          <w:b/>
        </w:rPr>
        <w:t>707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37A39">
        <w:t>Josipu Knezović, OIB: 83584631635, Feričanci, D. Pejačević 105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A37A39">
        <w:t>Josip Knezović, OIB: 83584631635, Feričanci, D. Pejačević 105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FE27D0" w:rsidR="00FE27D0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6 St-</w:t>
      </w:r>
      <w:r w:rsidR="00A37A39">
        <w:t>707</w:t>
      </w:r>
      <w:r w:rsidR="00FE27D0">
        <w:t>/16-</w:t>
      </w:r>
      <w:r w:rsidR="00FC7984">
        <w:t>9</w:t>
      </w:r>
      <w:bookmarkStart w:name="_GoBack" w:id="0"/>
      <w:bookmarkEnd w:id="0"/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>
        <w:rPr>
          <w:bCs/>
        </w:rPr>
        <w:t>21</w:t>
      </w:r>
      <w:r w:rsidRPr="00C119CF">
        <w:rPr>
          <w:bCs/>
        </w:rPr>
        <w:t xml:space="preserve">. ožujka 2016. g. podnijela ovom sudu prijedlog za pokretanje stečajnog postupka nad dužnikom </w:t>
      </w:r>
      <w:r>
        <w:t>AUTO SERVIS JOLE j.d.o.o., Feričanci, Dore Pejačević 105, OIB: 58038782632, MBS: 030153632</w:t>
      </w:r>
      <w:r w:rsidRPr="00C119CF">
        <w:rPr>
          <w:bCs/>
        </w:rPr>
        <w:t>, 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 xml:space="preserve">Zaključkom St-707/16 od 22. rujna 2016. g. pozvana je osoba za zastupanje dužnika Josip Knezović, OIB: 83584631635, Feričanci, D. Pejačević 105, na uplatu predujma u iznosu od 1.000,00 kn u Fond za namirenje troškova stečajnog postupka te zaključkom broj St-707/16 od 9. siječnja 2017. g. na uplatu dodatnog iznosa predujma u iznosu od 3.500,00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 xml:space="preserve">Zaključak St-707/16 od 22.9.2016. g. osoba ovlaštena za zastupanje dužnika Josip Knezović, OIB: 83584631635, Feričanci, D. Pejačević 105 je zaprimio dana 27. rujna 2016. g. te Zaključak od 9.1.2017.g.  zaprimio je 11.1.2017. g. a što je utvrđeno uvidom u povratnice koje se nalaze u spisu,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A37A39">
        <w:t>27</w:t>
      </w:r>
      <w:r w:rsidR="000E06CF">
        <w:t xml:space="preserve">. </w:t>
      </w:r>
      <w:r w:rsidR="007532AC">
        <w:t>veljače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A37A39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 xml:space="preserve">. </w:t>
      </w:r>
      <w:r w:rsidR="00A37A39">
        <w:t>Josip Knezović, Feričanci, D. Pejačević 105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A37A39" w:rsidP="007E6D1A" w:rsidR="007E6D1A">
      <w:pPr>
        <w:numPr>
          <w:ilvl w:val="0"/>
          <w:numId w:val="11"/>
        </w:numPr>
      </w:pPr>
      <w:r>
        <w:t>27</w:t>
      </w:r>
      <w:r w:rsidR="007532AC">
        <w:t>/3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9FA" w:rsidP="00C06AA6" w:rsidR="008739FA">
      <w:r>
        <w:separator/>
      </w:r>
    </w:p>
  </w:endnote>
  <w:endnote w:id="0" w:type="continuationSeparator">
    <w:p w:rsidRDefault="008739FA" w:rsidP="00C06AA6" w:rsidR="00873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9FA" w:rsidP="00C06AA6" w:rsidR="008739FA">
      <w:r>
        <w:separator/>
      </w:r>
    </w:p>
  </w:footnote>
  <w:footnote w:id="0" w:type="continuationSeparator">
    <w:p w:rsidRDefault="008739FA" w:rsidP="00C06AA6" w:rsidR="00873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798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95D67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39FA"/>
    <w:rsid w:val="00875548"/>
    <w:rsid w:val="008A66B9"/>
    <w:rsid w:val="008D3E2B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068E"/>
    <w:rsid w:val="00A37A3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23A86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C7984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A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A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St-707/2016-9</izvorni_sadrzaj>
    <derivirana_varijabla naziv="DomainObject.Oznaka_1">St-707/2016-9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JOLE jednostavno društvo s ograničenom odgovornošću za usluge</izvorni_sadrzaj>
    <derivirana_varijabla naziv="DomainObject.Predmet.ProtustrankaFormated_1">  AUTO SERVIS JOLE jednostavno društvo s ograničenom odgovornošću za usluge</derivirana_varijabla>
  </DomainObject.Predmet.ProtustrankaFormated>
  <DomainObject.Predmet.ProtustrankaFormatedOIB>
    <izvorni_sadrzaj>  AUTO SERVIS JOLE jednostavno društvo s ograničenom odgovornošću za usluge, OIB 58038782632</izvorni_sadrzaj>
    <derivirana_varijabla naziv="DomainObject.Predmet.ProtustrankaFormatedOIB_1">  AUTO SERVIS JOLE jednostavno društvo s ograničenom odgovornošću za usluge, OIB 58038782632</derivirana_varijabla>
  </DomainObject.Predmet.ProtustrankaFormatedOIB>
  <DomainObject.Predmet.ProtustrankaFormatedWithAdress>
    <izvorni_sadrzaj> AUTO SERVIS JOLE jednostavno društvo s ograničenom odgovornošću za usluge, Dore Pejačević 105, 31512 Feričanci</izvorni_sadrzaj>
    <derivirana_varijabla naziv="DomainObject.Predmet.ProtustrankaFormatedWithAdress_1"> AUTO SERVIS JOLE jednostavno društvo s ograničenom odgovornošću za usluge, Dore Pejačević 105, 31512 Feričanci</derivirana_varijabla>
  </DomainObject.Predmet.ProtustrankaFormatedWithAdress>
  <DomainObject.Predmet.ProtustrankaFormatedWithAdressOIB>
    <izvorni_sadrzaj> AUTO SERVIS JOLE jednostavno društvo s ograničenom odgovornošću za usluge, OIB 58038782632, Dore Pejačević 105, 31512 Feričanci</izvorni_sadrzaj>
    <derivirana_varijabla naziv="DomainObject.Predmet.ProtustrankaFormatedWithAdressOIB_1"> AUTO SERVIS JOLE jednostavno društvo s ograničenom odgovornošću za usluge, OIB 58038782632, Dore Pejačević 105, 31512 Feričanci</derivirana_varijabla>
  </DomainObject.Predmet.ProtustrankaFormatedWithAdressOIB>
  <DomainObject.Predmet.ProtustrankaWithAdress>
    <izvorni_sadrzaj>AUTO SERVIS JOLE jednostavno društvo s ograničenom odgovornošću za usluge Dore Pejačević 105, 31512 Feričanci</izvorni_sadrzaj>
    <derivirana_varijabla naziv="DomainObject.Predmet.ProtustrankaWithAdress_1">AUTO SERVIS JOLE jednostavno društvo s ograničenom odgovornošću za usluge Dore Pejačević 105, 31512 Feričanci</derivirana_varijabla>
  </DomainObject.Predmet.ProtustrankaWithAdress>
  <DomainObject.Predmet.ProtustrankaWithAdressOIB>
    <izvorni_sadrzaj>AUTO SERVIS JOLE jednostavno društvo s ograničenom odgovornošću za usluge, OIB 58038782632, Dore Pejačević 105, 31512 Feričanci</izvorni_sadrzaj>
    <derivirana_varijabla naziv="DomainObject.Predmet.ProtustrankaWithAdressOIB_1">AUTO SERVIS JOLE jednostavno društvo s ograničenom odgovornošću za usluge, OIB 58038782632, Dore Pejačević 105, 31512 Feričanci</derivirana_varijabla>
  </DomainObject.Predmet.ProtustrankaWithAdressOIB>
  <DomainObject.Predmet.ProtustrankaNazivFormated>
    <izvorni_sadrzaj>AUTO SERVIS JOLE jednostavno društvo s ograničenom odgovornošću za usluge</izvorni_sadrzaj>
    <derivirana_varijabla naziv="DomainObject.Predmet.ProtustrankaNazivFormated_1">AUTO SERVIS JOLE jednostavno društvo s ograničenom odgovornošću za usluge</derivirana_varijabla>
  </DomainObject.Predmet.ProtustrankaNazivFormated>
  <DomainObject.Predmet.ProtustrankaNazivFormatedOIB>
    <izvorni_sadrzaj>AUTO SERVIS JOLE jednostavno društvo s ograničenom odgovornošću za usluge, OIB 58038782632</izvorni_sadrzaj>
    <derivirana_varijabla naziv="DomainObject.Predmet.ProtustrankaNazivFormatedOIB_1">AUTO SERVIS JOLE jednostavno društvo s ograničenom odgovornošću za usluge, OIB 58038782632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58038782632</izvorni_sadrzaj>
    <derivirana_varijabla naziv="DomainObject.Predmet.StrankaFormatedOIB_1">  FINA RC OSIJEK, OIB 58038782632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58038782632</izvorni_sadrzaj>
    <derivirana_varijabla naziv="DomainObject.Predmet.StrankaFormatedWithAdressOIB_1"> FINA RC OSIJEK, OIB 58038782632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58038782632</izvorni_sadrzaj>
    <derivirana_varijabla naziv="DomainObject.Predmet.StrankaWithAdressOIB_1">FINA RC OSIJEK, OIB 58038782632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58038782632</izvorni_sadrzaj>
    <derivirana_varijabla naziv="DomainObject.Predmet.StrankaNazivFormatedOIB_1">FINA RC OSIJEK, OIB 58038782632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58038782632</item>
    </izvorni_sadrzaj>
    <derivirana_varijabla naziv="DomainObject.Predmet.StrankaListFormatedOIB_1">
      <item>FINA RC OSIJEK, OIB 58038782632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58038782632</item>
    </izvorni_sadrzaj>
    <derivirana_varijabla naziv="DomainObject.Predmet.StrankaListFormatedWithAdressOIB_1">
      <item>FINA RC OSIJEK, OIB 58038782632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58038782632</item>
    </izvorni_sadrzaj>
    <derivirana_varijabla naziv="DomainObject.Predmet.StrankaListNazivFormatedOIB_1">
      <item>FINA RC OSIJEK, OIB 58038782632</item>
    </derivirana_varijabla>
  </DomainObject.Predmet.StrankaListNazivFormatedOIB>
  <DomainObject.Predmet.ProtuStrankaListFormated>
    <izvorni_sadrzaj>
      <item>AUTO SERVIS JOLE jednostavno društvo s ograničenom odgovornošću za usluge</item>
    </izvorni_sadrzaj>
    <derivirana_varijabla naziv="DomainObject.Predmet.ProtuStrankaListFormated_1">
      <item>AUTO SERVIS JOLE jednostavno društvo s ograničenom odgovornošću za usluge</item>
    </derivirana_varijabla>
  </DomainObject.Predmet.ProtuStrankaListFormated>
  <DomainObject.Predmet.ProtuStrankaListFormatedOIB>
    <izvorni_sadrzaj>
      <item>AUTO SERVIS JOLE jednostavno društvo s ograničenom odgovornošću za usluge, OIB 58038782632</item>
    </izvorni_sadrzaj>
    <derivirana_varijabla naziv="DomainObject.Predmet.ProtuStrankaListFormatedOIB_1">
      <item>AUTO SERVIS JOLE jednostavno društvo s ograničenom odgovornošću za usluge, OIB 58038782632</item>
    </derivirana_varijabla>
  </DomainObject.Predmet.ProtuStrankaListFormatedOIB>
  <DomainObject.Predmet.ProtuStrankaListFormatedWithAdress>
    <izvorni_sadrzaj>
      <item>AUTO SERVIS JOLE jednostavno društvo s ograničenom odgovornošću za usluge, Dore Pejačević 105, 31512 Feričanci</item>
    </izvorni_sadrzaj>
    <derivirana_varijabla naziv="DomainObject.Predmet.ProtuStrankaListFormatedWithAdress_1">
      <item>AUTO SERVIS JOLE jednostavno društvo s ograničenom odgovornošću za usluge, Dore Pejačević 105, 31512 Feričanci</item>
    </derivirana_varijabla>
  </DomainObject.Predmet.ProtuStrankaListFormatedWithAdress>
  <DomainObject.Predmet.ProtuStrankaListFormatedWithAdressOIB>
    <izvorni_sadrzaj>
      <item>AUTO SERVIS JOLE jednostavno društvo s ograničenom odgovornošću za usluge, OIB 58038782632, Dore Pejačević 105, 31512 Feričanci</item>
    </izvorni_sadrzaj>
    <derivirana_varijabla naziv="DomainObject.Predmet.ProtuStrankaListFormatedWithAdressOIB_1">
      <item>AUTO SERVIS JOLE jednostavno društvo s ograničenom odgovornošću za usluge, OIB 58038782632, Dore Pejačević 105, 31512 Feričanci</item>
    </derivirana_varijabla>
  </DomainObject.Predmet.ProtuStrankaListFormatedWithAdressOIB>
  <DomainObject.Predmet.ProtuStrankaListNazivFormated>
    <izvorni_sadrzaj>
      <item>AUTO SERVIS JOLE jednostavno društvo s ograničenom odgovornošću za usluge</item>
    </izvorni_sadrzaj>
    <derivirana_varijabla naziv="DomainObject.Predmet.ProtuStrankaListNazivFormated_1">
      <item>AUTO SERVIS JOLE jednostavno društvo s ograničenom odgovornošću za usluge</item>
    </derivirana_varijabla>
  </DomainObject.Predmet.ProtuStrankaListNazivFormated>
  <DomainObject.Predmet.ProtuStrankaListNazivFormatedOIB>
    <izvorni_sadrzaj>
      <item>AUTO SERVIS JOLE jednostavno društvo s ograničenom odgovornošću za usluge, OIB 58038782632</item>
    </izvorni_sadrzaj>
    <derivirana_varijabla naziv="DomainObject.Predmet.ProtuStrankaListNazivFormatedOIB_1">
      <item>AUTO SERVIS JOLE jednostavno društvo s ograničenom odgovornošću za usluge, OIB 58038782632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St-707/2016-9</izvorni_sadrzaj>
    <derivirana_varijabla naziv="DomainObject.PoslovniBrojDokumenta_1">St-707/2016-9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JOLE jednostavno društvo s ograničenom odgovornošću za usluge</izvorni_sadrzaj>
    <derivirana_varijabla naziv="DomainObject.Predmet.ProtustrankaIDrugi_1">AUTO SERVIS JOLE jednostavno društvo s ograničenom odgovornošću za usluge</derivirana_varijabla>
  </DomainObject.Predmet.ProtustrankaIDrugi>
  <DomainObject.Predmet.StrankaIDrugiAdressOIB>
    <izvorni_sadrzaj>FINA RC OSIJEK, OIB 58038782632</izvorni_sadrzaj>
    <derivirana_varijabla naziv="DomainObject.Predmet.StrankaIDrugiAdressOIB_1">FINA RC OSIJEK, OIB 58038782632</derivirana_varijabla>
  </DomainObject.Predmet.StrankaIDrugiAdressOIB>
  <DomainObject.Predmet.ProtustrankaIDrugiAdressOIB>
    <izvorni_sadrzaj>AUTO SERVIS JOLE jednostavno društvo s ograničenom odgovornošću za usluge, OIB 58038782632, Dore Pejačević 105, 31512 Feričanci</izvorni_sadrzaj>
    <derivirana_varijabla naziv="DomainObject.Predmet.ProtustrankaIDrugiAdressOIB_1">AUTO SERVIS JOLE jednostavno društvo s ograničenom odgovornošću za usluge, OIB 58038782632, Dore Pejačević 105,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JOLE jednostavno društvo s ograničenom odgovornošću za usluge</item>
    </izvorni_sadrzaj>
    <derivirana_varijabla naziv="DomainObject.Predmet.SudioniciListNaziv_1">
      <item>FINA RC OSIJEK</item>
      <item>AUTO SERVIS JOLE jednostavno društvo s ograničenom odgovornošću za usluge</item>
    </derivirana_varijabla>
  </DomainObject.Predmet.SudioniciListNaziv>
  <DomainObject.Predmet.SudioniciListAdressOIB>
    <izvorni_sadrzaj>
      <item>FINA RC OSIJEK, OIB 58038782632</item>
      <item>AUTO SERVIS JOLE jednostavno društvo s ograničenom odgovornošću za usluge, OIB 58038782632, Dore Pejačević 105,31512 Feričanci</item>
    </izvorni_sadrzaj>
    <derivirana_varijabla naziv="DomainObject.Predmet.SudioniciListAdressOIB_1">
      <item>FINA RC OSIJEK, OIB 58038782632</item>
      <item>AUTO SERVIS JOLE jednostavno društvo s ograničenom odgovornošću za usluge, OIB 58038782632, Dore Pejačević 105,31512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58038782632</item>
      <item>, OIB 58038782632</item>
    </izvorni_sadrzaj>
    <derivirana_varijabla naziv="DomainObject.Predmet.SudioniciListNazivOIB_1">
      <item>, OIB 58038782632</item>
      <item>, OIB 58038782632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69672-0359-4870-81CF-F7CB14155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3347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2017-02-27T07:54:00Z</dcterms:created>
  <dc:creator>Korisnik</dc:creator>
  <cp:lastModifiedBy>Snježana Markotić Jurić</cp:lastModifiedBy>
  <cp:lastPrinted>2017-02-27T07:54:00Z</cp:lastPrinted>
  <dcterms:modified xmlns:xsi="http://www.w3.org/2001/XMLSchema-instance" xsi:type="dcterms:W3CDTF">2017-02-27T08:02:00Z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St-707/2016-9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