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be9d" w14:paraId="4eabe9d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A5EAC">
        <w:t>521</w:t>
      </w:r>
      <w:r w:rsidR="00C27061">
        <w:t>/2017</w:t>
      </w:r>
      <w:r w:rsidR="0039730F">
        <w:t>-</w:t>
      </w:r>
      <w:r w:rsidR="007A5EAC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A5EAC">
        <w:t>IN TEKSTIL j.</w:t>
      </w:r>
      <w:r w:rsidR="007A5EAC" w:rsidRPr="005D3532">
        <w:t>d.o.o.</w:t>
      </w:r>
      <w:r w:rsidR="007A5EAC">
        <w:t xml:space="preserve"> za trgovinu i djelatnost turističke agencije</w:t>
      </w:r>
      <w:r w:rsidR="007A5EAC" w:rsidRPr="005D3532">
        <w:t xml:space="preserve">, Zadar, </w:t>
      </w:r>
      <w:r w:rsidR="007A5EAC">
        <w:t>Zrinsko Frankopanska 14</w:t>
      </w:r>
      <w:r w:rsidR="007A5EAC" w:rsidRPr="005D3532">
        <w:t xml:space="preserve">, OIB: </w:t>
      </w:r>
      <w:r w:rsidR="007A5EAC">
        <w:t>81916134010</w:t>
      </w:r>
      <w:r>
        <w:t xml:space="preserve">, zastupanom po </w:t>
      </w:r>
      <w:r w:rsidR="00A416C6" w:rsidRPr="004722C7">
        <w:t xml:space="preserve">članu uprave </w:t>
      </w:r>
      <w:r w:rsidR="007A5EAC">
        <w:t>Ivi Storeliju</w:t>
      </w:r>
      <w:r w:rsidR="007A5EAC" w:rsidRPr="005D3532">
        <w:t xml:space="preserve"> iz </w:t>
      </w:r>
      <w:r w:rsidR="007A5EAC">
        <w:t>Zadra</w:t>
      </w:r>
      <w:r>
        <w:t xml:space="preserve">,  </w:t>
      </w:r>
      <w:r w:rsidR="00325166">
        <w:t>31</w:t>
      </w:r>
      <w:r w:rsidR="00B7471E">
        <w:t>. siječnja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211A">
        <w:rPr>
          <w:b/>
        </w:rPr>
        <w:t>22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E3211A">
        <w:rPr>
          <w:b/>
        </w:rPr>
        <w:t>veljače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7A5EAC">
        <w:rPr>
          <w:b/>
        </w:rPr>
        <w:t>40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7A5EAC">
        <w:t>Ivo Storeli</w:t>
      </w:r>
      <w:r w:rsidR="007A5EAC" w:rsidRPr="005D3532">
        <w:t xml:space="preserve"> iz </w:t>
      </w:r>
      <w:r w:rsidR="007A5EAC">
        <w:t>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7A5EAC">
        <w:t>Ivo Storeli iz Zadra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7A5EAC">
        <w:t>IN TEKSTIL j.</w:t>
      </w:r>
      <w:r w:rsidR="007A5EAC" w:rsidRPr="005D3532">
        <w:t>d.o.o.</w:t>
      </w:r>
      <w:r w:rsidR="007A5EAC">
        <w:t xml:space="preserve"> za trgovinu i djelatnost turističke agencije</w:t>
      </w:r>
      <w:r w:rsidR="007A5EAC" w:rsidRPr="005D3532">
        <w:t>, Zadar</w:t>
      </w:r>
      <w:r w:rsidR="00C6393F">
        <w:t xml:space="preserve">. Postupajući po prijedlogu sud je objavio oglas u smislu odredbe članka 430. Stečajnog zakona postupajući temeljem kojeg je Republika Hrvatska, Ministarstvo financija, Porezna uprava, Područni ured Dalmacija podnijela prijedlog za </w:t>
      </w:r>
      <w:r w:rsidR="00C6393F">
        <w:lastRenderedPageBreak/>
        <w:t>pokretanje steč</w:t>
      </w:r>
      <w:r w:rsidR="00E3211A">
        <w:t>ajnog postupka te je rješenjem 6</w:t>
      </w:r>
      <w:r w:rsidR="00C6393F">
        <w:t xml:space="preserve"> St-</w:t>
      </w:r>
      <w:r w:rsidR="007A5EAC">
        <w:t>371</w:t>
      </w:r>
      <w:r w:rsidR="00C6393F">
        <w:t>/</w:t>
      </w:r>
      <w:r w:rsidR="00E3211A">
        <w:t>20</w:t>
      </w:r>
      <w:r w:rsidR="007A5EAC">
        <w:t>17-7</w:t>
      </w:r>
      <w:r w:rsidR="00C6393F">
        <w:t xml:space="preserve"> od </w:t>
      </w:r>
      <w:r w:rsidR="007A5EAC">
        <w:t>30</w:t>
      </w:r>
      <w:r w:rsidR="00C6393F">
        <w:t xml:space="preserve">. </w:t>
      </w:r>
      <w:r w:rsidR="007A5EAC">
        <w:t>listopada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325166">
        <w:t>31</w:t>
      </w:r>
      <w:r w:rsidR="00B7471E">
        <w:t>. siječnja 2018.</w:t>
      </w:r>
    </w:p>
    <w:p w:rsidRDefault="00A576FE" w:rsidP="00A576FE" w:rsidR="00A576FE"/>
    <w:p w:rsidRDefault="00E423FE" w:rsidP="004B6FD4" w:rsidR="00A576FE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CB2B49">
        <w:tab/>
      </w:r>
      <w:r w:rsidR="00CB2B49">
        <w:tab/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7A5EAC">
        <w:t>Ivo Storeli iz Zadra</w:t>
      </w:r>
      <w:r w:rsidR="007A5EAC" w:rsidRPr="005D3532">
        <w:t xml:space="preserve">, </w:t>
      </w:r>
      <w:r w:rsidR="007A5EAC">
        <w:t>Ulica Ivana Meštrovića 9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325166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ploče sudova </w:t>
      </w:r>
    </w:p>
    <w:p w:rsidRDefault="00325166" w:rsidP="00A576FE" w:rsidR="00A576FE">
      <w:pPr>
        <w:pStyle w:val="Odlomakpopisa"/>
        <w:numPr>
          <w:ilvl w:val="0"/>
          <w:numId w:val="11"/>
        </w:numPr>
      </w:pPr>
      <w:r>
        <w:t>Registru suda</w:t>
      </w:r>
      <w:r w:rsidR="00A576FE">
        <w:t xml:space="preserve">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05A5B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7A5EAC">
      <w:t>521</w:t>
    </w:r>
    <w:r w:rsidR="00C27061">
      <w:t>/2017</w:t>
    </w:r>
    <w:r w:rsidR="00E3211A">
      <w:t>-</w:t>
    </w:r>
    <w:r w:rsidR="00AC3C43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166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0B33"/>
    <w:rsid w:val="00405A5B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A5EAC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3C43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3309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211A"/>
    <w:rsid w:val="00E423FE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5B23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5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A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5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A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TEKSTIL j.d.o.o. za trgovinu i djelatnost turističke agencije</izvorni_sadrzaj>
    <derivirana_varijabla naziv="DomainObject.Predmet.ProtustrankaFormated_1">  IN TEKSTIL j.d.o.o. za trgovinu i djelatnost turističke agencije</derivirana_varijabla>
  </DomainObject.Predmet.ProtustrankaFormated>
  <DomainObject.Predmet.ProtustrankaFormatedOIB>
    <izvorni_sadrzaj>  IN TEKSTIL j.d.o.o. za trgovinu i djelatnost turističke agencije, OIB 81916134010</izvorni_sadrzaj>
    <derivirana_varijabla naziv="DomainObject.Predmet.ProtustrankaFormatedOIB_1">  IN TEKSTIL j.d.o.o. za trgovinu i djelatnost turističke agencije, OIB 81916134010</derivirana_varijabla>
  </DomainObject.Predmet.ProtustrankaFormatedOIB>
  <DomainObject.Predmet.ProtustrankaFormatedWithAdress>
    <izvorni_sadrzaj> IN TEKSTIL j.d.o.o. za trgovinu i djelatnost turističke agencije, Zrinsko Frankopanska 14, 23000 Zadar</izvorni_sadrzaj>
    <derivirana_varijabla naziv="DomainObject.Predmet.ProtustrankaFormatedWithAdress_1"> IN TEKSTIL j.d.o.o. za trgovinu i djelatnost turističke agencije, Zrinsko Frankopanska 14, 23000 Zadar</derivirana_varijabla>
  </DomainObject.Predmet.ProtustrankaFormatedWithAdress>
  <DomainObject.Predmet.ProtustrankaFormatedWithAdressOIB>
    <izvorni_sadrzaj> IN TEKSTIL j.d.o.o. za trgovinu i djelatnost turističke agencije, OIB 81916134010, Zrinsko Frankopanska 14, 23000 Zadar</izvorni_sadrzaj>
    <derivirana_varijabla naziv="DomainObject.Predmet.ProtustrankaFormatedWithAdressOIB_1"> IN TEKSTIL j.d.o.o. za trgovinu i djelatnost turističke agencije, OIB 81916134010, Zrinsko Frankopanska 14, 23000 Zadar</derivirana_varijabla>
  </DomainObject.Predmet.ProtustrankaFormatedWithAdressOIB>
  <DomainObject.Predmet.ProtustrankaWithAdress>
    <izvorni_sadrzaj>IN TEKSTIL j.d.o.o. za trgovinu i djelatnost turističke agencije Zrinsko Frankopanska 14, 23000 Zadar</izvorni_sadrzaj>
    <derivirana_varijabla naziv="DomainObject.Predmet.ProtustrankaWithAdress_1">IN TEKSTIL j.d.o.o. za trgovinu i djelatnost turističke agencije Zrinsko Frankopanska 14, 23000 Zadar</derivirana_varijabla>
  </DomainObject.Predmet.ProtustrankaWithAdress>
  <DomainObject.Predmet.ProtustrankaWithAdressOIB>
    <izvorni_sadrzaj>IN TEKSTIL j.d.o.o. za trgovinu i djelatnost turističke agencije, OIB 81916134010, Zrinsko Frankopanska 14, 23000 Zadar</izvorni_sadrzaj>
    <derivirana_varijabla naziv="DomainObject.Predmet.ProtustrankaWithAdressOIB_1">IN TEKSTIL j.d.o.o. za trgovinu i djelatnost turističke agencije, OIB 81916134010, Zrinsko Frankopanska 14, 23000 Zadar</derivirana_varijabla>
  </DomainObject.Predmet.ProtustrankaWithAdressOIB>
  <DomainObject.Predmet.ProtustrankaNazivFormated>
    <izvorni_sadrzaj>IN TEKSTIL j.d.o.o. za trgovinu i djelatnost turističke agencije</izvorni_sadrzaj>
    <derivirana_varijabla naziv="DomainObject.Predmet.ProtustrankaNazivFormated_1">IN TEKSTIL j.d.o.o. za trgovinu i djelatnost turističke agencije</derivirana_varijabla>
  </DomainObject.Predmet.ProtustrankaNazivFormated>
  <DomainObject.Predmet.ProtustrankaNazivFormatedOIB>
    <izvorni_sadrzaj>IN TEKSTIL j.d.o.o. za trgovinu i djelatnost turističke agencije, OIB 81916134010</izvorni_sadrzaj>
    <derivirana_varijabla naziv="DomainObject.Predmet.ProtustrankaNazivFormatedOIB_1">IN TEKSTIL j.d.o.o. za trgovinu i djelatnost turističke agencije, OIB 81916134010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 TEKSTIL j.d.o.o. za trgovinu i djelatnost turističke agencije</item>
    </izvorni_sadrzaj>
    <derivirana_varijabla naziv="DomainObject.Predmet.ProtuStrankaListFormated_1">
      <item>IN TEKSTIL j.d.o.o. za trgovinu i djelatnost turističke agencije</item>
    </derivirana_varijabla>
  </DomainObject.Predmet.ProtuStrankaListFormated>
  <DomainObject.Predmet.ProtuStrankaListFormatedOIB>
    <izvorni_sadrzaj>
      <item>IN TEKSTIL j.d.o.o. za trgovinu i djelatnost turističke agencije, OIB 81916134010</item>
    </izvorni_sadrzaj>
    <derivirana_varijabla naziv="DomainObject.Predmet.ProtuStrankaListFormatedOIB_1">
      <item>IN TEKSTIL j.d.o.o. za trgovinu i djelatnost turističke agencije, OIB 81916134010</item>
    </derivirana_varijabla>
  </DomainObject.Predmet.ProtuStrankaListFormatedOIB>
  <DomainObject.Predmet.ProtuStrankaListFormatedWithAdress>
    <izvorni_sadrzaj>
      <item>IN TEKSTIL j.d.o.o. za trgovinu i djelatnost turističke agencije, Zrinsko Frankopanska 14, 23000 Zadar</item>
    </izvorni_sadrzaj>
    <derivirana_varijabla naziv="DomainObject.Predmet.ProtuStrankaListFormatedWithAdress_1">
      <item>IN TEKSTIL j.d.o.o. za trgovinu i djelatnost turističke agencije, Zrinsko Frankopanska 14, 23000 Zadar</item>
    </derivirana_varijabla>
  </DomainObject.Predmet.ProtuStrankaListFormatedWithAdress>
  <DomainObject.Predmet.ProtuStrankaListFormatedWithAdressOIB>
    <izvorni_sadrzaj>
      <item>IN TEKSTIL j.d.o.o. za trgovinu i djelatnost turističke agencije, OIB 81916134010, Zrinsko Frankopanska 14, 23000 Zadar</item>
    </izvorni_sadrzaj>
    <derivirana_varijabla naziv="DomainObject.Predmet.ProtuStrankaListFormatedWithAdressOIB_1">
      <item>IN TEKSTIL j.d.o.o. za trgovinu i djelatnost turističke agencije, OIB 81916134010, Zrinsko Frankopanska 14, 23000 Zadar</item>
    </derivirana_varijabla>
  </DomainObject.Predmet.ProtuStrankaListFormatedWithAdressOIB>
  <DomainObject.Predmet.ProtuStrankaListNazivFormated>
    <izvorni_sadrzaj>
      <item>IN TEKSTIL j.d.o.o. za trgovinu i djelatnost turističke agencije</item>
    </izvorni_sadrzaj>
    <derivirana_varijabla naziv="DomainObject.Predmet.ProtuStrankaListNazivFormated_1">
      <item>IN TEKSTIL j.d.o.o. za trgovinu i djelatnost turističke agencije</item>
    </derivirana_varijabla>
  </DomainObject.Predmet.ProtuStrankaListNazivFormated>
  <DomainObject.Predmet.ProtuStrankaListNazivFormatedOIB>
    <izvorni_sadrzaj>
      <item>IN TEKSTIL j.d.o.o. za trgovinu i djelatnost turističke agencije, OIB 81916134010</item>
    </izvorni_sadrzaj>
    <derivirana_varijabla naziv="DomainObject.Predmet.ProtuStrankaListNazivFormatedOIB_1">
      <item>IN TEKSTIL j.d.o.o. za trgovinu i djelatnost turističke agencije, OIB 81916134010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 TEKSTIL j.d.o.o. za trgovinu i djelatnost turističke agencije</izvorni_sadrzaj>
    <derivirana_varijabla naziv="DomainObject.Predmet.ProtustrankaIDrugi_1">IN TEKSTIL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 TEKSTIL j.d.o.o. za trgovinu i djelatnost turističke agencije, OIB 81916134010, Zrinsko Frankopanska 14, 23000 Zadar</izvorni_sadrzaj>
    <derivirana_varijabla naziv="DomainObject.Predmet.ProtustrankaIDrugiAdressOIB_1">IN TEKSTIL j.d.o.o. za trgovinu i djelatnost turističke agencije, OIB 81916134010, Zrinsko Frankopanska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TEKSTIL j.d.o.o. za trgovinu i djelatnost turističke agencije</item>
      <item>fina</item>
    </izvorni_sadrzaj>
    <derivirana_varijabla naziv="DomainObject.Predmet.SudioniciListNaziv_1">
      <item>IN TEKSTIL j.d.o.o. za trgovinu i djelatnost turističke agencije</item>
      <item>fina</item>
    </derivirana_varijabla>
  </DomainObject.Predmet.SudioniciListNaziv>
  <DomainObject.Predmet.SudioniciListAdressOIB>
    <izvorni_sadrzaj>
      <item>IN TEKSTIL j.d.o.o. za trgovinu i djelatnost turističke agencije, OIB 81916134010, Zrinsko Frankopanska 14,23000 Zadar</item>
      <item>fina, OIB 85821130368</item>
    </izvorni_sadrzaj>
    <derivirana_varijabla naziv="DomainObject.Predmet.SudioniciListAdressOIB_1">
      <item>IN TEKSTIL j.d.o.o. za trgovinu i djelatnost turističke agencije, OIB 81916134010, Zrinsko Frankopanska 14,23000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81916134010</item>
      <item>, OIB 85821130368</item>
    </izvorni_sadrzaj>
    <derivirana_varijabla naziv="DomainObject.Predmet.SudioniciListNazivOIB_1">
      <item>, OIB 81916134010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4DCC4-C38D-40D5-BFD3-8A8AC56BE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2694</properties:Characters>
  <properties:Lines>80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2018-01-30T09:00:00Z</dcterms:created>
  <dc:creator>Administrator</dc:creator>
  <cp:lastModifiedBy>Nena Mužanović</cp:lastModifiedBy>
  <cp:lastPrinted>2018-01-31T14:13:00Z</cp:lastPrinted>
  <dcterms:modified xmlns:xsi="http://www.w3.org/2001/XMLSchema-instance" xsi:type="dcterms:W3CDTF">2018-01-31T14:14:00Z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