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bbfe1" w14:paraId="14bbfe1" w:rsidRDefault="00AC750E" w:rsidP="00AC750E" w:rsidR="00AC750E">
      <w:pPr>
        <w:jc w:val="right"/>
        <w15:collapsed w:val="false"/>
      </w:pPr>
      <w:bookmarkStart w:name="_GoBack" w:id="0"/>
      <w:bookmarkEnd w:id="0"/>
      <w:r w:rsidRPr="0045319C">
        <w:t>Broj: 6 St-</w:t>
      </w:r>
      <w:r w:rsidR="007C23E7">
        <w:t>289/12-291</w:t>
      </w:r>
    </w:p>
    <w:p w:rsidRDefault="00AC750E" w:rsidP="00AC750E" w:rsidR="00AC750E">
      <w:r>
        <w:rPr>
          <w:rStyle w:val="Naglaeno"/>
        </w:rPr>
        <w:t xml:space="preserve">             </w:t>
      </w:r>
      <w:r w:rsidR="007C23E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50E" w:rsidP="00AC750E" w:rsidR="00AC750E" w:rsidRPr="00D21A2C"/>
    <w:p w:rsidRDefault="00AC750E" w:rsidP="00AC750E" w:rsidR="00AC75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C750E" w:rsidP="00AC750E" w:rsidR="00AC750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C750E" w:rsidP="00AC750E" w:rsidR="00AC750E" w:rsidRPr="00AC750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C750E" w:rsidP="00AC750E" w:rsidR="00AC750E" w:rsidRPr="0045319C"/>
    <w:p w:rsidRDefault="00AC750E" w:rsidP="00AC750E" w:rsidR="00AC750E" w:rsidRPr="0045319C">
      <w:pPr>
        <w:jc w:val="center"/>
      </w:pPr>
      <w:r w:rsidRPr="0045319C">
        <w:t xml:space="preserve">REPUBLIKA HRVATSKA </w:t>
      </w:r>
    </w:p>
    <w:p w:rsidRDefault="00AC750E" w:rsidP="00AC750E" w:rsidR="00AC750E" w:rsidRPr="0045319C">
      <w:pPr>
        <w:jc w:val="center"/>
      </w:pPr>
    </w:p>
    <w:p w:rsidRDefault="00AC750E" w:rsidP="00AC750E" w:rsidR="00AC750E" w:rsidRPr="0045319C">
      <w:pPr>
        <w:jc w:val="center"/>
      </w:pPr>
      <w:r w:rsidRPr="0045319C">
        <w:t>R J E Š E N J E</w:t>
      </w:r>
    </w:p>
    <w:p w:rsidRDefault="00AC750E" w:rsidP="00AC750E" w:rsidR="00AC750E" w:rsidRPr="0045319C">
      <w:pPr>
        <w:jc w:val="center"/>
      </w:pPr>
    </w:p>
    <w:p w:rsidRDefault="00AC750E" w:rsidP="00AC750E" w:rsidR="00AC750E" w:rsidRPr="0045319C"/>
    <w:p w:rsidRDefault="00AC750E" w:rsidP="00AC750E" w:rsidR="00AC750E" w:rsidRPr="0045319C">
      <w:pPr>
        <w:jc w:val="both"/>
      </w:pPr>
      <w:r w:rsidRPr="0045319C">
        <w:tab/>
        <w:t>Trgovački sud u Osijeku, po stečajno</w:t>
      </w:r>
      <w:r w:rsidR="000D4728">
        <w:t>j sutkinji</w:t>
      </w:r>
      <w:r w:rsidRPr="0045319C">
        <w:t xml:space="preserve"> Nadi Roso, u stečajnom postupku nad dužnikom </w:t>
      </w:r>
      <w:r w:rsidR="007C23E7" w:rsidRPr="007C23E7">
        <w:rPr>
          <w:b/>
        </w:rPr>
        <w:t>KONIKOM društvo s ograničenom odgovornošću za trgovinu  i usluge "u stečaju" Osijek, Jablanova 43 , MBS 030029774 OIB 99644455223</w:t>
      </w:r>
      <w:r w:rsidRPr="0045319C">
        <w:t xml:space="preserve">, dana </w:t>
      </w:r>
      <w:r w:rsidR="007C23E7">
        <w:t>3. lipnja</w:t>
      </w:r>
      <w:r w:rsidR="00527B64">
        <w:t xml:space="preserve"> 2016. g.,</w:t>
      </w:r>
    </w:p>
    <w:p w:rsidRDefault="00527B64" w:rsidP="00DA7955" w:rsidR="00C94F0A" w:rsidRPr="00D96782">
      <w:pPr>
        <w:tabs>
          <w:tab w:pos="3855" w:val="left"/>
        </w:tabs>
        <w:jc w:val="both"/>
      </w:pPr>
      <w:r>
        <w:tab/>
      </w:r>
    </w:p>
    <w:p w:rsidRDefault="00D96782" w:rsidP="00C94F0A" w:rsidR="00C94F0A" w:rsidRPr="00D96782">
      <w:pPr>
        <w:jc w:val="center"/>
      </w:pPr>
      <w:r w:rsidRPr="00D96782">
        <w:t>r i j e š i o  j e :</w:t>
      </w:r>
    </w:p>
    <w:p w:rsidRDefault="00C94F0A" w:rsidP="00C94F0A" w:rsidR="00C94F0A" w:rsidRPr="00D96782">
      <w:pPr>
        <w:jc w:val="both"/>
      </w:pPr>
      <w:r w:rsidRPr="00D96782">
        <w:t xml:space="preserve"> </w:t>
      </w:r>
    </w:p>
    <w:p w:rsidRDefault="00C94F0A" w:rsidP="00C94F0A" w:rsidR="00C94F0A" w:rsidRPr="00D96782">
      <w:pPr>
        <w:jc w:val="both"/>
        <w:rPr>
          <w:b/>
        </w:rPr>
      </w:pPr>
    </w:p>
    <w:p w:rsidRDefault="00F52E6C" w:rsidP="00AF1246" w:rsidR="00E13649">
      <w:pPr>
        <w:ind w:firstLine="708"/>
        <w:jc w:val="both"/>
      </w:pPr>
      <w:r>
        <w:t>1.</w:t>
      </w:r>
      <w:r w:rsidR="00D96782">
        <w:t xml:space="preserve">   Ispravlja se</w:t>
      </w:r>
      <w:r w:rsidR="008A1658">
        <w:t xml:space="preserve"> točka </w:t>
      </w:r>
      <w:r w:rsidR="00AF1246">
        <w:t>1</w:t>
      </w:r>
      <w:r w:rsidR="00CA7AD2">
        <w:t>.</w:t>
      </w:r>
      <w:r w:rsidR="008A1658">
        <w:t xml:space="preserve"> </w:t>
      </w:r>
      <w:r w:rsidR="00D96782">
        <w:t xml:space="preserve"> </w:t>
      </w:r>
      <w:r>
        <w:t xml:space="preserve">i 6. </w:t>
      </w:r>
      <w:r w:rsidR="00342FBF">
        <w:t>izrek</w:t>
      </w:r>
      <w:r w:rsidR="008A1658">
        <w:t>e</w:t>
      </w:r>
      <w:r>
        <w:t xml:space="preserve"> te drugi ulomak obrazloženja</w:t>
      </w:r>
      <w:r w:rsidR="000D4728">
        <w:t xml:space="preserve"> </w:t>
      </w:r>
      <w:r w:rsidR="00D727CB">
        <w:t>rješenja Trgovačkog suda u Osijeku</w:t>
      </w:r>
      <w:r w:rsidR="00E63026">
        <w:t xml:space="preserve"> </w:t>
      </w:r>
      <w:r w:rsidR="00D727CB">
        <w:t>poslovni broj St-</w:t>
      </w:r>
      <w:r>
        <w:t xml:space="preserve">289/12 od 22. siječnja 2016. g. tako da </w:t>
      </w:r>
      <w:r w:rsidR="00E13649" w:rsidRPr="00E13649">
        <w:rPr>
          <w:b/>
        </w:rPr>
        <w:t>umjesto</w:t>
      </w:r>
      <w:r w:rsidR="00FC17A5">
        <w:t>:</w:t>
      </w:r>
    </w:p>
    <w:p w:rsidRDefault="00FC17A5" w:rsidP="00F52E6C" w:rsidR="00E63026" w:rsidRPr="00FC17A5">
      <w:pPr>
        <w:ind w:firstLine="708"/>
        <w:jc w:val="both"/>
      </w:pPr>
      <w:r w:rsidRPr="00E13649">
        <w:t xml:space="preserve"> „</w:t>
      </w:r>
      <w:r w:rsidR="00E13649" w:rsidRPr="00E13649">
        <w:t xml:space="preserve"> </w:t>
      </w:r>
      <w:r w:rsidR="00F52E6C">
        <w:t xml:space="preserve">– </w:t>
      </w:r>
      <w:r w:rsidR="00F52E6C" w:rsidRPr="00D53CAF">
        <w:rPr>
          <w:bCs/>
        </w:rPr>
        <w:t xml:space="preserve">Damir </w:t>
      </w:r>
      <w:proofErr w:type="spellStart"/>
      <w:r w:rsidR="00F52E6C" w:rsidRPr="00D53CAF">
        <w:rPr>
          <w:bCs/>
        </w:rPr>
        <w:t>Kujundžić</w:t>
      </w:r>
      <w:proofErr w:type="spellEnd"/>
      <w:r w:rsidR="00F52E6C" w:rsidRPr="00D53CAF">
        <w:rPr>
          <w:bCs/>
        </w:rPr>
        <w:t xml:space="preserve">  </w:t>
      </w:r>
      <w:proofErr w:type="spellStart"/>
      <w:r w:rsidR="00F52E6C" w:rsidRPr="00D53CAF">
        <w:rPr>
          <w:bCs/>
        </w:rPr>
        <w:t>vl</w:t>
      </w:r>
      <w:proofErr w:type="spellEnd"/>
      <w:r w:rsidR="00F52E6C" w:rsidRPr="00D53CAF">
        <w:rPr>
          <w:bCs/>
        </w:rPr>
        <w:t xml:space="preserve">. obrta za optičke usluge ITP očna optika </w:t>
      </w:r>
      <w:proofErr w:type="spellStart"/>
      <w:r w:rsidR="00F52E6C" w:rsidRPr="00D53CAF">
        <w:rPr>
          <w:bCs/>
        </w:rPr>
        <w:t>Oculus</w:t>
      </w:r>
      <w:proofErr w:type="spellEnd"/>
      <w:r w:rsidR="00F52E6C" w:rsidRPr="00D53CAF">
        <w:rPr>
          <w:bCs/>
        </w:rPr>
        <w:t xml:space="preserve">, broj OI: 110938830 PU Osječko-baranjska, Osijek, </w:t>
      </w:r>
      <w:proofErr w:type="spellStart"/>
      <w:r w:rsidR="00F52E6C" w:rsidRPr="00D53CAF">
        <w:rPr>
          <w:bCs/>
        </w:rPr>
        <w:t>Vlašička</w:t>
      </w:r>
      <w:proofErr w:type="spellEnd"/>
      <w:r w:rsidR="00F52E6C" w:rsidRPr="00D53CAF">
        <w:rPr>
          <w:bCs/>
        </w:rPr>
        <w:t xml:space="preserve"> 13 </w:t>
      </w:r>
    </w:p>
    <w:p w:rsidRDefault="00E63026" w:rsidP="00E63026" w:rsidR="00E63026" w:rsidRPr="00FC17A5">
      <w:pPr>
        <w:ind w:left="1068"/>
        <w:jc w:val="both"/>
      </w:pPr>
    </w:p>
    <w:p w:rsidRDefault="008A1658" w:rsidP="000D4728" w:rsidR="00E63026">
      <w:pPr>
        <w:ind w:firstLine="708"/>
        <w:jc w:val="both"/>
        <w:rPr>
          <w:b/>
        </w:rPr>
      </w:pPr>
      <w:r>
        <w:rPr>
          <w:b/>
        </w:rPr>
        <w:t>IMA</w:t>
      </w:r>
      <w:r w:rsidR="00D96782" w:rsidRPr="00674327">
        <w:rPr>
          <w:b/>
        </w:rPr>
        <w:t xml:space="preserve"> PISATI</w:t>
      </w:r>
      <w:r w:rsidR="00E63026">
        <w:rPr>
          <w:b/>
        </w:rPr>
        <w:t>:</w:t>
      </w:r>
    </w:p>
    <w:p w:rsidRDefault="00E63026" w:rsidP="000D4728" w:rsidR="00E63026">
      <w:pPr>
        <w:ind w:firstLine="708"/>
        <w:jc w:val="both"/>
        <w:rPr>
          <w:b/>
        </w:rPr>
      </w:pPr>
    </w:p>
    <w:p w:rsidRDefault="00E63026" w:rsidP="00F52E6C" w:rsidR="00CA7AD2">
      <w:pPr>
        <w:ind w:firstLine="708"/>
        <w:jc w:val="both"/>
      </w:pPr>
      <w:r>
        <w:t>„-</w:t>
      </w:r>
      <w:r w:rsidR="00F52E6C">
        <w:t xml:space="preserve"> </w:t>
      </w:r>
      <w:r w:rsidR="00F52E6C" w:rsidRPr="00D53CAF">
        <w:rPr>
          <w:bCs/>
        </w:rPr>
        <w:t xml:space="preserve">Damir </w:t>
      </w:r>
      <w:proofErr w:type="spellStart"/>
      <w:r w:rsidR="00F52E6C" w:rsidRPr="00D53CAF">
        <w:rPr>
          <w:bCs/>
        </w:rPr>
        <w:t>Kujundžić</w:t>
      </w:r>
      <w:proofErr w:type="spellEnd"/>
      <w:r w:rsidR="00F52E6C" w:rsidRPr="00D53CAF">
        <w:rPr>
          <w:bCs/>
        </w:rPr>
        <w:t xml:space="preserve">  </w:t>
      </w:r>
      <w:proofErr w:type="spellStart"/>
      <w:r w:rsidR="00F52E6C" w:rsidRPr="00D53CAF">
        <w:rPr>
          <w:bCs/>
        </w:rPr>
        <w:t>vl</w:t>
      </w:r>
      <w:proofErr w:type="spellEnd"/>
      <w:r w:rsidR="00F52E6C" w:rsidRPr="00D53CAF">
        <w:rPr>
          <w:bCs/>
        </w:rPr>
        <w:t xml:space="preserve">. obrta za optičke usluge </w:t>
      </w:r>
      <w:r w:rsidR="00F52E6C">
        <w:rPr>
          <w:bCs/>
        </w:rPr>
        <w:t xml:space="preserve">i trgovinu </w:t>
      </w:r>
      <w:r w:rsidR="00F52E6C" w:rsidRPr="00D53CAF">
        <w:rPr>
          <w:bCs/>
        </w:rPr>
        <w:t xml:space="preserve"> </w:t>
      </w:r>
      <w:r w:rsidR="00F52E6C">
        <w:rPr>
          <w:bCs/>
        </w:rPr>
        <w:t xml:space="preserve">OČNA OPTIKA OCULUS, Osijek, </w:t>
      </w:r>
      <w:proofErr w:type="spellStart"/>
      <w:r w:rsidR="00F52E6C">
        <w:rPr>
          <w:bCs/>
        </w:rPr>
        <w:t>Vlašička</w:t>
      </w:r>
      <w:proofErr w:type="spellEnd"/>
      <w:r w:rsidR="00F52E6C">
        <w:rPr>
          <w:bCs/>
        </w:rPr>
        <w:t xml:space="preserve"> 13, OIB: 75693638154“ </w:t>
      </w:r>
      <w:r>
        <w:t>dok u ostalom dijelu</w:t>
      </w:r>
      <w:r w:rsidR="00F52E6C">
        <w:t xml:space="preserve"> izreka i obrazloženje</w:t>
      </w:r>
      <w:r>
        <w:t xml:space="preserve"> rješenj</w:t>
      </w:r>
      <w:r w:rsidR="00F52E6C">
        <w:t>a</w:t>
      </w:r>
      <w:r w:rsidR="00CA7AD2">
        <w:t xml:space="preserve"> ostaje nepromijenjeno.</w:t>
      </w:r>
    </w:p>
    <w:p w:rsidRDefault="00F52E6C" w:rsidP="00F52E6C" w:rsidR="00F52E6C">
      <w:pPr>
        <w:ind w:firstLine="708"/>
        <w:jc w:val="both"/>
      </w:pPr>
    </w:p>
    <w:p w:rsidRDefault="00F52E6C" w:rsidP="00F52E6C" w:rsidR="00F52E6C">
      <w:pPr>
        <w:ind w:firstLine="708"/>
        <w:jc w:val="both"/>
      </w:pPr>
      <w:r>
        <w:t xml:space="preserve">2.  Ispravlja se točka 1. izreke te prvi i drugi ulomak obrazloženja zaključka Trgovačkog suda u Osijeku poslovni broj St-289/12 od 9. svibnja 2016. g. tako da </w:t>
      </w:r>
      <w:r w:rsidRPr="00E13649">
        <w:rPr>
          <w:b/>
        </w:rPr>
        <w:t>umjesto</w:t>
      </w:r>
      <w:r>
        <w:t>:</w:t>
      </w:r>
    </w:p>
    <w:p w:rsidRDefault="00F52E6C" w:rsidP="00F52E6C" w:rsidR="00F52E6C" w:rsidRPr="00FC17A5">
      <w:pPr>
        <w:ind w:firstLine="708"/>
        <w:jc w:val="both"/>
      </w:pPr>
      <w:r w:rsidRPr="00E13649">
        <w:t xml:space="preserve"> „ </w:t>
      </w:r>
      <w:r>
        <w:t>–</w:t>
      </w:r>
      <w:r w:rsidRPr="00D53CAF">
        <w:rPr>
          <w:bCs/>
        </w:rPr>
        <w:t xml:space="preserve">Damir </w:t>
      </w:r>
      <w:proofErr w:type="spellStart"/>
      <w:r w:rsidRPr="00D53CAF">
        <w:rPr>
          <w:bCs/>
        </w:rPr>
        <w:t>Kujundžić</w:t>
      </w:r>
      <w:proofErr w:type="spellEnd"/>
      <w:r w:rsidRPr="00D53CAF">
        <w:rPr>
          <w:bCs/>
        </w:rPr>
        <w:t xml:space="preserve">  </w:t>
      </w:r>
      <w:proofErr w:type="spellStart"/>
      <w:r w:rsidRPr="00D53CAF">
        <w:rPr>
          <w:bCs/>
        </w:rPr>
        <w:t>vl</w:t>
      </w:r>
      <w:proofErr w:type="spellEnd"/>
      <w:r w:rsidRPr="00D53CAF">
        <w:rPr>
          <w:bCs/>
        </w:rPr>
        <w:t xml:space="preserve">. obrta za optičke usluge ITP očna optika </w:t>
      </w:r>
      <w:proofErr w:type="spellStart"/>
      <w:r w:rsidRPr="00D53CAF">
        <w:rPr>
          <w:bCs/>
        </w:rPr>
        <w:t>Oculus</w:t>
      </w:r>
      <w:proofErr w:type="spellEnd"/>
      <w:r w:rsidRPr="00D53CAF">
        <w:rPr>
          <w:bCs/>
        </w:rPr>
        <w:t>, broj OI: 110938830 PU Osječko</w:t>
      </w:r>
      <w:r>
        <w:rPr>
          <w:bCs/>
        </w:rPr>
        <w:t xml:space="preserve">-baranjska, Osijek, </w:t>
      </w:r>
      <w:proofErr w:type="spellStart"/>
      <w:r>
        <w:rPr>
          <w:bCs/>
        </w:rPr>
        <w:t>Vlašička</w:t>
      </w:r>
      <w:proofErr w:type="spellEnd"/>
      <w:r>
        <w:rPr>
          <w:bCs/>
        </w:rPr>
        <w:t xml:space="preserve"> 13“</w:t>
      </w:r>
    </w:p>
    <w:p w:rsidRDefault="00F52E6C" w:rsidP="00F52E6C" w:rsidR="00F52E6C" w:rsidRPr="00FC17A5">
      <w:pPr>
        <w:ind w:left="1068"/>
        <w:jc w:val="both"/>
      </w:pPr>
    </w:p>
    <w:p w:rsidRDefault="00F52E6C" w:rsidP="00F52E6C" w:rsidR="00F52E6C">
      <w:pPr>
        <w:ind w:firstLine="708"/>
        <w:jc w:val="both"/>
        <w:rPr>
          <w:b/>
        </w:rPr>
      </w:pPr>
      <w:r>
        <w:rPr>
          <w:b/>
        </w:rPr>
        <w:t>IMA</w:t>
      </w:r>
      <w:r w:rsidRPr="00674327">
        <w:rPr>
          <w:b/>
        </w:rPr>
        <w:t xml:space="preserve"> PISATI</w:t>
      </w:r>
      <w:r>
        <w:rPr>
          <w:b/>
        </w:rPr>
        <w:t>:</w:t>
      </w:r>
    </w:p>
    <w:p w:rsidRDefault="00F52E6C" w:rsidP="00F52E6C" w:rsidR="00F52E6C">
      <w:pPr>
        <w:ind w:firstLine="708"/>
        <w:jc w:val="both"/>
        <w:rPr>
          <w:b/>
        </w:rPr>
      </w:pPr>
    </w:p>
    <w:p w:rsidRDefault="00F52E6C" w:rsidP="00F52E6C" w:rsidR="00F52E6C" w:rsidRPr="00E63026">
      <w:pPr>
        <w:ind w:firstLine="708"/>
        <w:jc w:val="both"/>
      </w:pPr>
      <w:r>
        <w:t xml:space="preserve">„-  </w:t>
      </w:r>
      <w:r w:rsidRPr="00D53CAF">
        <w:rPr>
          <w:bCs/>
        </w:rPr>
        <w:t xml:space="preserve">Damir </w:t>
      </w:r>
      <w:proofErr w:type="spellStart"/>
      <w:r w:rsidRPr="00D53CAF">
        <w:rPr>
          <w:bCs/>
        </w:rPr>
        <w:t>Kujundžić</w:t>
      </w:r>
      <w:proofErr w:type="spellEnd"/>
      <w:r w:rsidRPr="00D53CAF">
        <w:rPr>
          <w:bCs/>
        </w:rPr>
        <w:t xml:space="preserve">  </w:t>
      </w:r>
      <w:proofErr w:type="spellStart"/>
      <w:r w:rsidRPr="00D53CAF">
        <w:rPr>
          <w:bCs/>
        </w:rPr>
        <w:t>vl</w:t>
      </w:r>
      <w:proofErr w:type="spellEnd"/>
      <w:r w:rsidRPr="00D53CAF">
        <w:rPr>
          <w:bCs/>
        </w:rPr>
        <w:t xml:space="preserve">. obrta za optičke usluge </w:t>
      </w:r>
      <w:r>
        <w:rPr>
          <w:bCs/>
        </w:rPr>
        <w:t xml:space="preserve">i trgovinu </w:t>
      </w:r>
      <w:r w:rsidRPr="00D53CAF">
        <w:rPr>
          <w:bCs/>
        </w:rPr>
        <w:t xml:space="preserve"> </w:t>
      </w:r>
      <w:r>
        <w:rPr>
          <w:bCs/>
        </w:rPr>
        <w:t xml:space="preserve">OČNA OPTIKA OCULUS, Osijek, </w:t>
      </w:r>
      <w:proofErr w:type="spellStart"/>
      <w:r>
        <w:rPr>
          <w:bCs/>
        </w:rPr>
        <w:t>Vlašička</w:t>
      </w:r>
      <w:proofErr w:type="spellEnd"/>
      <w:r>
        <w:rPr>
          <w:bCs/>
        </w:rPr>
        <w:t xml:space="preserve"> 13, OIB: 75693638154“ </w:t>
      </w:r>
      <w:r>
        <w:t>dok u ostalom dijelu izreka i obrazloženje zaključka ostaje nepromijenjeno.</w:t>
      </w:r>
    </w:p>
    <w:p w:rsidRDefault="00F52E6C" w:rsidP="00F52E6C" w:rsidR="00F52E6C" w:rsidRPr="00E63026">
      <w:pPr>
        <w:ind w:firstLine="708"/>
        <w:jc w:val="both"/>
      </w:pPr>
    </w:p>
    <w:p w:rsidRDefault="002C004C" w:rsidP="00337EA9" w:rsidR="002C004C">
      <w:pPr>
        <w:jc w:val="both"/>
      </w:pPr>
    </w:p>
    <w:p w:rsidRDefault="00E63026" w:rsidP="00F52E6C" w:rsidR="00E63026">
      <w:pPr>
        <w:jc w:val="both"/>
      </w:pPr>
      <w:r>
        <w:tab/>
      </w:r>
    </w:p>
    <w:p w:rsidRDefault="00E63026" w:rsidP="00337EA9" w:rsidR="00E63026">
      <w:pPr>
        <w:jc w:val="both"/>
      </w:pPr>
    </w:p>
    <w:p w:rsidRDefault="00F52E6C" w:rsidP="00337EA9" w:rsidR="00F52E6C">
      <w:pPr>
        <w:jc w:val="both"/>
      </w:pPr>
    </w:p>
    <w:p w:rsidRDefault="00F52E6C" w:rsidP="00F52E6C" w:rsidR="00F52E6C">
      <w:pPr>
        <w:jc w:val="right"/>
      </w:pPr>
      <w:r w:rsidRPr="00F52E6C">
        <w:lastRenderedPageBreak/>
        <w:t>Broj: 6 St-289/12-291</w:t>
      </w:r>
    </w:p>
    <w:p w:rsidRDefault="00E63026" w:rsidP="00337EA9" w:rsidR="00E63026" w:rsidRPr="00D96782">
      <w:pPr>
        <w:jc w:val="both"/>
      </w:pPr>
    </w:p>
    <w:p w:rsidRDefault="00337EA9" w:rsidP="00AF1246" w:rsidR="00337EA9" w:rsidRPr="00D96782">
      <w:pPr>
        <w:jc w:val="center"/>
      </w:pPr>
      <w:r w:rsidRPr="00D96782">
        <w:t>Obrazloženje</w:t>
      </w:r>
    </w:p>
    <w:p w:rsidRDefault="0091353C" w:rsidP="00337EA9" w:rsidR="0091353C">
      <w:pPr>
        <w:jc w:val="both"/>
      </w:pPr>
    </w:p>
    <w:p w:rsidRDefault="0091353C" w:rsidP="00337EA9" w:rsidR="0091353C" w:rsidRPr="00D96782">
      <w:pPr>
        <w:jc w:val="both"/>
      </w:pPr>
    </w:p>
    <w:p w:rsidRDefault="00F52E6C" w:rsidP="00DA7955" w:rsidR="00F52E6C">
      <w:pPr>
        <w:ind w:firstLine="708"/>
        <w:jc w:val="both"/>
        <w:rPr>
          <w:bCs/>
        </w:rPr>
      </w:pPr>
      <w:r>
        <w:t xml:space="preserve">Podneskom od 27. svibnja 2016. g. stečajna upraviteljica stečajnog dužnika </w:t>
      </w:r>
      <w:r w:rsidRPr="007C23E7">
        <w:rPr>
          <w:b/>
        </w:rPr>
        <w:t>KONIKOM društvo s ograničenom odgovornošću za trgovinu  i usluge "u stečaju" Osijek, Jablanova 43 , MBS 030029774 OIB 99644455223</w:t>
      </w:r>
      <w:r>
        <w:rPr>
          <w:b/>
        </w:rPr>
        <w:t xml:space="preserve"> </w:t>
      </w:r>
      <w:r>
        <w:t>navela je da u Rješenju ovoga suda St-289/12 od 22.1.2016. g. i Zaključku ovoga suda broj St-289/12</w:t>
      </w:r>
      <w:r w:rsidR="00803F8E">
        <w:t xml:space="preserve"> od 9. svibnja 2016. g. nije naveden OIB kupca već broj osobne iskaznice te da nije točan naziv obrta a da OIB kupca glasi </w:t>
      </w:r>
      <w:r w:rsidR="00803F8E">
        <w:rPr>
          <w:bCs/>
        </w:rPr>
        <w:t xml:space="preserve">75693638154 a puni naziv kupca glasi </w:t>
      </w:r>
      <w:r w:rsidR="00803F8E" w:rsidRPr="00D53CAF">
        <w:rPr>
          <w:bCs/>
        </w:rPr>
        <w:t xml:space="preserve">Damir </w:t>
      </w:r>
      <w:proofErr w:type="spellStart"/>
      <w:r w:rsidR="00803F8E" w:rsidRPr="00D53CAF">
        <w:rPr>
          <w:bCs/>
        </w:rPr>
        <w:t>Kujundžić</w:t>
      </w:r>
      <w:proofErr w:type="spellEnd"/>
      <w:r w:rsidR="00803F8E" w:rsidRPr="00D53CAF">
        <w:rPr>
          <w:bCs/>
        </w:rPr>
        <w:t xml:space="preserve">  </w:t>
      </w:r>
      <w:proofErr w:type="spellStart"/>
      <w:r w:rsidR="00803F8E" w:rsidRPr="00D53CAF">
        <w:rPr>
          <w:bCs/>
        </w:rPr>
        <w:t>vl</w:t>
      </w:r>
      <w:proofErr w:type="spellEnd"/>
      <w:r w:rsidR="00803F8E" w:rsidRPr="00D53CAF">
        <w:rPr>
          <w:bCs/>
        </w:rPr>
        <w:t xml:space="preserve">. obrta za optičke usluge </w:t>
      </w:r>
      <w:r w:rsidR="00803F8E">
        <w:rPr>
          <w:bCs/>
        </w:rPr>
        <w:t xml:space="preserve">i trgovinu </w:t>
      </w:r>
      <w:r w:rsidR="00803F8E" w:rsidRPr="00D53CAF">
        <w:rPr>
          <w:bCs/>
        </w:rPr>
        <w:t xml:space="preserve"> </w:t>
      </w:r>
      <w:r w:rsidR="00803F8E">
        <w:rPr>
          <w:bCs/>
        </w:rPr>
        <w:t xml:space="preserve">OČNA OPTIKA OCULUS, Osijek, </w:t>
      </w:r>
      <w:proofErr w:type="spellStart"/>
      <w:r w:rsidR="00803F8E">
        <w:rPr>
          <w:bCs/>
        </w:rPr>
        <w:t>Vlašička</w:t>
      </w:r>
      <w:proofErr w:type="spellEnd"/>
      <w:r w:rsidR="00803F8E">
        <w:rPr>
          <w:bCs/>
        </w:rPr>
        <w:t xml:space="preserve"> 13.</w:t>
      </w:r>
    </w:p>
    <w:p w:rsidRDefault="00803F8E" w:rsidP="00DA7955" w:rsidR="00674327" w:rsidRPr="00D96782">
      <w:pPr>
        <w:ind w:firstLine="708"/>
        <w:jc w:val="both"/>
      </w:pPr>
      <w:r>
        <w:rPr>
          <w:bCs/>
        </w:rPr>
        <w:t xml:space="preserve">Budući da je sud u Rješenju od 22. siječnja 2016. g. te Zaključku od 9. svibnja 2016. g. označio podatke koje je na održanoj javnoj dražbi kod suda naveo kupac </w:t>
      </w:r>
      <w:r w:rsidRPr="00D53CAF">
        <w:rPr>
          <w:bCs/>
        </w:rPr>
        <w:t xml:space="preserve">Damir </w:t>
      </w:r>
      <w:proofErr w:type="spellStart"/>
      <w:r w:rsidRPr="00D53CAF">
        <w:rPr>
          <w:bCs/>
        </w:rPr>
        <w:t>Kujundžić</w:t>
      </w:r>
      <w:proofErr w:type="spellEnd"/>
      <w:r w:rsidRPr="00D53CAF">
        <w:rPr>
          <w:bCs/>
        </w:rPr>
        <w:t xml:space="preserve">  </w:t>
      </w:r>
      <w:proofErr w:type="spellStart"/>
      <w:r w:rsidRPr="00D53CAF">
        <w:rPr>
          <w:bCs/>
        </w:rPr>
        <w:t>vl</w:t>
      </w:r>
      <w:proofErr w:type="spellEnd"/>
      <w:r w:rsidRPr="00D53CAF">
        <w:rPr>
          <w:bCs/>
        </w:rPr>
        <w:t>. obrta</w:t>
      </w:r>
      <w:r>
        <w:rPr>
          <w:bCs/>
        </w:rPr>
        <w:t xml:space="preserve"> iz Osijeka te da je isti naveo broj osobne iskaznice, </w:t>
      </w:r>
      <w:r w:rsidR="00674327">
        <w:t>valjalo</w:t>
      </w:r>
      <w:r w:rsidR="008A1658">
        <w:t xml:space="preserve"> je</w:t>
      </w:r>
      <w:r w:rsidR="00E63026">
        <w:t>, na prijedlog stečajn</w:t>
      </w:r>
      <w:r>
        <w:t xml:space="preserve">e upraviteljice iz podneska od 27. svibnja 2016. g. </w:t>
      </w:r>
      <w:r w:rsidR="00FC17A5">
        <w:t>odlu</w:t>
      </w:r>
      <w:r w:rsidR="00674327">
        <w:t>čiti kao u izreci</w:t>
      </w:r>
      <w:r w:rsidR="00D727CB">
        <w:t xml:space="preserve"> a sukladno čl. 342 st. 1  Zakona o parničnom postupku („Narodne novine“ broj 53/91, 91/92, 112/99, 88/01, 117/03, 84/08, 123/08 , 57/11, 148/11 i 25/13 u daljnjem tekstu ZPP) u vezi s čl. 347 ZPP i čl. 6 Stečajnog zakona („Narodne novine“ broj 44/96, 29/99, 129/00, 123/03, 197/03  187/04, 82/06,  116/10, 25/12 i 133/12  u daljnjem tekstu SZ)</w:t>
      </w:r>
      <w:r w:rsidR="00674327">
        <w:t>.</w:t>
      </w:r>
      <w:r w:rsidR="00674327" w:rsidRPr="00D96782">
        <w:t xml:space="preserve"> </w:t>
      </w:r>
    </w:p>
    <w:p w:rsidRDefault="00337EA9" w:rsidP="00337EA9" w:rsidR="00337EA9">
      <w:pPr>
        <w:jc w:val="both"/>
      </w:pPr>
    </w:p>
    <w:p w:rsidRDefault="0091353C" w:rsidP="00337EA9" w:rsidR="0091353C" w:rsidRPr="00D96782">
      <w:pPr>
        <w:jc w:val="both"/>
      </w:pPr>
    </w:p>
    <w:p w:rsidRDefault="00C94F0A" w:rsidP="00C94F0A" w:rsidR="00C94F0A">
      <w:pPr>
        <w:jc w:val="center"/>
      </w:pPr>
      <w:r w:rsidRPr="00D96782">
        <w:t xml:space="preserve">U Osijeku </w:t>
      </w:r>
      <w:r w:rsidR="00803F8E">
        <w:t>3. lipnja</w:t>
      </w:r>
      <w:r w:rsidR="00527B64">
        <w:t xml:space="preserve"> 2016. g.</w:t>
      </w:r>
    </w:p>
    <w:p w:rsidRDefault="00C94F0A" w:rsidP="00C94F0A" w:rsidR="00C94F0A">
      <w:pPr>
        <w:jc w:val="both"/>
      </w:pPr>
    </w:p>
    <w:p w:rsidRDefault="0091353C" w:rsidP="00C94F0A" w:rsidR="0091353C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91353C" w:rsidP="00527B64" w:rsidR="009135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 xml:space="preserve">o u 3 primjerka putem </w:t>
      </w:r>
      <w:proofErr w:type="spellStart"/>
      <w:r>
        <w:rPr>
          <w:rFonts w:hAnsi="Times New Roman" w:ascii="Times New Roman"/>
          <w:sz w:val="24"/>
          <w:szCs w:val="24"/>
        </w:rPr>
        <w:t>ovg</w:t>
      </w:r>
      <w:proofErr w:type="spellEnd"/>
      <w:r>
        <w:rPr>
          <w:rFonts w:hAnsi="Times New Roman" w:ascii="Times New Roman"/>
          <w:sz w:val="24"/>
          <w:szCs w:val="24"/>
        </w:rPr>
        <w:t xml:space="preserve">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91353C" w:rsidP="00527B64" w:rsidR="0091353C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527B64" w:rsidP="00527B64" w:rsidR="00527B64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803F8E">
        <w:rPr>
          <w:rFonts w:hAnsi="Times New Roman" w:ascii="Times New Roman"/>
          <w:sz w:val="24"/>
          <w:szCs w:val="24"/>
        </w:rPr>
        <w:t>Nada Gagro</w:t>
      </w:r>
    </w:p>
    <w:p w:rsidRDefault="0091353C" w:rsidP="00527B64" w:rsidR="0091353C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 Osijek</w:t>
      </w:r>
    </w:p>
    <w:p w:rsidRDefault="00803F8E" w:rsidP="00527B64" w:rsidR="00803F8E" w:rsidRPr="00803F8E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 w:rsidRPr="00803F8E">
        <w:rPr>
          <w:rFonts w:hAnsi="Times New Roman" w:ascii="Times New Roman"/>
          <w:bCs/>
          <w:sz w:val="24"/>
          <w:szCs w:val="24"/>
        </w:rPr>
        <w:t xml:space="preserve">Damir </w:t>
      </w:r>
      <w:proofErr w:type="spellStart"/>
      <w:r w:rsidRPr="00803F8E">
        <w:rPr>
          <w:rFonts w:hAnsi="Times New Roman" w:ascii="Times New Roman"/>
          <w:bCs/>
          <w:sz w:val="24"/>
          <w:szCs w:val="24"/>
        </w:rPr>
        <w:t>Kujundžić</w:t>
      </w:r>
      <w:proofErr w:type="spellEnd"/>
      <w:r w:rsidRPr="00803F8E">
        <w:rPr>
          <w:rFonts w:hAnsi="Times New Roman" w:ascii="Times New Roman"/>
          <w:bCs/>
          <w:sz w:val="24"/>
          <w:szCs w:val="24"/>
        </w:rPr>
        <w:t xml:space="preserve">  </w:t>
      </w:r>
      <w:proofErr w:type="spellStart"/>
      <w:r w:rsidRPr="00803F8E">
        <w:rPr>
          <w:rFonts w:hAnsi="Times New Roman" w:ascii="Times New Roman"/>
          <w:bCs/>
          <w:sz w:val="24"/>
          <w:szCs w:val="24"/>
        </w:rPr>
        <w:t>vl</w:t>
      </w:r>
      <w:proofErr w:type="spellEnd"/>
      <w:r w:rsidRPr="00803F8E">
        <w:rPr>
          <w:rFonts w:hAnsi="Times New Roman" w:ascii="Times New Roman"/>
          <w:bCs/>
          <w:sz w:val="24"/>
          <w:szCs w:val="24"/>
        </w:rPr>
        <w:t xml:space="preserve">. obrta za optičke usluge i trgovinu  OČNA OPTIKA OCULUS, Osijek, </w:t>
      </w:r>
      <w:proofErr w:type="spellStart"/>
      <w:r w:rsidRPr="00803F8E">
        <w:rPr>
          <w:rFonts w:hAnsi="Times New Roman" w:ascii="Times New Roman"/>
          <w:bCs/>
          <w:sz w:val="24"/>
          <w:szCs w:val="24"/>
        </w:rPr>
        <w:t>Vlašička</w:t>
      </w:r>
      <w:proofErr w:type="spellEnd"/>
      <w:r w:rsidRPr="00803F8E">
        <w:rPr>
          <w:rFonts w:hAnsi="Times New Roman" w:ascii="Times New Roman"/>
          <w:bCs/>
          <w:sz w:val="24"/>
          <w:szCs w:val="24"/>
        </w:rPr>
        <w:t xml:space="preserve"> 13</w:t>
      </w:r>
    </w:p>
    <w:p w:rsidRDefault="00803F8E" w:rsidP="00527B64" w:rsidR="00803F8E" w:rsidRPr="00803F8E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bCs/>
          <w:sz w:val="24"/>
          <w:szCs w:val="24"/>
        </w:rPr>
        <w:t>zk</w:t>
      </w:r>
      <w:proofErr w:type="spellEnd"/>
      <w:r>
        <w:rPr>
          <w:rFonts w:hAnsi="Times New Roman" w:ascii="Times New Roman"/>
          <w:bCs/>
          <w:sz w:val="24"/>
          <w:szCs w:val="24"/>
        </w:rPr>
        <w:t>. odjel OS Virovitica – nakon pravomoćnosti</w:t>
      </w:r>
    </w:p>
    <w:p w:rsidRDefault="00527B64" w:rsidP="00527B64" w:rsidR="00527B64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91353C">
        <w:rPr>
          <w:rFonts w:hAnsi="Times New Roman" w:ascii="Times New Roman"/>
          <w:sz w:val="24"/>
          <w:szCs w:val="24"/>
        </w:rPr>
        <w:t xml:space="preserve"> uz </w:t>
      </w:r>
      <w:r w:rsidR="00803F8E">
        <w:rPr>
          <w:rFonts w:hAnsi="Times New Roman" w:ascii="Times New Roman"/>
          <w:sz w:val="24"/>
          <w:szCs w:val="24"/>
        </w:rPr>
        <w:t>podnesak st. upraviteljice od 27.5.2016. g.</w:t>
      </w:r>
    </w:p>
    <w:p w:rsidRDefault="00803F8E" w:rsidP="00527B64" w:rsidR="00527B64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VS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1C008B" w:rsidR="001C008B" w:rsidRPr="00D96782"/>
    <w:p w:rsidRDefault="001C008B" w:rsidP="001C008B" w:rsidR="001C008B" w:rsidRPr="00D96782">
      <w:pPr>
        <w:pStyle w:val="Tijeloteksta"/>
        <w:ind w:left="360"/>
        <w:jc w:val="left"/>
      </w:pPr>
    </w:p>
    <w:p w:rsidRDefault="007E6F9C" w:rsidP="007E6F9C" w:rsidR="007E6F9C" w:rsidRPr="007E6F9C">
      <w:pPr>
        <w:ind w:firstLine="720" w:left="6480"/>
        <w:jc w:val="both"/>
        <w:rPr>
          <w:sz w:val="20"/>
          <w:szCs w:val="20"/>
        </w:rPr>
      </w:pPr>
      <w:r w:rsidRPr="007E6F9C">
        <w:rPr>
          <w:sz w:val="20"/>
          <w:szCs w:val="20"/>
        </w:rPr>
        <w:t>S U D A C, v.r.</w:t>
      </w:r>
    </w:p>
    <w:p w:rsidRDefault="007E6F9C" w:rsidP="007E6F9C" w:rsidR="007E6F9C" w:rsidRPr="007E6F9C">
      <w:pPr>
        <w:ind w:firstLine="720" w:left="6480"/>
        <w:jc w:val="both"/>
        <w:rPr>
          <w:sz w:val="20"/>
          <w:szCs w:val="20"/>
        </w:rPr>
      </w:pPr>
      <w:r w:rsidRPr="007E6F9C">
        <w:rPr>
          <w:sz w:val="20"/>
          <w:szCs w:val="20"/>
        </w:rPr>
        <w:t xml:space="preserve">   Nada Roso</w:t>
      </w:r>
    </w:p>
    <w:p w:rsidRDefault="007E6F9C" w:rsidP="007E6F9C" w:rsidR="007E6F9C" w:rsidRPr="007E6F9C">
      <w:pPr>
        <w:jc w:val="both"/>
        <w:rPr>
          <w:sz w:val="20"/>
          <w:szCs w:val="20"/>
        </w:rPr>
      </w:pPr>
    </w:p>
    <w:p w:rsidRDefault="007E6F9C" w:rsidP="007E6F9C" w:rsidR="007E6F9C" w:rsidRPr="007E6F9C">
      <w:pPr>
        <w:jc w:val="both"/>
        <w:rPr>
          <w:sz w:val="20"/>
          <w:szCs w:val="20"/>
        </w:rPr>
      </w:pPr>
      <w:r w:rsidRPr="007E6F9C">
        <w:rPr>
          <w:sz w:val="20"/>
          <w:szCs w:val="20"/>
        </w:rPr>
        <w:t>POUKA O PRAVNOM LIJEKU:</w:t>
      </w:r>
    </w:p>
    <w:p w:rsidRDefault="007E6F9C" w:rsidP="007E6F9C" w:rsidR="007E6F9C" w:rsidRPr="007E6F9C">
      <w:pPr>
        <w:jc w:val="both"/>
        <w:rPr>
          <w:sz w:val="20"/>
          <w:szCs w:val="20"/>
        </w:rPr>
      </w:pPr>
      <w:r w:rsidRPr="007E6F9C">
        <w:rPr>
          <w:sz w:val="20"/>
          <w:szCs w:val="20"/>
        </w:rPr>
        <w:t>Protiv ovog rješenja nezadovoljna stranka može izjaviti žalbu Visokom trgovačkom sudu Republike Hrvatske u Zagrebu u roku od 8 dana u 3 primjerka putem ovog suda.</w:t>
      </w:r>
    </w:p>
    <w:p w:rsidRDefault="007E6F9C" w:rsidP="007E6F9C" w:rsidR="007E6F9C" w:rsidRPr="007E6F9C">
      <w:pPr>
        <w:jc w:val="both"/>
        <w:rPr>
          <w:sz w:val="20"/>
          <w:szCs w:val="20"/>
        </w:rPr>
      </w:pPr>
    </w:p>
    <w:p w:rsidRDefault="007E6F9C" w:rsidP="007E6F9C" w:rsidR="007E6F9C" w:rsidRPr="007E6F9C">
      <w:pPr>
        <w:jc w:val="both"/>
        <w:rPr>
          <w:sz w:val="20"/>
          <w:szCs w:val="20"/>
        </w:rPr>
      </w:pP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  <w:t xml:space="preserve">                                           Za točnost </w:t>
      </w:r>
      <w:proofErr w:type="spellStart"/>
      <w:r w:rsidRPr="007E6F9C">
        <w:rPr>
          <w:sz w:val="20"/>
          <w:szCs w:val="20"/>
        </w:rPr>
        <w:t>otpravka</w:t>
      </w:r>
      <w:proofErr w:type="spellEnd"/>
    </w:p>
    <w:p w:rsidRDefault="007E6F9C" w:rsidP="007E6F9C" w:rsidR="007E6F9C" w:rsidRPr="007E6F9C">
      <w:pPr>
        <w:jc w:val="both"/>
        <w:rPr>
          <w:sz w:val="20"/>
          <w:szCs w:val="20"/>
        </w:rPr>
      </w:pP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  <w:t xml:space="preserve">        Ovlašteni službenik</w:t>
      </w:r>
    </w:p>
    <w:p w:rsidRDefault="007E6F9C" w:rsidP="007E6F9C" w:rsidR="007E6F9C" w:rsidRPr="007E6F9C">
      <w:pPr>
        <w:jc w:val="both"/>
        <w:rPr>
          <w:sz w:val="20"/>
          <w:szCs w:val="20"/>
        </w:rPr>
      </w:pP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  <w:t xml:space="preserve">          Danijela Sekulić</w:t>
      </w:r>
    </w:p>
    <w:p w:rsidRDefault="007E6F9C" w:rsidP="007E6F9C" w:rsidR="007E6F9C" w:rsidRPr="007E6F9C">
      <w:pPr>
        <w:rPr>
          <w:sz w:val="20"/>
          <w:szCs w:val="20"/>
        </w:rPr>
      </w:pPr>
    </w:p>
    <w:p w:rsidRDefault="007E6F9C" w:rsidP="007E6F9C" w:rsidR="007E6F9C" w:rsidRPr="007E6F9C">
      <w:pPr>
        <w:rPr>
          <w:sz w:val="20"/>
          <w:szCs w:val="20"/>
        </w:rPr>
      </w:pPr>
    </w:p>
    <w:p w:rsidRDefault="007E6F9C" w:rsidP="007E6F9C" w:rsidR="007E6F9C" w:rsidRPr="007E6F9C">
      <w:pPr>
        <w:rPr>
          <w:sz w:val="20"/>
          <w:szCs w:val="20"/>
        </w:rPr>
      </w:pPr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274E" w:rsidP="00E13649" w:rsidR="00A8274E">
      <w:r>
        <w:separator/>
      </w:r>
    </w:p>
  </w:endnote>
  <w:endnote w:id="0" w:type="continuationSeparator">
    <w:p w:rsidRDefault="00A8274E" w:rsidP="00E13649" w:rsidR="00A82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274E" w:rsidP="00E13649" w:rsidR="00A8274E">
      <w:r>
        <w:separator/>
      </w:r>
    </w:p>
  </w:footnote>
  <w:footnote w:id="0" w:type="continuationSeparator">
    <w:p w:rsidRDefault="00A8274E" w:rsidP="00E13649" w:rsidR="00A827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C4C35">
      <w:rPr>
        <w:noProof/>
      </w:rPr>
      <w:t>1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9F0"/>
    <w:multiLevelType w:val="hybridMultilevel"/>
    <w:tmpl w:val="73E44B6C"/>
    <w:lvl w:tplc="96001CB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5"/>
  </w:num>
  <w:num w:numId="3">
    <w:abstractNumId w:val="17"/>
  </w:num>
  <w:num w:numId="4">
    <w:abstractNumId w:val="3"/>
  </w:num>
  <w:num w:numId="5">
    <w:abstractNumId w:val="1"/>
  </w:num>
  <w:num w:numId="6">
    <w:abstractNumId w:val="15"/>
  </w:num>
  <w:num w:numId="7">
    <w:abstractNumId w:val="6"/>
  </w:num>
  <w:num w:numId="8">
    <w:abstractNumId w:val="11"/>
  </w:num>
  <w:num w:numId="9">
    <w:abstractNumId w:val="14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C93"/>
    <w:rsid w:val="000B2F7E"/>
    <w:rsid w:val="000D4728"/>
    <w:rsid w:val="000E4C7F"/>
    <w:rsid w:val="000E762A"/>
    <w:rsid w:val="00102060"/>
    <w:rsid w:val="001437B2"/>
    <w:rsid w:val="001572C3"/>
    <w:rsid w:val="00173F18"/>
    <w:rsid w:val="001B1688"/>
    <w:rsid w:val="001C008B"/>
    <w:rsid w:val="001C73F4"/>
    <w:rsid w:val="001C7F1E"/>
    <w:rsid w:val="001E375C"/>
    <w:rsid w:val="00232B4D"/>
    <w:rsid w:val="00267D26"/>
    <w:rsid w:val="0027408E"/>
    <w:rsid w:val="002A2AF5"/>
    <w:rsid w:val="002C004C"/>
    <w:rsid w:val="002C3EEA"/>
    <w:rsid w:val="002D2610"/>
    <w:rsid w:val="002E0AB8"/>
    <w:rsid w:val="002F66FE"/>
    <w:rsid w:val="00302983"/>
    <w:rsid w:val="00336E8F"/>
    <w:rsid w:val="00337EA9"/>
    <w:rsid w:val="00342079"/>
    <w:rsid w:val="00342FBF"/>
    <w:rsid w:val="003612A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820"/>
    <w:rsid w:val="0053545A"/>
    <w:rsid w:val="005437AE"/>
    <w:rsid w:val="00550133"/>
    <w:rsid w:val="00556098"/>
    <w:rsid w:val="005931E7"/>
    <w:rsid w:val="005B59B6"/>
    <w:rsid w:val="005D7EC1"/>
    <w:rsid w:val="005E0CFB"/>
    <w:rsid w:val="00613841"/>
    <w:rsid w:val="00632865"/>
    <w:rsid w:val="00652724"/>
    <w:rsid w:val="00674327"/>
    <w:rsid w:val="00693F81"/>
    <w:rsid w:val="0069656A"/>
    <w:rsid w:val="006C079D"/>
    <w:rsid w:val="006C4C35"/>
    <w:rsid w:val="00721BE4"/>
    <w:rsid w:val="00723D92"/>
    <w:rsid w:val="0073010A"/>
    <w:rsid w:val="00766D29"/>
    <w:rsid w:val="0077329E"/>
    <w:rsid w:val="00776F76"/>
    <w:rsid w:val="0078009A"/>
    <w:rsid w:val="00796AED"/>
    <w:rsid w:val="007A4540"/>
    <w:rsid w:val="007C23E7"/>
    <w:rsid w:val="007E6F9C"/>
    <w:rsid w:val="00803F8E"/>
    <w:rsid w:val="00814537"/>
    <w:rsid w:val="00817C66"/>
    <w:rsid w:val="00826FA9"/>
    <w:rsid w:val="0083283D"/>
    <w:rsid w:val="00854D6B"/>
    <w:rsid w:val="00860129"/>
    <w:rsid w:val="00863895"/>
    <w:rsid w:val="00875548"/>
    <w:rsid w:val="00890485"/>
    <w:rsid w:val="008A1658"/>
    <w:rsid w:val="008A66B9"/>
    <w:rsid w:val="008C6627"/>
    <w:rsid w:val="008C6D5E"/>
    <w:rsid w:val="008D462B"/>
    <w:rsid w:val="00901EF5"/>
    <w:rsid w:val="009120D2"/>
    <w:rsid w:val="0091353C"/>
    <w:rsid w:val="00937840"/>
    <w:rsid w:val="00956241"/>
    <w:rsid w:val="00980E4D"/>
    <w:rsid w:val="009A412B"/>
    <w:rsid w:val="009B40D7"/>
    <w:rsid w:val="009B46D8"/>
    <w:rsid w:val="009C670C"/>
    <w:rsid w:val="00A018B8"/>
    <w:rsid w:val="00A07CA2"/>
    <w:rsid w:val="00A10C19"/>
    <w:rsid w:val="00A46436"/>
    <w:rsid w:val="00A8274E"/>
    <w:rsid w:val="00A834B1"/>
    <w:rsid w:val="00AA6B6E"/>
    <w:rsid w:val="00AC750E"/>
    <w:rsid w:val="00AF1246"/>
    <w:rsid w:val="00B24B41"/>
    <w:rsid w:val="00B659E8"/>
    <w:rsid w:val="00B82540"/>
    <w:rsid w:val="00B95B20"/>
    <w:rsid w:val="00BE111B"/>
    <w:rsid w:val="00BE33FF"/>
    <w:rsid w:val="00C2016D"/>
    <w:rsid w:val="00C563E1"/>
    <w:rsid w:val="00C56F9E"/>
    <w:rsid w:val="00C81C0A"/>
    <w:rsid w:val="00C94F0A"/>
    <w:rsid w:val="00CA01EF"/>
    <w:rsid w:val="00CA7AD2"/>
    <w:rsid w:val="00D24D2F"/>
    <w:rsid w:val="00D278CB"/>
    <w:rsid w:val="00D43F39"/>
    <w:rsid w:val="00D47D59"/>
    <w:rsid w:val="00D727CB"/>
    <w:rsid w:val="00D96782"/>
    <w:rsid w:val="00D97782"/>
    <w:rsid w:val="00DA4636"/>
    <w:rsid w:val="00DA7955"/>
    <w:rsid w:val="00E12DAD"/>
    <w:rsid w:val="00E13649"/>
    <w:rsid w:val="00E23AF8"/>
    <w:rsid w:val="00E60C19"/>
    <w:rsid w:val="00E63026"/>
    <w:rsid w:val="00E96356"/>
    <w:rsid w:val="00EA028A"/>
    <w:rsid w:val="00EA5EA7"/>
    <w:rsid w:val="00EC31D5"/>
    <w:rsid w:val="00ED4C16"/>
    <w:rsid w:val="00EE7595"/>
    <w:rsid w:val="00F36B85"/>
    <w:rsid w:val="00F44208"/>
    <w:rsid w:val="00F46E60"/>
    <w:rsid w:val="00F52E6C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4C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4C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C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C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C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4C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4C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C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C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C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10. svibnja 2016.</izvorni_sadrzaj>
    <derivirana_varijabla naziv="DomainObject.Predmet.SpisIzvanSuda.DatumIzlazaSpisa_1">10. svibnja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zbog uložene revizije</izvorni_sadrzaj>
    <derivirana_varijabla naziv="DomainObject.Predmet.SpisIzvanSuda.RazlogIzlaskaSpisa_1">zbog uložene revizije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BE1AD2-E3EE-40D5-9FFB-DC2359F923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568</properties:Words>
  <properties:Characters>2885</properties:Characters>
  <properties:Lines>151</properties:Lines>
  <properties:Paragraphs>39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2016-06-03T08:39:00Z</dcterms:created>
  <dc:creator>Korisnik</dc:creator>
  <cp:lastModifiedBy>Danijela Sekulić</cp:lastModifiedBy>
  <cp:lastPrinted>2016-06-03T08:55:00Z</cp:lastPrinted>
  <dcterms:modified xmlns:xsi="http://www.w3.org/2001/XMLSchema-instance" xsi:type="dcterms:W3CDTF">2016-06-03T08:56:00Z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