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b509" w14:paraId="081b509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1344CC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5223BD">
        <w:rPr>
          <w:color w:themeColor="text1" w:val="000000"/>
        </w:rPr>
        <w:t>1</w:t>
      </w:r>
      <w:r w:rsidR="00AF068C">
        <w:rPr>
          <w:color w:themeColor="text1" w:val="000000"/>
        </w:rPr>
        <w:t>94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1344CC">
        <w:t xml:space="preserve">(N.N. br. </w:t>
      </w:r>
      <w:r w:rsidR="00AC4528" w:rsidRPr="001344CC">
        <w:t>71/15.</w:t>
      </w:r>
      <w:r w:rsidRPr="001344CC">
        <w:t>)</w:t>
      </w:r>
      <w:r w:rsidR="008155EE" w:rsidRPr="001344CC">
        <w:t>,</w:t>
      </w:r>
      <w:r w:rsidRPr="001344CC">
        <w:t xml:space="preserve"> dana </w:t>
      </w:r>
      <w:r w:rsidR="001344CC" w:rsidRPr="001344CC">
        <w:t>19. listopada 2017. godine</w:t>
      </w:r>
      <w:r w:rsidRPr="001344CC">
        <w:t>,</w:t>
      </w:r>
      <w:r w:rsidR="00F034D3" w:rsidRPr="001344CC">
        <w:t xml:space="preserve"> </w:t>
      </w:r>
      <w:r w:rsidRPr="001344CC">
        <w:t>objavljuje</w:t>
      </w:r>
      <w:r w:rsidR="008155EE" w:rsidRPr="001344CC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AF068C">
        <w:rPr>
          <w:b/>
        </w:rPr>
        <w:t>BRANITELJSKA zadruga LEGIJA za gradnju</w:t>
      </w:r>
      <w:r w:rsidR="00AF068C">
        <w:t>, Ljudevita Posavskog 25a, Zagreb, OIB: 05910780735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AF068C">
        <w:rPr>
          <w:color w:themeColor="text1" w:val="000000"/>
        </w:rPr>
        <w:t>5.496,16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1344CC">
      <w:pPr>
        <w:jc w:val="center"/>
      </w:pPr>
      <w:r w:rsidRPr="001344CC">
        <w:t xml:space="preserve">Zagreb, </w:t>
      </w:r>
      <w:r w:rsidR="001344CC" w:rsidRPr="001344CC">
        <w:t>19. listopada 2017. godine</w:t>
      </w:r>
      <w:r w:rsidRPr="001344CC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7115A1" w:rsidP="007115A1" w:rsidR="007115A1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5223BD">
      <w:rPr>
        <w:b/>
        <w:color w:themeColor="text1" w:val="000000"/>
      </w:rPr>
      <w:t>1</w:t>
    </w:r>
    <w:r w:rsidR="00AF068C">
      <w:rPr>
        <w:b/>
        <w:color w:themeColor="text1" w:val="000000"/>
      </w:rPr>
      <w:t>94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4CC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115A1"/>
    <w:rsid w:val="0075116F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C3A41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A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A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A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A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A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A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A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A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642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St-2194/2017</izvorni_sadrzaj>
    <derivirana_varijabla naziv="DomainObject.Predmet.OznakaBroj_1">St-2194/2017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LEGIJA za gradnju zastupanog po punomoćniku Tihomir Golubić</izvorni_sadrzaj>
    <derivirana_varijabla naziv="DomainObject.Predmet.ProtustrankaFormated_1">  BRANITELJSKA zadruga LEGIJA za gradnju zastupanog po punomoćniku Tihomir Golubić</derivirana_varijabla>
  </DomainObject.Predmet.ProtustrankaFormated>
  <DomainObject.Predmet.ProtustrankaFormatedOIB>
    <izvorni_sadrzaj>  BRANITELJSKA zadruga LEGIJA za gradnju, OIB 05910780735 zastupanog po punomoćniku Tihomir Golubić</izvorni_sadrzaj>
    <derivirana_varijabla naziv="DomainObject.Predmet.ProtustrankaFormatedOIB_1">  BRANITELJSKA zadruga LEGIJA za gradnju, OIB 05910780735 zastupanog po punomoćniku Tihomir Golubić</derivirana_varijabla>
  </DomainObject.Predmet.ProtustrankaFormatedOIB>
  <DomainObject.Predmet.ProtustrankaFormatedWithAdress>
    <izvorni_sadrzaj> BRANITELJSKA zadruga LEGIJA za gradnju, Ljudevita Posavskog 25 a, 10360 Sesvete zastupanog po punomoćniku Tihomir Golubić</izvorni_sadrzaj>
    <derivirana_varijabla naziv="DomainObject.Predmet.ProtustrankaFormatedWithAdress_1"> BRANITELJSKA zadruga LEGIJA za gradnju, Ljudevita Posavskog 25 a, 10360 Sesvete zastupanog po punomoćniku Tihomir Golubić</derivirana_varijabla>
  </DomainObject.Predmet.ProtustrankaFormatedWithAdress>
  <DomainObject.Predmet.ProtustrankaFormatedWithAdressOIB>
    <izvorni_sadrzaj> BRANITELJSKA zadruga LEGIJA za gradnju, OIB 05910780735, Ljudevita Posavskog 25 a, 10360 Sesvete zastupanog po punomoćniku Tihomir Golubić</izvorni_sadrzaj>
    <derivirana_varijabla naziv="DomainObject.Predmet.ProtustrankaFormatedWithAdressOIB_1"> BRANITELJSKA zadruga LEGIJA za gradnju, OIB 05910780735, Ljudevita Posavskog 25 a, 10360 Sesvete zastupanog po punomoćniku Tihomir Golubić</derivirana_varijabla>
  </DomainObject.Predmet.ProtustrankaFormatedWithAdressOIB>
  <DomainObject.Predmet.ProtustrankaWithAdress>
    <izvorni_sadrzaj>BRANITELJSKA zadruga LEGIJA za gradnju Ljudevita Posavskog 25 a, 10360 Sesvete</izvorni_sadrzaj>
    <derivirana_varijabla naziv="DomainObject.Predmet.ProtustrankaWithAdress_1">BRANITELJSKA zadruga LEGIJA za gradnju Ljudevita Posavskog 25 a, 10360 Sesvete</derivirana_varijabla>
  </DomainObject.Predmet.ProtustrankaWithAdress>
  <DomainObject.Predmet.ProtustrankaWithAdressOIB>
    <izvorni_sadrzaj>BRANITELJSKA zadruga LEGIJA za gradnju, OIB 05910780735, Ljudevita Posavskog 25 a, 10360 Sesvete</izvorni_sadrzaj>
    <derivirana_varijabla naziv="DomainObject.Predmet.ProtustrankaWithAdressOIB_1">BRANITELJSKA zadruga LEGIJA za gradnju, OIB 05910780735, Ljudevita Posavskog 25 a, 10360 Sesvete</derivirana_varijabla>
  </DomainObject.Predmet.ProtustrankaWithAdressOIB>
  <DomainObject.Predmet.ProtustrankaNazivFormated>
    <izvorni_sadrzaj>BRANITELJSKA zadruga LEGIJA za gradnju</izvorni_sadrzaj>
    <derivirana_varijabla naziv="DomainObject.Predmet.ProtustrankaNazivFormated_1">BRANITELJSKA zadruga LEGIJA za gradnju</derivirana_varijabla>
  </DomainObject.Predmet.ProtustrankaNazivFormated>
  <DomainObject.Predmet.ProtustrankaNazivFormatedOIB>
    <izvorni_sadrzaj>BRANITELJSKA zadruga LEGIJA za gradnju, OIB 05910780735</izvorni_sadrzaj>
    <derivirana_varijabla naziv="DomainObject.Predmet.ProtustrankaNazivFormatedOIB_1">BRANITELJSKA zadruga LEGIJA za gradnju, OIB 05910780735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LEGIJA za gradnju zastupanog po punomoćniku Tihomir Golubić</item>
    </izvorni_sadrzaj>
    <derivirana_varijabla naziv="DomainObject.Predmet.ProtuStrankaListFormated_1">
      <item>BRANITELJSKA zadruga LEGIJA za gradnju zastupanog po punomoćniku Tihomir Golubić</item>
    </derivirana_varijabla>
  </DomainObject.Predmet.ProtuStrankaListFormated>
  <DomainObject.Predmet.ProtuStrankaListFormatedOIB>
    <izvorni_sadrzaj>
      <item>BRANITELJSKA zadruga LEGIJA za gradnju, OIB 05910780735 zastupanog po punomoćniku Tihomir Golubić</item>
    </izvorni_sadrzaj>
    <derivirana_varijabla naziv="DomainObject.Predmet.ProtuStrankaListFormatedOIB_1">
      <item>BRANITELJSKA zadruga LEGIJA za gradnju, OIB 05910780735 zastupanog po punomoćniku Tihomir Golubić</item>
    </derivirana_varijabla>
  </DomainObject.Predmet.ProtuStrankaListFormatedOIB>
  <DomainObject.Predmet.ProtuStrankaListFormatedWithAdress>
    <izvorni_sadrzaj>
      <item>BRANITELJSKA zadruga LEGIJA za gradnju, Ljudevita Posavskog 25 a, 10360 Sesvete zastupanog po punomoćniku Tihomir Golubić</item>
    </izvorni_sadrzaj>
    <derivirana_varijabla naziv="DomainObject.Predmet.ProtuStrankaListFormatedWithAdress_1">
      <item>BRANITELJSKA zadruga LEGIJA za gradnju, Ljudevita Posavskog 25 a, 10360 Sesvete zastupanog po punomoćniku Tihomir Golubić</item>
    </derivirana_varijabla>
  </DomainObject.Predmet.ProtuStrankaListFormatedWithAdress>
  <DomainObject.Predmet.ProtuStrankaListFormatedWithAdressOIB>
    <izvorni_sadrzaj>
      <item>BRANITELJSKA zadruga LEGIJA za gradnju, OIB 05910780735, Ljudevita Posavskog 25 a, 10360 Sesvete zastupanog po punomoćniku Tihomir Golubić</item>
    </izvorni_sadrzaj>
    <derivirana_varijabla naziv="DomainObject.Predmet.ProtuStrankaListFormatedWithAdressOIB_1">
      <item>BRANITELJSKA zadruga LEGIJA za gradnju, OIB 05910780735, Ljudevita Posavskog 25 a, 10360 Sesvete zastupanog po punomoćniku Tihomir Golubić</item>
    </derivirana_varijabla>
  </DomainObject.Predmet.ProtuStrankaListFormatedWithAdressOIB>
  <DomainObject.Predmet.ProtuStrankaListNazivFormated>
    <izvorni_sadrzaj>
      <item>BRANITELJSKA zadruga LEGIJA za gradnju</item>
    </izvorni_sadrzaj>
    <derivirana_varijabla naziv="DomainObject.Predmet.ProtuStrankaListNazivFormated_1">
      <item>BRANITELJSKA zadruga LEGIJA za gradnju</item>
    </derivirana_varijabla>
  </DomainObject.Predmet.ProtuStrankaListNazivFormated>
  <DomainObject.Predmet.ProtuStrankaListNazivFormatedOIB>
    <izvorni_sadrzaj>
      <item>BRANITELJSKA zadruga LEGIJA za gradnju, OIB 05910780735</item>
    </izvorni_sadrzaj>
    <derivirana_varijabla naziv="DomainObject.Predmet.ProtuStrankaListNazivFormatedOIB_1">
      <item>BRANITELJSKA zadruga LEGIJA za gradnju, OIB 05910780735</item>
    </derivirana_varijabla>
  </DomainObject.Predmet.ProtuStrankaListNazivFormatedOIB>
  <DomainObject.Predmet.OstaliListFormated>
    <izvorni_sadrzaj>
      <item>Tihomir Golubić punomoćnik sudionika u postupku BRANITELJSKA zadruga LEGIJA za gradnju</item>
    </izvorni_sadrzaj>
    <derivirana_varijabla naziv="DomainObject.Predmet.OstaliListFormated_1">
      <item>Tihomir Golubić punomoćnik sudionika u postupku BRANITELJSKA zadruga LEGIJA za gradnju</item>
    </derivirana_varijabla>
  </DomainObject.Predmet.OstaliListFormated>
  <DomainObject.Predmet.OstaliListFormatedOIB>
    <izvorni_sadrzaj>
      <item>Tihomir Golubić, OIB 97635110569 punomoćnik sudionika u postupku BRANITELJSKA zadruga LEGIJA za gradnju</item>
    </izvorni_sadrzaj>
    <derivirana_varijabla naziv="DomainObject.Predmet.OstaliListFormatedOIB_1">
      <item>Tihomir Golubić, OIB 97635110569 punomoćnik sudionika u postupku BRANITELJSKA zadruga LEGIJA za gradnju</item>
    </derivirana_varijabla>
  </DomainObject.Predmet.OstaliListFormatedOIB>
  <DomainObject.Predmet.OstaliListFormatedWithAdress>
    <izvorni_sadrzaj>
      <item>Tihomir Golubić, Ljudevita Posavskog 25a, 10360 Sesvete punomoćnik sudionika u postupku BRANITELJSKA zadruga LEGIJA za gradnju</item>
    </izvorni_sadrzaj>
    <derivirana_varijabla naziv="DomainObject.Predmet.OstaliListFormatedWithAdress_1">
      <item>Tihomir Golubić, Ljudevita Posavskog 25a, 10360 Sesvete punomoćnik sudionika u postupku BRANITELJSKA zadruga LEGIJA za gradnju</item>
    </derivirana_varijabla>
  </DomainObject.Predmet.OstaliListFormatedWithAdress>
  <DomainObject.Predmet.OstaliListFormatedWithAdressOIB>
    <izvorni_sadrzaj>
      <item>Tihomir Golubić, OIB 97635110569, Ljudevita Posavskog 25a, 10360 Sesvete punomoćnik sudionika u postupku BRANITELJSKA zadruga LEGIJA za gradnju</item>
    </izvorni_sadrzaj>
    <derivirana_varijabla naziv="DomainObject.Predmet.OstaliListFormatedWithAdressOIB_1">
      <item>Tihomir Golubić, OIB 97635110569, Ljudevita Posavskog 25a, 10360 Sesvete punomoćnik sudionika u postupku BRANITELJSKA zadruga LEGIJA za gradnju</item>
    </derivirana_varijabla>
  </DomainObject.Predmet.OstaliListFormatedWithAdressOIB>
  <DomainObject.Predmet.OstaliListNazivFormated>
    <izvorni_sadrzaj>
      <item>Tihomir Golubić</item>
    </izvorni_sadrzaj>
    <derivirana_varijabla naziv="DomainObject.Predmet.OstaliListNazivFormated_1">
      <item>Tihomir Golubić</item>
    </derivirana_varijabla>
  </DomainObject.Predmet.OstaliListNazivFormated>
  <DomainObject.Predmet.OstaliListNazivFormatedOIB>
    <izvorni_sadrzaj>
      <item>Tihomir Golubić, OIB 97635110569</item>
    </izvorni_sadrzaj>
    <derivirana_varijabla naziv="DomainObject.Predmet.OstaliListNazivFormatedOIB_1">
      <item>Tihomir Golubić, OIB 97635110569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LEGIJA za gradnju</izvorni_sadrzaj>
    <derivirana_varijabla naziv="DomainObject.Predmet.ProtustrankaIDrugi_1">BRANITELJSKA zadruga LEGIJA za gradnju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LEGIJA za gradnju, OIB 05910780735, Ljudevita Posavskog 25 a, 10360 Sesvete</izvorni_sadrzaj>
    <derivirana_varijabla naziv="DomainObject.Predmet.ProtustrankaIDrugiAdressOIB_1">BRANITELJSKA zadruga LEGIJA za gradnju, OIB 05910780735, Ljudevita Posavskog 25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LEGIJA za gradnju</item>
      <item>FINA Regionalni centar Zagreb</item>
      <item>Tihomir Golubić</item>
    </izvorni_sadrzaj>
    <derivirana_varijabla naziv="DomainObject.Predmet.SudioniciListNaziv_1">
      <item>BRANITELJSKA zadruga LEGIJA za gradnju</item>
      <item>FINA Regionalni centar Zagreb</item>
      <item>Tihomir Golubić</item>
    </derivirana_varijabla>
  </DomainObject.Predmet.SudioniciListNaziv>
  <DomainObject.Predmet.SudioniciListAdressOIB>
    <izvorni_sadrzaj>
      <item>BRANITELJSKA zadruga LEGIJA za gradnju, OIB 05910780735, Ljudevita Posavskog 25 a,10360 Sesvete</item>
      <item>FINA Regionalni centar Zagreb, OIB 85821130368, Trg svibanjskih žrtava 1995. 1,10000 Zagreb</item>
      <item>Tihomir Golubić, OIB 97635110569, Ljudevita Posavskog 25a,10360 Sesvete</item>
    </izvorni_sadrzaj>
    <derivirana_varijabla naziv="DomainObject.Predmet.SudioniciListAdressOIB_1">
      <item>BRANITELJSKA zadruga LEGIJA za gradnju, OIB 05910780735, Ljudevita Posavskog 25 a,10360 Sesvete</item>
      <item>FINA Regionalni centar Zagreb, OIB 85821130368, Trg svibanjskih žrtava 1995. 1,10000 Zagreb</item>
      <item>Tihomir Golubić, OIB 97635110569, Ljudevita Posavskog 25a,10360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05910780735</item>
      <item>, OIB 85821130368</item>
      <item>, OIB 97635110569</item>
    </izvorni_sadrzaj>
    <derivirana_varijabla naziv="DomainObject.Predmet.SudioniciListNazivOIB_1">
      <item>, OIB 05910780735</item>
      <item>, OIB 85821130368</item>
      <item>, OIB 97635110569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1367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2017-10-05T11:14:00Z</dcterms:created>
  <dc:creator>ilukac</dc:creator>
  <cp:lastModifiedBy>Irena Benko</cp:lastModifiedBy>
  <cp:lastPrinted>2017-10-19T12:14:00Z</cp:lastPrinted>
  <dcterms:modified xmlns:xsi="http://www.w3.org/2001/XMLSchema-instance" xsi:type="dcterms:W3CDTF">2017-10-19T12:14:00Z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