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ade2" w14:paraId="423ade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E6DC8">
        <w:t>7721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E6DC8">
        <w:t>ASFALTNE PRIPREME GOF d.o.o. Lučko, Delićeva 7, OIB: 58289022445</w:t>
      </w:r>
      <w:r w:rsidR="007A5DBF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7A5DBF">
        <w:t>11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7A5DBF" w:rsidP="007A5DBF" w:rsidR="007A5DBF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>
        <w:t xml:space="preserve">skraćeni </w:t>
      </w:r>
      <w:r w:rsidRPr="00AF1EFD">
        <w:t xml:space="preserve">stečajni postupak nad dužnikom </w:t>
      </w:r>
      <w:r w:rsidR="004E6DC8">
        <w:t>ASFALTNE PRIPREME GOF d.o.o. Lučko, Delićeva 7, OIB: 58289022445</w:t>
      </w:r>
      <w:r>
        <w:t>. Skraćeni s</w:t>
      </w:r>
      <w:r w:rsidRPr="00AF1EFD">
        <w:t xml:space="preserve">tečajni postupak je otvoren dana </w:t>
      </w:r>
      <w:r>
        <w:t>11. ožujka 2016</w:t>
      </w:r>
      <w:r w:rsidRPr="00AF1EFD">
        <w:t xml:space="preserve">. godine u </w:t>
      </w:r>
      <w:r>
        <w:t>12,</w:t>
      </w:r>
      <w:r w:rsidR="004E6DC8">
        <w:t>1</w:t>
      </w:r>
      <w:r w:rsidR="00D707D1">
        <w:t>0</w:t>
      </w:r>
      <w:r w:rsidRPr="00AF1EFD">
        <w:t xml:space="preserve"> sati, kad je ovo rješenje i oglas o otvaranju </w:t>
      </w:r>
      <w:r>
        <w:t xml:space="preserve">skraćenog </w:t>
      </w:r>
      <w:r w:rsidRPr="00AF1EFD">
        <w:t xml:space="preserve">stečajnog postupka istaknuto na </w:t>
      </w:r>
      <w:r>
        <w:t>e-</w:t>
      </w:r>
      <w:r w:rsidRPr="00AF1EFD">
        <w:t xml:space="preserve">oglasnoj ploči </w:t>
      </w:r>
      <w:r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E6DC8">
        <w:t>Ivan Hudoletnjak, Ivanec, Zavojna ulica 3, OIB: 80924395653.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4E6DC8">
        <w:t>ASFALTNE PRIPREME GOF d.o.o. Lučko, Delićeva 7, OIB: 58289022445</w:t>
      </w:r>
      <w:r w:rsidR="00D707D1">
        <w:t>,</w:t>
      </w:r>
      <w:r w:rsidR="008E2BF4">
        <w:t xml:space="preserve"> </w:t>
      </w:r>
      <w:r w:rsidR="008B73DD">
        <w:t xml:space="preserve">s danom </w:t>
      </w:r>
      <w:r w:rsidR="001C0533">
        <w:t>1</w:t>
      </w:r>
      <w:r w:rsidR="007A5DBF">
        <w:t>1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E6DC8">
        <w:t>ASFALTNE PRIPREME GOF d.o.o. Lučko, Delićeva 7, OIB: 58289022445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A5DBF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4E6DC8">
        <w:t>ASFALTNE PRIPREME GOF d.o.o. Lučko, Delićeva 7, OIB: 58289022445</w:t>
      </w:r>
      <w:r w:rsidR="00993E72">
        <w:t>,</w:t>
      </w:r>
      <w:r w:rsidR="00195338">
        <w:t xml:space="preserve"> dana </w:t>
      </w:r>
      <w:r w:rsidR="004E6DC8">
        <w:t>4</w:t>
      </w:r>
      <w:r w:rsidR="007A5DBF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A5DBF">
        <w:t>1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FD444A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FD444A" w:rsidR="00FD444A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1C0533">
        <w:t>Ivanić-Grad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E6DC8">
        <w:t>Ivan Hudoletnjak, Ivanec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CC9" w:rsidR="00A87CC9">
      <w:r>
        <w:separator/>
      </w:r>
    </w:p>
  </w:endnote>
  <w:endnote w:id="0" w:type="continuationSeparator">
    <w:p w:rsidRDefault="00A87CC9" w:rsidR="00A87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CC9" w:rsidR="00A87CC9">
      <w:r>
        <w:separator/>
      </w:r>
    </w:p>
  </w:footnote>
  <w:footnote w:id="0" w:type="continuationSeparator">
    <w:p w:rsidRDefault="00A87CC9" w:rsidR="00A87C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4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E6DC8">
      <w:t>7721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4203"/>
    <w:rsid w:val="0004613B"/>
    <w:rsid w:val="00050EF7"/>
    <w:rsid w:val="00060133"/>
    <w:rsid w:val="000611A8"/>
    <w:rsid w:val="000A1EA9"/>
    <w:rsid w:val="000D7D8B"/>
    <w:rsid w:val="000F1C0A"/>
    <w:rsid w:val="00126527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E6DC8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5DB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87CC9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707D1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44A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7721</izvorni_sadrzaj>
    <derivirana_varijabla naziv="DomainObject.Predmet.Broj_1">7721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St-7721/2015</izvorni_sadrzaj>
    <derivirana_varijabla naziv="DomainObject.Predmet.OznakaBroj_1">St-7721/2015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ASFALTNE PRIPREME GOF d.o.o. zastupanog po punomoćniku Antonio Toni Bobić</izvorni_sadrzaj>
    <derivirana_varijabla naziv="DomainObject.Predmet.ProtustrankaFormated_1">  ASFALTNE PRIPREME GOF d.o.o. zastupanog po punomoćniku Antonio Toni Bobić</derivirana_varijabla>
  </DomainObject.Predmet.ProtustrankaFormated>
  <DomainObject.Predmet.ProtustrankaFormatedOIB>
    <izvorni_sadrzaj>  ASFALTNE PRIPREME GOF d.o.o., OIB 58289022445 zastupanog po punomoćniku Antonio Toni Bobić</izvorni_sadrzaj>
    <derivirana_varijabla naziv="DomainObject.Predmet.ProtustrankaFormatedOIB_1">  ASFALTNE PRIPREME GOF d.o.o., OIB 58289022445 zastupanog po punomoćniku Antonio Toni Bobić</derivirana_varijabla>
  </DomainObject.Predmet.ProtustrankaFormatedOIB>
  <DomainObject.Predmet.ProtustrankaFormatedWithAdress>
    <izvorni_sadrzaj> ASFALTNE PRIPREME GOF d.o.o., Delićeva 7, 10250 Lučko zastupanog po punomoćniku Antonio Toni Bobić</izvorni_sadrzaj>
    <derivirana_varijabla naziv="DomainObject.Predmet.ProtustrankaFormatedWithAdress_1"> ASFALTNE PRIPREME GOF d.o.o., Delićeva 7, 10250 Lučko zastupanog po punomoćniku Antonio Toni Bobić</derivirana_varijabla>
  </DomainObject.Predmet.ProtustrankaFormatedWithAdress>
  <DomainObject.Predmet.ProtustrankaFormatedWithAdressOIB>
    <izvorni_sadrzaj> ASFALTNE PRIPREME GOF d.o.o., OIB 58289022445, Delićeva 7, 10250 Lučko zastupanog po punomoćniku Antonio Toni Bobić</izvorni_sadrzaj>
    <derivirana_varijabla naziv="DomainObject.Predmet.ProtustrankaFormatedWithAdressOIB_1"> ASFALTNE PRIPREME GOF d.o.o., OIB 58289022445, Delićeva 7, 10250 Lučko zastupanog po punomoćniku Antonio Toni Bobić</derivirana_varijabla>
  </DomainObject.Predmet.ProtustrankaFormatedWithAdressOIB>
  <DomainObject.Predmet.ProtustrankaWithAdress>
    <izvorni_sadrzaj>ASFALTNE PRIPREME GOF d.o.o. Delićeva 7, 10250 Lučko</izvorni_sadrzaj>
    <derivirana_varijabla naziv="DomainObject.Predmet.ProtustrankaWithAdress_1">ASFALTNE PRIPREME GOF d.o.o. Delićeva 7, 10250 Lučko</derivirana_varijabla>
  </DomainObject.Predmet.ProtustrankaWithAdress>
  <DomainObject.Predmet.ProtustrankaWithAdressOIB>
    <izvorni_sadrzaj>ASFALTNE PRIPREME GOF d.o.o., OIB 58289022445, Delićeva 7, 10250 Lučko</izvorni_sadrzaj>
    <derivirana_varijabla naziv="DomainObject.Predmet.ProtustrankaWithAdressOIB_1">ASFALTNE PRIPREME GOF d.o.o., OIB 58289022445, Delićeva 7, 10250 Lučko</derivirana_varijabla>
  </DomainObject.Predmet.ProtustrankaWithAdressOIB>
  <DomainObject.Predmet.ProtustrankaNazivFormated>
    <izvorni_sadrzaj>ASFALTNE PRIPREME GOF d.o.o.</izvorni_sadrzaj>
    <derivirana_varijabla naziv="DomainObject.Predmet.ProtustrankaNazivFormated_1">ASFALTNE PRIPREME GOF d.o.o.</derivirana_varijabla>
  </DomainObject.Predmet.ProtustrankaNazivFormated>
  <DomainObject.Predmet.ProtustrankaNazivFormatedOIB>
    <izvorni_sadrzaj>ASFALTNE PRIPREME GOF d.o.o., OIB 58289022445</izvorni_sadrzaj>
    <derivirana_varijabla naziv="DomainObject.Predmet.ProtustrankaNazivFormatedOIB_1">ASFALTNE PRIPREME GOF d.o.o., OIB 58289022445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ASFALTNE PRIPREME GOF d.o.o. zastupanog po punomoćniku Antonio Toni Bobić</item>
    </izvorni_sadrzaj>
    <derivirana_varijabla naziv="DomainObject.Predmet.ProtuStrankaListFormated_1">
      <item>ASFALTNE PRIPREME GOF d.o.o. zastupanog po punomoćniku Antonio Toni Bobić</item>
    </derivirana_varijabla>
  </DomainObject.Predmet.ProtuStrankaListFormated>
  <DomainObject.Predmet.ProtuStrankaListFormatedOIB>
    <izvorni_sadrzaj>
      <item>ASFALTNE PRIPREME GOF d.o.o., OIB 58289022445 zastupanog po punomoćniku Antonio Toni Bobić</item>
    </izvorni_sadrzaj>
    <derivirana_varijabla naziv="DomainObject.Predmet.ProtuStrankaListFormatedOIB_1">
      <item>ASFALTNE PRIPREME GOF d.o.o., OIB 58289022445 zastupanog po punomoćniku Antonio Toni Bobić</item>
    </derivirana_varijabla>
  </DomainObject.Predmet.ProtuStrankaListFormatedOIB>
  <DomainObject.Predmet.ProtuStrankaListFormatedWithAdress>
    <izvorni_sadrzaj>
      <item>ASFALTNE PRIPREME GOF d.o.o., Delićeva 7, 10250 Lučko zastupanog po punomoćniku Antonio Toni Bobić</item>
    </izvorni_sadrzaj>
    <derivirana_varijabla naziv="DomainObject.Predmet.ProtuStrankaListFormatedWithAdress_1">
      <item>ASFALTNE PRIPREME GOF d.o.o., Delićeva 7, 10250 Lučko zastupanog po punomoćniku Antonio Toni Bobić</item>
    </derivirana_varijabla>
  </DomainObject.Predmet.ProtuStrankaListFormatedWithAdress>
  <DomainObject.Predmet.ProtuStrankaListFormatedWithAdressOIB>
    <izvorni_sadrzaj>
      <item>ASFALTNE PRIPREME GOF d.o.o., OIB 58289022445, Delićeva 7, 10250 Lučko zastupanog po punomoćniku Antonio Toni Bobić</item>
    </izvorni_sadrzaj>
    <derivirana_varijabla naziv="DomainObject.Predmet.ProtuStrankaListFormatedWithAdressOIB_1">
      <item>ASFALTNE PRIPREME GOF d.o.o., OIB 58289022445, Delićeva 7, 10250 Lučko zastupanog po punomoćniku Antonio Toni Bobić</item>
    </derivirana_varijabla>
  </DomainObject.Predmet.ProtuStrankaListFormatedWithAdressOIB>
  <DomainObject.Predmet.ProtuStrankaListNazivFormated>
    <izvorni_sadrzaj>
      <item>ASFALTNE PRIPREME GOF d.o.o.</item>
    </izvorni_sadrzaj>
    <derivirana_varijabla naziv="DomainObject.Predmet.ProtuStrankaListNazivFormated_1">
      <item>ASFALTNE PRIPREME GOF d.o.o.</item>
    </derivirana_varijabla>
  </DomainObject.Predmet.ProtuStrankaListNazivFormated>
  <DomainObject.Predmet.ProtuStrankaListNazivFormatedOIB>
    <izvorni_sadrzaj>
      <item>ASFALTNE PRIPREME GOF d.o.o., OIB 58289022445</item>
    </izvorni_sadrzaj>
    <derivirana_varijabla naziv="DomainObject.Predmet.ProtuStrankaListNazivFormatedOIB_1">
      <item>ASFALTNE PRIPREME GOF d.o.o., OIB 58289022445</item>
    </derivirana_varijabla>
  </DomainObject.Predmet.ProtuStrankaListNazivFormatedOIB>
  <DomainObject.Predmet.OstaliListFormated>
    <izvorni_sadrzaj>
      <item>Antonio Toni Bobić punomoćnik sudionika u postupku ASFALTNE PRIPREME GOF d.o.o.</item>
    </izvorni_sadrzaj>
    <derivirana_varijabla naziv="DomainObject.Predmet.OstaliListFormated_1">
      <item>Antonio Toni Bobić punomoćnik sudionika u postupku ASFALTNE PRIPREME GOF d.o.o.</item>
    </derivirana_varijabla>
  </DomainObject.Predmet.OstaliListFormated>
  <DomainObject.Predmet.OstaliListFormatedOIB>
    <izvorni_sadrzaj>
      <item>Antonio Toni Bobić, OIB 71822697780 punomoćnik sudionika u postupku ASFALTNE PRIPREME GOF d.o.o.</item>
    </izvorni_sadrzaj>
    <derivirana_varijabla naziv="DomainObject.Predmet.OstaliListFormatedOIB_1">
      <item>Antonio Toni Bobić, OIB 71822697780 punomoćnik sudionika u postupku ASFALTNE PRIPREME GOF d.o.o.</item>
    </derivirana_varijabla>
  </DomainObject.Predmet.OstaliListFormatedOIB>
  <DomainObject.Predmet.OstaliListFormatedWithAdress>
    <izvorni_sadrzaj>
      <item>Antonio Toni Bobić, Mije Silobod Bolšića 19, 10000 Zagreb punomoćnik sudionika u postupku ASFALTNE PRIPREME GOF d.o.o.</item>
    </izvorni_sadrzaj>
    <derivirana_varijabla naziv="DomainObject.Predmet.OstaliListFormatedWithAdress_1">
      <item>Antonio Toni Bobić, Mije Silobod Bolšića 19, 10000 Zagreb punomoćnik sudionika u postupku ASFALTNE PRIPREME GOF d.o.o.</item>
    </derivirana_varijabla>
  </DomainObject.Predmet.OstaliListFormatedWithAdress>
  <DomainObject.Predmet.OstaliListFormatedWithAdressOIB>
    <izvorni_sadrzaj>
      <item>Antonio Toni Bobić, OIB 71822697780, Mije Silobod Bolšića 19, 10000 Zagreb punomoćnik sudionika u postupku ASFALTNE PRIPREME GOF d.o.o.</item>
    </izvorni_sadrzaj>
    <derivirana_varijabla naziv="DomainObject.Predmet.OstaliListFormatedWithAdressOIB_1">
      <item>Antonio Toni Bobić, OIB 71822697780, Mije Silobod Bolšića 19, 10000 Zagreb punomoćnik sudionika u postupku ASFALTNE PRIPREME GOF d.o.o.</item>
    </derivirana_varijabla>
  </DomainObject.Predmet.OstaliListFormatedWithAdressOIB>
  <DomainObject.Predmet.OstaliListNazivFormated>
    <izvorni_sadrzaj>
      <item>Antonio Toni Bobić</item>
    </izvorni_sadrzaj>
    <derivirana_varijabla naziv="DomainObject.Predmet.OstaliListNazivFormated_1">
      <item>Antonio Toni Bobić</item>
    </derivirana_varijabla>
  </DomainObject.Predmet.OstaliListNazivFormated>
  <DomainObject.Predmet.OstaliListNazivFormatedOIB>
    <izvorni_sadrzaj>
      <item>Antonio Toni Bobić, OIB 71822697780</item>
    </izvorni_sadrzaj>
    <derivirana_varijabla naziv="DomainObject.Predmet.OstaliListNazivFormatedOIB_1">
      <item>Antonio Toni Bobić, OIB 71822697780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ASFALTNE PRIPREME GOF d.o.o.</izvorni_sadrzaj>
    <derivirana_varijabla naziv="DomainObject.Predmet.ProtustrankaIDrugi_1">ASFALTNE PRIPREME GOF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ASFALTNE PRIPREME GOF d.o.o., OIB 58289022445, Delićeva 7, 10250 Lučko</izvorni_sadrzaj>
    <derivirana_varijabla naziv="DomainObject.Predmet.ProtustrankaIDrugiAdressOIB_1">ASFALTNE PRIPREME GOF d.o.o., OIB 58289022445, Delićeva 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ASFALTNE PRIPREME GOF d.o.o.</item>
      <item>FINA Regionalni centar Zagreb</item>
      <item>Antonio Toni Bobić</item>
    </izvorni_sadrzaj>
    <derivirana_varijabla naziv="DomainObject.Predmet.SudioniciListNaziv_1">
      <item>ASFALTNE PRIPREME GOF d.o.o.</item>
      <item>FINA Regionalni centar Zagreb</item>
      <item>Antonio Toni Bobić</item>
    </derivirana_varijabla>
  </DomainObject.Predmet.SudioniciListNaziv>
  <DomainObject.Predmet.SudioniciListAdressOIB>
    <izvorni_sadrzaj>
      <item>ASFALTNE PRIPREME GOF d.o.o., OIB 58289022445, Delićeva 7,10250 Lučko</item>
      <item>FINA Regionalni centar Zagreb, OIB 85821130368, Trg svibanjskih žrtava 1995. 1,10000 Zagreb</item>
      <item>Antonio Toni Bobić, OIB 71822697780, Mije Silobod Bolšića 19,10000 Zagreb</item>
    </izvorni_sadrzaj>
    <derivirana_varijabla naziv="DomainObject.Predmet.SudioniciListAdressOIB_1">
      <item>ASFALTNE PRIPREME GOF d.o.o., OIB 58289022445, Delićeva 7,10250 Lučko</item>
      <item>FINA Regionalni centar Zagreb, OIB 85821130368, Trg svibanjskih žrtava 1995. 1,10000 Zagreb</item>
      <item>Antonio Toni Bobić, OIB 71822697780, Mije Silobod Bolšića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58289022445</item>
      <item>, OIB 85821130368</item>
      <item>, OIB 71822697780</item>
    </izvorni_sadrzaj>
    <derivirana_varijabla naziv="DomainObject.Predmet.SudioniciListNazivOIB_1">
      <item>, OIB 58289022445</item>
      <item>, OIB 85821130368</item>
      <item>, OIB 71822697780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505</properties:Words>
  <properties:Characters>2751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2016-03-11T11:06:00Z</dcterms:created>
  <dc:creator>Korisnik</dc:creator>
  <cp:lastModifiedBy>Draženka Prpić</cp:lastModifiedBy>
  <cp:lastPrinted>2016-03-11T11:06:00Z</cp:lastPrinted>
  <dcterms:modified xmlns:xsi="http://www.w3.org/2001/XMLSchema-instance" xsi:type="dcterms:W3CDTF">2016-03-11T11:06:00Z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