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C1610" w:rsidR="0000418F" w:rsidRPr="0000418F">
        <w:tc>
          <w:tcPr>
            <w:tcW w:type="dxa" w:w="2829"/>
            <w:shd w:fill="auto" w:color="auto" w:val="clear"/>
          </w:tcPr>
          <w:p w:rsidRDefault="0000418F" w:rsidP="0000418F" w:rsidR="0000418F" w:rsidRPr="0000418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0418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418F" w:rsidP="0000418F" w:rsidR="0000418F" w:rsidRPr="0000418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418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0418F" w:rsidP="0000418F" w:rsidR="0000418F" w:rsidRPr="0000418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418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0418F" w:rsidP="0000418F" w:rsidR="0000418F" w:rsidRPr="0000418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418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5613f2" w14:paraId="75613f2" w:rsidRDefault="00283185" w:rsidP="008C5BCC" w:rsidR="00283185" w:rsidRPr="008C5BC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8C5BCC" w:rsidR="009260F0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8C5BCC" w:rsidR="00283185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254AD2" w:rsidRPr="008C5BCC">
        <w:rPr>
          <w:rFonts w:cs="Times New Roman" w:hAnsi="Times New Roman" w:ascii="Times New Roman"/>
          <w:sz w:val="24"/>
          <w:szCs w:val="24"/>
        </w:rPr>
        <w:t xml:space="preserve">ARISTOTEL d.o.o., Varaždin, Ulica Josipa Kozarca 16, OIB: 18247391562, dana </w:t>
      </w:r>
      <w:r w:rsidR="0053042F" w:rsidRPr="008C5BCC">
        <w:rPr>
          <w:rFonts w:cs="Times New Roman" w:hAnsi="Times New Roman" w:ascii="Times New Roman"/>
          <w:sz w:val="24"/>
          <w:szCs w:val="24"/>
        </w:rPr>
        <w:t>6. veljače 2018</w:t>
      </w:r>
      <w:r w:rsidR="00283185"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9260F0" w:rsidP="0000418F" w:rsidR="009260F0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00418F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r i j e š i o     j e:</w:t>
      </w:r>
    </w:p>
    <w:p w:rsidRDefault="00CD388D" w:rsidP="008C5BCC" w:rsidR="0053042F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1.  Ponudiocu </w:t>
      </w:r>
      <w:r w:rsidR="0053042F" w:rsidRPr="008C5BCC">
        <w:rPr>
          <w:rFonts w:cs="Times New Roman" w:hAnsi="Times New Roman" w:ascii="Times New Roman"/>
          <w:sz w:val="24"/>
          <w:szCs w:val="24"/>
        </w:rPr>
        <w:t>Darku Remušu, nositelju OPG Remuš Darko, Sveti Petar Čvrstec, Rađe 2, Sveti Ivan Žabno,</w:t>
      </w:r>
      <w:r w:rsidRPr="008C5BCC">
        <w:rPr>
          <w:rFonts w:cs="Times New Roman" w:hAnsi="Times New Roman" w:ascii="Times New Roman"/>
          <w:sz w:val="24"/>
          <w:szCs w:val="24"/>
        </w:rPr>
        <w:t xml:space="preserve"> OIB: </w:t>
      </w:r>
      <w:r w:rsidR="0053042F" w:rsidRPr="008C5BCC">
        <w:rPr>
          <w:rFonts w:cs="Times New Roman" w:hAnsi="Times New Roman" w:ascii="Times New Roman"/>
          <w:sz w:val="24"/>
          <w:szCs w:val="24"/>
        </w:rPr>
        <w:t>11362816466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dosuđuj</w:t>
      </w:r>
      <w:r w:rsidR="00967C6C" w:rsidRPr="008C5BCC">
        <w:rPr>
          <w:rFonts w:cs="Times New Roman" w:hAnsi="Times New Roman" w:ascii="Times New Roman"/>
          <w:sz w:val="24"/>
          <w:szCs w:val="24"/>
        </w:rPr>
        <w:t>e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se</w:t>
      </w:r>
      <w:r w:rsidR="00967C6C" w:rsidRPr="008C5BCC">
        <w:rPr>
          <w:rFonts w:cs="Times New Roman" w:hAnsi="Times New Roman" w:ascii="Times New Roman"/>
          <w:sz w:val="24"/>
          <w:szCs w:val="24"/>
        </w:rPr>
        <w:t>: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67C6C" w:rsidP="008C5BCC" w:rsidR="00967C6C" w:rsidRPr="008C5BCC">
      <w:pPr>
        <w:pStyle w:val="Odlomakpopisa"/>
        <w:numPr>
          <w:ilvl w:val="0"/>
          <w:numId w:val="11"/>
        </w:numPr>
        <w:rPr>
          <w:sz w:val="24"/>
          <w:szCs w:val="24"/>
          <w:lang w:val="hr-HR"/>
        </w:rPr>
      </w:pPr>
      <w:r w:rsidRPr="008C5BCC">
        <w:rPr>
          <w:sz w:val="24"/>
          <w:szCs w:val="24"/>
          <w:lang w:val="hr-HR"/>
        </w:rPr>
        <w:t xml:space="preserve">cijela nekretnina dužnika upisana u </w:t>
      </w:r>
      <w:r w:rsidR="00CD388D" w:rsidRPr="008C5BCC">
        <w:rPr>
          <w:sz w:val="24"/>
          <w:szCs w:val="24"/>
          <w:lang w:val="hr-HR"/>
        </w:rPr>
        <w:t>z</w:t>
      </w:r>
      <w:r w:rsidR="00B70F48" w:rsidRPr="008C5BCC">
        <w:rPr>
          <w:sz w:val="24"/>
          <w:szCs w:val="24"/>
          <w:lang w:val="hr-HR"/>
        </w:rPr>
        <w:t xml:space="preserve">. </w:t>
      </w:r>
      <w:r w:rsidR="00CD388D" w:rsidRPr="008C5BCC">
        <w:rPr>
          <w:sz w:val="24"/>
          <w:szCs w:val="24"/>
          <w:lang w:val="hr-HR"/>
        </w:rPr>
        <w:t xml:space="preserve">k. ul. </w:t>
      </w:r>
      <w:r w:rsidR="0053042F" w:rsidRPr="008C5BCC">
        <w:rPr>
          <w:sz w:val="24"/>
          <w:szCs w:val="24"/>
          <w:lang w:val="hr-HR"/>
        </w:rPr>
        <w:t>2898 k.o.</w:t>
      </w:r>
      <w:r w:rsidR="00B70F48" w:rsidRPr="008C5BCC">
        <w:rPr>
          <w:sz w:val="24"/>
          <w:szCs w:val="24"/>
          <w:lang w:val="hr-HR"/>
        </w:rPr>
        <w:t xml:space="preserve"> Čvrstec</w:t>
      </w:r>
    </w:p>
    <w:p w:rsidRDefault="00B70F48" w:rsidP="008C5BCC" w:rsidR="00B70F48" w:rsidRPr="008C5BCC">
      <w:pPr>
        <w:pStyle w:val="Odlomakpopisa"/>
        <w:ind w:firstLine="0" w:left="1080"/>
        <w:rPr>
          <w:sz w:val="24"/>
          <w:szCs w:val="24"/>
          <w:lang w:val="hr-HR"/>
        </w:rPr>
      </w:pPr>
      <w:r w:rsidRPr="008C5BCC">
        <w:rPr>
          <w:sz w:val="24"/>
          <w:szCs w:val="24"/>
          <w:lang w:val="hr-HR"/>
        </w:rPr>
        <w:t>čestica broj</w:t>
      </w:r>
      <w:r w:rsidR="0053042F" w:rsidRPr="008C5BCC">
        <w:rPr>
          <w:sz w:val="24"/>
          <w:szCs w:val="24"/>
          <w:lang w:val="hr-HR"/>
        </w:rPr>
        <w:t xml:space="preserve"> 4810</w:t>
      </w:r>
      <w:r w:rsidR="00CD388D" w:rsidRPr="008C5BCC">
        <w:rPr>
          <w:sz w:val="24"/>
          <w:szCs w:val="24"/>
          <w:lang w:val="hr-HR"/>
        </w:rPr>
        <w:t xml:space="preserve"> </w:t>
      </w:r>
      <w:r w:rsidRPr="008C5BCC">
        <w:rPr>
          <w:sz w:val="24"/>
          <w:szCs w:val="24"/>
          <w:lang w:val="hr-HR"/>
        </w:rPr>
        <w:t>oranica stuglec u ogradi od 444 čhv</w:t>
      </w:r>
    </w:p>
    <w:p w:rsidRDefault="00B70F48" w:rsidP="001D609C" w:rsidR="00B70F48" w:rsidRPr="00247835">
      <w:pPr>
        <w:spacing w:lineRule="auto" w:line="240" w:after="0"/>
        <w:ind w:firstLine="708" w:left="372"/>
        <w:rPr>
          <w:rFonts w:cs="Times New Roman" w:hAnsi="Times New Roman" w:ascii="Times New Roman"/>
          <w:sz w:val="24"/>
          <w:szCs w:val="24"/>
        </w:rPr>
      </w:pPr>
      <w:r w:rsidRPr="00247835">
        <w:rPr>
          <w:rFonts w:cs="Times New Roman" w:hAnsi="Times New Roman" w:ascii="Times New Roman"/>
          <w:sz w:val="24"/>
          <w:szCs w:val="24"/>
        </w:rPr>
        <w:t>čestica broj 5040/2 vrt voćar od 236 čhv</w:t>
      </w:r>
    </w:p>
    <w:p w:rsidRDefault="00B70F48" w:rsidP="001D609C" w:rsidR="00B70F48">
      <w:pPr>
        <w:spacing w:lineRule="auto" w:line="240" w:after="0"/>
        <w:ind w:firstLine="708" w:left="372"/>
        <w:rPr>
          <w:rFonts w:cs="Times New Roman" w:hAnsi="Times New Roman" w:ascii="Times New Roman"/>
          <w:sz w:val="24"/>
          <w:szCs w:val="24"/>
        </w:rPr>
      </w:pPr>
      <w:r w:rsidRPr="00247835">
        <w:rPr>
          <w:rFonts w:cs="Times New Roman" w:hAnsi="Times New Roman" w:ascii="Times New Roman"/>
          <w:sz w:val="24"/>
          <w:szCs w:val="24"/>
        </w:rPr>
        <w:t>čestica broj 5147 oranica selišće u starim križam od 670 čhv</w:t>
      </w:r>
    </w:p>
    <w:p w:rsidRDefault="00247835" w:rsidP="00247835" w:rsidR="00247835" w:rsidRPr="002478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 u kojoj cijeloj nekretnini dužnik dolazi upisan </w:t>
      </w:r>
      <w:r w:rsidR="001D609C">
        <w:rPr>
          <w:rFonts w:cs="Times New Roman" w:hAnsi="Times New Roman" w:ascii="Times New Roman"/>
          <w:sz w:val="24"/>
          <w:szCs w:val="24"/>
        </w:rPr>
        <w:t>u 1/1 dijela;</w:t>
      </w:r>
    </w:p>
    <w:p w:rsidRDefault="00967C6C" w:rsidP="008C5BCC" w:rsidR="00967C6C" w:rsidRPr="008C5BCC">
      <w:pPr>
        <w:pStyle w:val="Odlomakpopisa"/>
        <w:ind w:firstLine="0" w:left="3900"/>
        <w:rPr>
          <w:sz w:val="24"/>
          <w:szCs w:val="24"/>
          <w:lang w:val="hr-HR"/>
        </w:rPr>
      </w:pPr>
    </w:p>
    <w:p w:rsidRDefault="00297522" w:rsidP="00247835" w:rsidR="00B70F48">
      <w:pPr>
        <w:pStyle w:val="Odlomakpopisa"/>
        <w:numPr>
          <w:ilvl w:val="0"/>
          <w:numId w:val="11"/>
        </w:numPr>
        <w:spacing w:after="240"/>
        <w:rPr>
          <w:sz w:val="24"/>
          <w:szCs w:val="24"/>
          <w:lang w:val="hr-HR"/>
        </w:rPr>
      </w:pPr>
      <w:r w:rsidRPr="008C5BCC">
        <w:rPr>
          <w:sz w:val="24"/>
          <w:szCs w:val="24"/>
          <w:lang w:val="hr-HR"/>
        </w:rPr>
        <w:t xml:space="preserve">cijela nekretnina dužnika upisana u </w:t>
      </w:r>
      <w:r w:rsidR="00967C6C" w:rsidRPr="008C5BCC">
        <w:rPr>
          <w:sz w:val="24"/>
          <w:szCs w:val="24"/>
          <w:lang w:val="hr-HR"/>
        </w:rPr>
        <w:t>z. k. ul. 1531 k.o. Čvrstec čestica broj 5104/2 oranica ogradci od 311 čhv</w:t>
      </w:r>
      <w:r w:rsidR="00247835">
        <w:rPr>
          <w:sz w:val="24"/>
          <w:szCs w:val="24"/>
          <w:lang w:val="hr-HR"/>
        </w:rPr>
        <w:t>, u kojoj cijeloj nekretnini dužnik dolazi upisan u 1/1 dijela;</w:t>
      </w:r>
    </w:p>
    <w:p w:rsidRDefault="00297522" w:rsidP="00247835" w:rsidR="00967C6C" w:rsidRPr="008C5BCC">
      <w:pPr>
        <w:pStyle w:val="Odlomakpopisa"/>
        <w:numPr>
          <w:ilvl w:val="0"/>
          <w:numId w:val="11"/>
        </w:numPr>
        <w:spacing w:after="240"/>
        <w:rPr>
          <w:sz w:val="24"/>
          <w:szCs w:val="24"/>
          <w:lang w:val="hr-HR"/>
        </w:rPr>
      </w:pPr>
      <w:r w:rsidRPr="008C5BCC">
        <w:rPr>
          <w:sz w:val="24"/>
          <w:szCs w:val="24"/>
          <w:lang w:val="hr-HR"/>
        </w:rPr>
        <w:t xml:space="preserve">suvlasnički dio nekretnine dužnika upisane u </w:t>
      </w:r>
      <w:r w:rsidR="00967C6C" w:rsidRPr="008C5BCC">
        <w:rPr>
          <w:sz w:val="24"/>
          <w:szCs w:val="24"/>
          <w:lang w:val="hr-HR"/>
        </w:rPr>
        <w:t>z. k. ul. 1239 k.o. Čvrstec čestica broj5043 pašnjak</w:t>
      </w:r>
      <w:r w:rsidR="00416E8E">
        <w:rPr>
          <w:sz w:val="24"/>
          <w:szCs w:val="24"/>
          <w:lang w:val="hr-HR"/>
        </w:rPr>
        <w:t xml:space="preserve"> u ogradi od 110 čhv</w:t>
      </w:r>
      <w:r w:rsidRPr="008C5BCC">
        <w:rPr>
          <w:sz w:val="24"/>
          <w:szCs w:val="24"/>
          <w:lang w:val="hr-HR"/>
        </w:rPr>
        <w:t>, a u kojoj cijeloj nekretnini dužnik dolazi upisan u ½ dijela</w:t>
      </w:r>
      <w:r w:rsidR="00967C6C" w:rsidRPr="008C5BCC">
        <w:rPr>
          <w:sz w:val="24"/>
          <w:szCs w:val="24"/>
          <w:lang w:val="hr-HR"/>
        </w:rPr>
        <w:t xml:space="preserve"> 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za cijenu u iznosu od </w:t>
      </w:r>
      <w:r w:rsidR="00297522" w:rsidRPr="008C5BCC">
        <w:rPr>
          <w:rFonts w:cs="Times New Roman" w:hAnsi="Times New Roman" w:ascii="Times New Roman"/>
          <w:sz w:val="24"/>
          <w:szCs w:val="24"/>
        </w:rPr>
        <w:t>18.410,00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2</w:t>
      </w:r>
      <w:r w:rsidR="008D4381">
        <w:rPr>
          <w:rFonts w:cs="Times New Roman" w:hAnsi="Times New Roman" w:ascii="Times New Roman"/>
          <w:sz w:val="24"/>
          <w:szCs w:val="24"/>
        </w:rPr>
        <w:t>. Nekretnine</w:t>
      </w:r>
      <w:r w:rsidRPr="008C5BCC">
        <w:rPr>
          <w:rFonts w:cs="Times New Roman" w:hAnsi="Times New Roman" w:ascii="Times New Roman"/>
          <w:sz w:val="24"/>
          <w:szCs w:val="24"/>
        </w:rPr>
        <w:t xml:space="preserve"> iz točke 1. ovog rješenja predati će se ponudiocu </w:t>
      </w:r>
      <w:r w:rsidR="008D4381" w:rsidRPr="008C5BCC">
        <w:rPr>
          <w:rFonts w:cs="Times New Roman" w:hAnsi="Times New Roman" w:ascii="Times New Roman"/>
          <w:sz w:val="24"/>
          <w:szCs w:val="24"/>
        </w:rPr>
        <w:t xml:space="preserve">Darku Remušu, nositelju OPG Remuš Darko, Sveti Petar Čvrstec, Rađe 2, Sveti Ivan Žabno, OIB: 11362816466  </w:t>
      </w:r>
      <w:r w:rsidRPr="008C5BCC">
        <w:rPr>
          <w:rFonts w:cs="Times New Roman" w:hAnsi="Times New Roman" w:ascii="Times New Roman"/>
          <w:sz w:val="24"/>
          <w:szCs w:val="24"/>
        </w:rPr>
        <w:t xml:space="preserve"> nakon što ponudioc u roku od </w:t>
      </w:r>
      <w:r w:rsidR="000D23C4" w:rsidRPr="008C5BCC">
        <w:rPr>
          <w:rFonts w:cs="Times New Roman" w:hAnsi="Times New Roman" w:ascii="Times New Roman"/>
          <w:sz w:val="24"/>
          <w:szCs w:val="24"/>
        </w:rPr>
        <w:t>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</w:t>
      </w:r>
      <w:r w:rsidR="001E41AB">
        <w:rPr>
          <w:rFonts w:cs="Times New Roman" w:hAnsi="Times New Roman" w:ascii="Times New Roman"/>
          <w:sz w:val="24"/>
          <w:szCs w:val="24"/>
        </w:rPr>
        <w:t xml:space="preserve"> od primitka ovog rješenja</w:t>
      </w:r>
      <w:r w:rsidRPr="008C5BCC">
        <w:rPr>
          <w:rFonts w:cs="Times New Roman" w:hAnsi="Times New Roman" w:ascii="Times New Roman"/>
          <w:sz w:val="24"/>
          <w:szCs w:val="24"/>
        </w:rPr>
        <w:t xml:space="preserve">, položi razliku kupovnine u iznosu od </w:t>
      </w:r>
      <w:r w:rsidR="008D4381">
        <w:rPr>
          <w:rFonts w:cs="Times New Roman" w:hAnsi="Times New Roman" w:ascii="Times New Roman"/>
          <w:sz w:val="24"/>
          <w:szCs w:val="24"/>
        </w:rPr>
        <w:t>16.570,00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kuna </w:t>
      </w:r>
      <w:r w:rsidR="008D4381">
        <w:rPr>
          <w:rFonts w:cs="Times New Roman" w:hAnsi="Times New Roman" w:ascii="Times New Roman"/>
          <w:sz w:val="24"/>
          <w:szCs w:val="24"/>
        </w:rPr>
        <w:t xml:space="preserve">na račun dužnika </w:t>
      </w:r>
      <w:r w:rsidR="00143335">
        <w:rPr>
          <w:rFonts w:cs="Times New Roman" w:hAnsi="Times New Roman" w:ascii="Times New Roman"/>
          <w:sz w:val="24"/>
          <w:szCs w:val="24"/>
        </w:rPr>
        <w:t xml:space="preserve">otvoren kod Raiffeisenbank Austria d.d. IBAN:HR5624840081135005362 </w:t>
      </w:r>
      <w:r w:rsidRPr="008C5BCC">
        <w:rPr>
          <w:rFonts w:cs="Times New Roman" w:hAnsi="Times New Roman" w:ascii="Times New Roman"/>
          <w:sz w:val="24"/>
          <w:szCs w:val="24"/>
        </w:rPr>
        <w:t xml:space="preserve">i nakon što ovo rješenje postane  pravomoćno. </w:t>
      </w:r>
    </w:p>
    <w:p w:rsidRDefault="00CD388D" w:rsidP="008C5BCC" w:rsidR="00CD388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6428B">
        <w:rPr>
          <w:rFonts w:cs="Times New Roman" w:hAnsi="Times New Roman" w:ascii="Times New Roman"/>
          <w:sz w:val="24"/>
          <w:szCs w:val="24"/>
        </w:rPr>
        <w:t xml:space="preserve">3. Nakon pravomoćnosti ovog rješenja i nakon što kupac položi razliku kupovnine Općinski sud u </w:t>
      </w:r>
      <w:r w:rsidR="00143335" w:rsidRPr="0026428B">
        <w:rPr>
          <w:rFonts w:cs="Times New Roman" w:hAnsi="Times New Roman" w:ascii="Times New Roman"/>
          <w:sz w:val="24"/>
          <w:szCs w:val="24"/>
        </w:rPr>
        <w:t>Bjelovaru</w:t>
      </w:r>
      <w:r w:rsidRPr="0026428B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143335" w:rsidRPr="0026428B">
        <w:rPr>
          <w:rFonts w:cs="Times New Roman" w:hAnsi="Times New Roman" w:ascii="Times New Roman"/>
          <w:sz w:val="24"/>
          <w:szCs w:val="24"/>
        </w:rPr>
        <w:t>Križevci</w:t>
      </w:r>
      <w:r w:rsidRPr="0026428B">
        <w:rPr>
          <w:rFonts w:cs="Times New Roman" w:hAnsi="Times New Roman" w:ascii="Times New Roman"/>
          <w:sz w:val="24"/>
          <w:szCs w:val="24"/>
        </w:rPr>
        <w:t xml:space="preserve"> upisat </w:t>
      </w:r>
      <w:r w:rsidRPr="008C5BCC">
        <w:rPr>
          <w:rFonts w:cs="Times New Roman" w:hAnsi="Times New Roman" w:ascii="Times New Roman"/>
          <w:sz w:val="24"/>
          <w:szCs w:val="24"/>
        </w:rPr>
        <w:t xml:space="preserve">će u korist ponuditelja </w:t>
      </w:r>
      <w:r w:rsidR="00143335">
        <w:rPr>
          <w:rFonts w:cs="Times New Roman" w:hAnsi="Times New Roman" w:ascii="Times New Roman"/>
          <w:sz w:val="24"/>
          <w:szCs w:val="24"/>
        </w:rPr>
        <w:t>Darka Remuša, nositelja</w:t>
      </w:r>
      <w:r w:rsidR="00143335" w:rsidRPr="008C5BCC">
        <w:rPr>
          <w:rFonts w:cs="Times New Roman" w:hAnsi="Times New Roman" w:ascii="Times New Roman"/>
          <w:sz w:val="24"/>
          <w:szCs w:val="24"/>
        </w:rPr>
        <w:t xml:space="preserve"> OPG Remuš Darko, Sveti Petar Čvrstec, Rađe 2, Sveti Ivan Žabno, OIB: 11362816466  </w:t>
      </w:r>
      <w:r w:rsidRPr="008C5BCC">
        <w:rPr>
          <w:rFonts w:cs="Times New Roman" w:hAnsi="Times New Roman" w:ascii="Times New Roman"/>
          <w:sz w:val="24"/>
          <w:szCs w:val="24"/>
        </w:rPr>
        <w:t xml:space="preserve">pravo vlasništva na </w:t>
      </w:r>
      <w:r w:rsidR="00A51EB1">
        <w:rPr>
          <w:rFonts w:cs="Times New Roman" w:hAnsi="Times New Roman" w:ascii="Times New Roman"/>
          <w:sz w:val="24"/>
          <w:szCs w:val="24"/>
        </w:rPr>
        <w:t>nekretninama</w:t>
      </w:r>
      <w:r w:rsidRPr="008C5BCC">
        <w:rPr>
          <w:rFonts w:cs="Times New Roman" w:hAnsi="Times New Roman" w:ascii="Times New Roman"/>
          <w:sz w:val="24"/>
          <w:szCs w:val="24"/>
        </w:rPr>
        <w:t xml:space="preserve"> dužnika </w:t>
      </w:r>
      <w:r w:rsidR="00143335">
        <w:rPr>
          <w:rFonts w:cs="Times New Roman" w:hAnsi="Times New Roman" w:ascii="Times New Roman"/>
          <w:sz w:val="24"/>
          <w:szCs w:val="24"/>
        </w:rPr>
        <w:t>iz točke 1. izreke rješenja.</w:t>
      </w:r>
    </w:p>
    <w:p w:rsidRDefault="0026428B" w:rsidP="0000418F" w:rsidR="00CD388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</w:t>
      </w:r>
      <w:r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43335" w:rsidRPr="0026428B">
        <w:rPr>
          <w:rFonts w:cs="Times New Roman" w:hAnsi="Times New Roman" w:ascii="Times New Roman"/>
          <w:sz w:val="24"/>
          <w:szCs w:val="24"/>
        </w:rPr>
        <w:t xml:space="preserve">Općinskom sudu u Bjelovaru, Zemljišno knjižni odjel Križevci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upis </w:t>
      </w:r>
      <w:r w:rsidR="00CD388D" w:rsidRPr="008C5BCC">
        <w:rPr>
          <w:rFonts w:cs="Times New Roman" w:hAnsi="Times New Roman" w:ascii="Times New Roman"/>
          <w:sz w:val="24"/>
          <w:szCs w:val="24"/>
        </w:rPr>
        <w:t>prava vlasništva na nekretnin</w:t>
      </w:r>
      <w:r w:rsidR="001E41AB">
        <w:rPr>
          <w:rFonts w:cs="Times New Roman" w:hAnsi="Times New Roman" w:ascii="Times New Roman"/>
          <w:sz w:val="24"/>
          <w:szCs w:val="24"/>
        </w:rPr>
        <w:t>ama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iz točke 1. izreke rješenja za korist </w:t>
      </w:r>
      <w:r w:rsidR="00143335">
        <w:rPr>
          <w:rFonts w:cs="Times New Roman" w:hAnsi="Times New Roman" w:ascii="Times New Roman"/>
          <w:sz w:val="24"/>
          <w:szCs w:val="24"/>
        </w:rPr>
        <w:t>Darka Remuša, nositelja</w:t>
      </w:r>
      <w:r w:rsidR="00143335" w:rsidRPr="008C5BCC">
        <w:rPr>
          <w:rFonts w:cs="Times New Roman" w:hAnsi="Times New Roman" w:ascii="Times New Roman"/>
          <w:sz w:val="24"/>
          <w:szCs w:val="24"/>
        </w:rPr>
        <w:t xml:space="preserve"> OPG </w:t>
      </w:r>
      <w:r w:rsidR="00143335" w:rsidRPr="008C5BCC">
        <w:rPr>
          <w:rFonts w:cs="Times New Roman" w:hAnsi="Times New Roman" w:ascii="Times New Roman"/>
          <w:sz w:val="24"/>
          <w:szCs w:val="24"/>
        </w:rPr>
        <w:lastRenderedPageBreak/>
        <w:t>Remuš Darko, Sveti Petar Čvrstec, Rađe 2, Sveti Ivan Žabno, OIB: 11362816466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nakon pravomoćnosti ovog rješenja i nakon što kupac položi razliku kupovnine, a na temelju  pravomoćnog rješenja o dosudi nekretnine i potvrde suda da je kupac položio kupovninu u skladu s ovim  rješenjem.</w:t>
      </w:r>
    </w:p>
    <w:p w:rsidRDefault="0000418F" w:rsidP="0000418F" w:rsidR="0000418F" w:rsidRPr="0000418F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CD388D" w:rsidP="0000418F" w:rsidR="00CD388D">
      <w:pPr>
        <w:spacing w:lineRule="auto" w:line="240" w:after="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          Obrazloženje  </w:t>
      </w:r>
    </w:p>
    <w:p w:rsidRDefault="0000418F" w:rsidP="0000418F" w:rsidR="0000418F" w:rsidRPr="008C5BCC">
      <w:pPr>
        <w:spacing w:lineRule="auto" w:line="240" w:after="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00418F" w:rsidR="00CD388D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26428B">
        <w:rPr>
          <w:rFonts w:cs="Times New Roman" w:hAnsi="Times New Roman" w:ascii="Times New Roman"/>
          <w:sz w:val="24"/>
          <w:szCs w:val="24"/>
        </w:rPr>
        <w:t xml:space="preserve">oglas objavljen 15. srpnja 2017. kojim je objavljena prodaja nekretnina iz točke 1. ovog rješenja, u okviru stečajnog postupka, prispjela je jedna ponuda te je 28. srpnja 2017. obavljeno javno otvaranje ponuda u uredu Javnog bilježnika Stjepana Trstenjaka. Javni bilježnik je u zapisniku o potvrđivanju činjenica utvrdio Darko Remuš kao nositelj OPG-a Remuš Darko dao ponudu za kupnju nekretnina </w:t>
      </w:r>
      <w:r w:rsidR="006663AD">
        <w:rPr>
          <w:rFonts w:cs="Times New Roman" w:hAnsi="Times New Roman" w:ascii="Times New Roman"/>
          <w:sz w:val="24"/>
          <w:szCs w:val="24"/>
        </w:rPr>
        <w:t>iz točke 1. izreke rješenja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6663AD">
        <w:rPr>
          <w:rFonts w:cs="Times New Roman" w:hAnsi="Times New Roman" w:ascii="Times New Roman"/>
          <w:sz w:val="24"/>
          <w:szCs w:val="24"/>
        </w:rPr>
        <w:t xml:space="preserve">te ponudio </w:t>
      </w:r>
      <w:r w:rsidRPr="008C5BCC">
        <w:rPr>
          <w:rFonts w:cs="Times New Roman" w:hAnsi="Times New Roman" w:ascii="Times New Roman"/>
          <w:sz w:val="24"/>
          <w:szCs w:val="24"/>
        </w:rPr>
        <w:t>kupovninu  u  iznosu od  1</w:t>
      </w:r>
      <w:r w:rsidR="006663AD">
        <w:rPr>
          <w:rFonts w:cs="Times New Roman" w:hAnsi="Times New Roman" w:ascii="Times New Roman"/>
          <w:sz w:val="24"/>
          <w:szCs w:val="24"/>
        </w:rPr>
        <w:t>8</w:t>
      </w:r>
      <w:r w:rsidRPr="008C5BCC">
        <w:rPr>
          <w:rFonts w:cs="Times New Roman" w:hAnsi="Times New Roman" w:ascii="Times New Roman"/>
          <w:sz w:val="24"/>
          <w:szCs w:val="24"/>
        </w:rPr>
        <w:t>.</w:t>
      </w:r>
      <w:r w:rsidR="006663AD">
        <w:rPr>
          <w:rFonts w:cs="Times New Roman" w:hAnsi="Times New Roman" w:ascii="Times New Roman"/>
          <w:sz w:val="24"/>
          <w:szCs w:val="24"/>
        </w:rPr>
        <w:t>410</w:t>
      </w:r>
      <w:r w:rsidRPr="008C5BCC">
        <w:rPr>
          <w:rFonts w:cs="Times New Roman" w:hAnsi="Times New Roman" w:ascii="Times New Roman"/>
          <w:sz w:val="24"/>
          <w:szCs w:val="24"/>
        </w:rPr>
        <w:t xml:space="preserve">,00 kn. </w:t>
      </w:r>
    </w:p>
    <w:p w:rsidRDefault="006663A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Darko Remuš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je uplatio iznos osiguranja od 1</w:t>
      </w:r>
      <w:r>
        <w:rPr>
          <w:rFonts w:cs="Times New Roman" w:hAnsi="Times New Roman" w:ascii="Times New Roman"/>
          <w:sz w:val="24"/>
          <w:szCs w:val="24"/>
        </w:rPr>
        <w:t>.840</w:t>
      </w:r>
      <w:r w:rsidR="00CD388D" w:rsidRPr="008C5BCC">
        <w:rPr>
          <w:rFonts w:cs="Times New Roman" w:hAnsi="Times New Roman" w:ascii="Times New Roman"/>
          <w:sz w:val="24"/>
          <w:szCs w:val="24"/>
        </w:rPr>
        <w:t>,00 kuna, te  stoga</w:t>
      </w:r>
      <w:r>
        <w:rPr>
          <w:rFonts w:cs="Times New Roman" w:hAnsi="Times New Roman" w:ascii="Times New Roman"/>
          <w:sz w:val="24"/>
          <w:szCs w:val="24"/>
        </w:rPr>
        <w:t xml:space="preserve">  mora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uplatiti  razliku  kupovnine u  iznosu  od </w:t>
      </w:r>
      <w:r>
        <w:rPr>
          <w:rFonts w:cs="Times New Roman" w:hAnsi="Times New Roman" w:ascii="Times New Roman"/>
          <w:sz w:val="24"/>
          <w:szCs w:val="24"/>
        </w:rPr>
        <w:t>16.570</w:t>
      </w:r>
      <w:r w:rsidR="00CD388D" w:rsidRPr="008C5BCC">
        <w:rPr>
          <w:rFonts w:cs="Times New Roman" w:hAnsi="Times New Roman" w:ascii="Times New Roman"/>
          <w:sz w:val="24"/>
          <w:szCs w:val="24"/>
        </w:rPr>
        <w:t>,00 kn.</w:t>
      </w:r>
    </w:p>
    <w:p w:rsidRDefault="00CD388D" w:rsidP="008C5BCC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Nekretnina će se predati </w:t>
      </w:r>
      <w:r w:rsidR="006663AD">
        <w:rPr>
          <w:rFonts w:cs="Times New Roman" w:hAnsi="Times New Roman" w:ascii="Times New Roman"/>
          <w:sz w:val="24"/>
          <w:szCs w:val="24"/>
        </w:rPr>
        <w:t>ponudiocu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6663AD">
        <w:rPr>
          <w:rFonts w:cs="Times New Roman" w:hAnsi="Times New Roman" w:ascii="Times New Roman"/>
          <w:sz w:val="24"/>
          <w:szCs w:val="24"/>
        </w:rPr>
        <w:t>Darku Remušu</w:t>
      </w:r>
      <w:r w:rsidRPr="008C5BCC">
        <w:rPr>
          <w:rFonts w:cs="Times New Roman" w:hAnsi="Times New Roman" w:ascii="Times New Roman"/>
          <w:sz w:val="24"/>
          <w:szCs w:val="24"/>
        </w:rPr>
        <w:t xml:space="preserve"> nakon </w:t>
      </w:r>
      <w:r w:rsidR="006663AD">
        <w:rPr>
          <w:rFonts w:cs="Times New Roman" w:hAnsi="Times New Roman" w:ascii="Times New Roman"/>
          <w:sz w:val="24"/>
          <w:szCs w:val="24"/>
        </w:rPr>
        <w:t xml:space="preserve">što </w:t>
      </w:r>
      <w:r w:rsidRPr="008C5BCC">
        <w:rPr>
          <w:rFonts w:cs="Times New Roman" w:hAnsi="Times New Roman" w:ascii="Times New Roman"/>
          <w:sz w:val="24"/>
          <w:szCs w:val="24"/>
        </w:rPr>
        <w:t>u roku</w:t>
      </w:r>
      <w:r w:rsidR="006663AD">
        <w:rPr>
          <w:rFonts w:cs="Times New Roman" w:hAnsi="Times New Roman" w:ascii="Times New Roman"/>
          <w:sz w:val="24"/>
          <w:szCs w:val="24"/>
        </w:rPr>
        <w:t xml:space="preserve"> od 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 od dana </w:t>
      </w:r>
      <w:r w:rsidR="006663AD">
        <w:rPr>
          <w:rFonts w:cs="Times New Roman" w:hAnsi="Times New Roman" w:ascii="Times New Roman"/>
          <w:sz w:val="24"/>
          <w:szCs w:val="24"/>
        </w:rPr>
        <w:t>primitka ovog rješenja</w:t>
      </w:r>
      <w:r w:rsidRPr="008C5BCC">
        <w:rPr>
          <w:rFonts w:cs="Times New Roman" w:hAnsi="Times New Roman" w:ascii="Times New Roman"/>
          <w:sz w:val="24"/>
          <w:szCs w:val="24"/>
        </w:rPr>
        <w:t xml:space="preserve"> položi razliku  kupovnine u  iznosu od </w:t>
      </w:r>
      <w:r w:rsidR="006663AD">
        <w:rPr>
          <w:rFonts w:cs="Times New Roman" w:hAnsi="Times New Roman" w:ascii="Times New Roman"/>
          <w:sz w:val="24"/>
          <w:szCs w:val="24"/>
        </w:rPr>
        <w:t>16.570,00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 kn i  nakon što ovo  rješenje postane  pravomoćno.</w:t>
      </w:r>
    </w:p>
    <w:p w:rsidRDefault="00CD388D" w:rsidP="0000418F" w:rsidR="000041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Slijedom iznijetog,  </w:t>
      </w:r>
      <w:r w:rsidR="006663AD">
        <w:rPr>
          <w:rFonts w:cs="Times New Roman" w:hAnsi="Times New Roman" w:ascii="Times New Roman"/>
          <w:sz w:val="24"/>
          <w:szCs w:val="24"/>
        </w:rPr>
        <w:t xml:space="preserve">obzirom je sud utvrdio da je udovoljeno uvjetima za pravovaljanost prodaje </w:t>
      </w:r>
      <w:r w:rsidRPr="008C5BCC">
        <w:rPr>
          <w:rFonts w:cs="Times New Roman" w:hAnsi="Times New Roman" w:ascii="Times New Roman"/>
          <w:sz w:val="24"/>
          <w:szCs w:val="24"/>
        </w:rPr>
        <w:t>odlučeno je  kao u  izreci o</w:t>
      </w:r>
      <w:r w:rsidR="006663AD">
        <w:rPr>
          <w:rFonts w:cs="Times New Roman" w:hAnsi="Times New Roman" w:ascii="Times New Roman"/>
          <w:sz w:val="24"/>
          <w:szCs w:val="24"/>
        </w:rPr>
        <w:t>vog rješenja, u smislu  čl.  104</w:t>
      </w:r>
      <w:r w:rsidRPr="008C5BCC">
        <w:rPr>
          <w:rFonts w:cs="Times New Roman" w:hAnsi="Times New Roman" w:ascii="Times New Roman"/>
          <w:sz w:val="24"/>
          <w:szCs w:val="24"/>
        </w:rPr>
        <w:t xml:space="preserve">. i čl.  108. Ovršnog  zakona.  </w:t>
      </w:r>
    </w:p>
    <w:p w:rsidRDefault="00CD388D" w:rsidP="0000418F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CD388D" w:rsidP="008C5BCC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U </w:t>
      </w:r>
      <w:r w:rsidR="006663AD">
        <w:rPr>
          <w:rFonts w:cs="Times New Roman" w:hAnsi="Times New Roman" w:ascii="Times New Roman"/>
          <w:sz w:val="24"/>
          <w:szCs w:val="24"/>
        </w:rPr>
        <w:t>Varaždinu, 6. veljače 2018</w:t>
      </w:r>
      <w:r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CD388D" w:rsidP="008C5BCC" w:rsidR="00CD388D" w:rsidRPr="008C5BCC">
      <w:pPr>
        <w:spacing w:lineRule="auto" w:line="240"/>
        <w:ind w:firstLine="720" w:left="576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S U D A C:</w:t>
      </w:r>
    </w:p>
    <w:p w:rsidRDefault="00CD388D" w:rsidP="0000418F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  <w:t xml:space="preserve">           Iris Hatvalić Nemec 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UPUTA  O   PRAVNOM  LIJEKU :</w:t>
      </w:r>
    </w:p>
    <w:p w:rsidRDefault="00CD388D" w:rsidP="008C5BCC" w:rsidR="00CD388D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Protiv ovog rješenja stečajni upravitelj</w:t>
      </w:r>
      <w:r w:rsidR="001E41AB">
        <w:rPr>
          <w:rFonts w:cs="Times New Roman" w:hAnsi="Times New Roman" w:ascii="Times New Roman"/>
          <w:sz w:val="24"/>
          <w:szCs w:val="24"/>
        </w:rPr>
        <w:t xml:space="preserve">, </w:t>
      </w:r>
      <w:r w:rsidRPr="008C5BCC">
        <w:rPr>
          <w:rFonts w:cs="Times New Roman" w:hAnsi="Times New Roman" w:ascii="Times New Roman"/>
          <w:sz w:val="24"/>
          <w:szCs w:val="24"/>
        </w:rPr>
        <w:t>stečajni vjerovnici</w:t>
      </w:r>
      <w:r w:rsidR="001E41AB">
        <w:rPr>
          <w:rFonts w:cs="Times New Roman" w:hAnsi="Times New Roman" w:ascii="Times New Roman"/>
          <w:sz w:val="24"/>
          <w:szCs w:val="24"/>
        </w:rPr>
        <w:t xml:space="preserve"> te sudionici prodaje</w:t>
      </w:r>
      <w:r w:rsidRPr="008C5BCC">
        <w:rPr>
          <w:rFonts w:cs="Times New Roman" w:hAnsi="Times New Roman" w:ascii="Times New Roman"/>
          <w:sz w:val="24"/>
          <w:szCs w:val="24"/>
        </w:rPr>
        <w:t xml:space="preserve">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00418F" w:rsidP="008C5BCC" w:rsidR="0000418F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00418F" w:rsidR="00CD388D" w:rsidRPr="008C5BC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DNA:</w:t>
      </w:r>
    </w:p>
    <w:p w:rsidRDefault="00631400" w:rsidP="0000418F" w:rsidR="00CD388D" w:rsidRPr="0000418F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0418F">
        <w:rPr>
          <w:rFonts w:cs="Times New Roman" w:hAnsi="Times New Roman" w:ascii="Times New Roman"/>
          <w:sz w:val="24"/>
          <w:szCs w:val="24"/>
        </w:rPr>
        <w:t>Stečajni upravitelj</w:t>
      </w:r>
      <w:r w:rsidR="0000418F" w:rsidRPr="0000418F">
        <w:rPr>
          <w:rFonts w:cs="Times New Roman" w:hAnsi="Times New Roman" w:ascii="Times New Roman"/>
          <w:sz w:val="24"/>
          <w:szCs w:val="24"/>
        </w:rPr>
        <w:t xml:space="preserve"> Tomislav Đuričin, Dravska Poljana 1, Varaždin</w:t>
      </w:r>
    </w:p>
    <w:p w:rsidRDefault="00631400" w:rsidP="008C5BCC" w:rsidR="00CD388D" w:rsidRPr="0000418F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0418F">
        <w:rPr>
          <w:rFonts w:cs="Times New Roman" w:hAnsi="Times New Roman" w:ascii="Times New Roman"/>
          <w:sz w:val="24"/>
          <w:szCs w:val="24"/>
        </w:rPr>
        <w:t>Darko Remuš</w:t>
      </w:r>
      <w:r w:rsidR="0000418F" w:rsidRPr="0000418F">
        <w:rPr>
          <w:rFonts w:cs="Times New Roman" w:hAnsi="Times New Roman" w:ascii="Times New Roman"/>
          <w:sz w:val="24"/>
          <w:szCs w:val="24"/>
        </w:rPr>
        <w:t>, OPG Remuš Darko, Sveti Petar Čvrstec, Rađe 2, Sveti Ivan Žabno,</w:t>
      </w:r>
    </w:p>
    <w:p w:rsidRDefault="00631400" w:rsidP="008C5BCC" w:rsidR="00CD388D" w:rsidRPr="0000418F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0418F">
        <w:rPr>
          <w:rFonts w:cs="Times New Roman" w:hAnsi="Times New Roman" w:ascii="Times New Roman"/>
          <w:sz w:val="24"/>
          <w:szCs w:val="24"/>
        </w:rPr>
        <w:t>e-</w:t>
      </w:r>
      <w:r w:rsidR="00CD388D" w:rsidRPr="0000418F">
        <w:rPr>
          <w:rFonts w:cs="Times New Roman" w:hAnsi="Times New Roman" w:ascii="Times New Roman"/>
          <w:sz w:val="24"/>
          <w:szCs w:val="24"/>
        </w:rPr>
        <w:t xml:space="preserve">Oglasna ploča </w:t>
      </w:r>
    </w:p>
    <w:p w:rsidRDefault="00CD388D" w:rsidP="008C5BCC" w:rsidR="00CD388D" w:rsidRPr="0000418F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hAnsi="Times New Roman" w:ascii="Times New Roman"/>
          <w:sz w:val="24"/>
          <w:szCs w:val="24"/>
        </w:rPr>
      </w:pPr>
      <w:r w:rsidRPr="0000418F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631400" w:rsidRPr="0000418F">
        <w:rPr>
          <w:rFonts w:cs="Times New Roman" w:hAnsi="Times New Roman" w:ascii="Times New Roman"/>
          <w:sz w:val="24"/>
          <w:szCs w:val="24"/>
        </w:rPr>
        <w:t>Bjelovaru</w:t>
      </w:r>
      <w:r w:rsidRPr="0000418F">
        <w:rPr>
          <w:rFonts w:cs="Times New Roman" w:hAnsi="Times New Roman" w:ascii="Times New Roman"/>
          <w:sz w:val="24"/>
          <w:szCs w:val="24"/>
        </w:rPr>
        <w:t xml:space="preserve">, </w:t>
      </w:r>
      <w:r w:rsidR="0000418F" w:rsidRPr="0000418F">
        <w:rPr>
          <w:rStyle w:val="xbe"/>
          <w:rFonts w:cs="Times New Roman" w:hAnsi="Times New Roman" w:ascii="Times New Roman"/>
          <w:color w:val="222222"/>
          <w:sz w:val="24"/>
          <w:szCs w:val="24"/>
        </w:rPr>
        <w:t xml:space="preserve">Ul. Josipa Jelačića 1, 43000, Bjelovar, </w:t>
      </w:r>
      <w:r w:rsidRPr="0000418F">
        <w:rPr>
          <w:rFonts w:cs="Times New Roman" w:hAnsi="Times New Roman" w:ascii="Times New Roman"/>
          <w:sz w:val="24"/>
          <w:szCs w:val="24"/>
        </w:rPr>
        <w:t xml:space="preserve">Zemljišno knjižni odjel </w:t>
      </w:r>
      <w:r w:rsidR="00631400" w:rsidRPr="0000418F">
        <w:rPr>
          <w:rFonts w:cs="Times New Roman" w:hAnsi="Times New Roman" w:ascii="Times New Roman"/>
          <w:sz w:val="24"/>
          <w:szCs w:val="24"/>
        </w:rPr>
        <w:t>Križevci</w:t>
      </w:r>
      <w:r w:rsidRPr="0000418F">
        <w:rPr>
          <w:rFonts w:cs="Times New Roman" w:hAnsi="Times New Roman" w:ascii="Times New Roman"/>
          <w:sz w:val="24"/>
          <w:szCs w:val="24"/>
        </w:rPr>
        <w:t>, po pravomoćnosti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67A97" w:rsidP="005E1C77" w:rsidR="00667A97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9260F0" w:rsidR="00667A97" w:rsidRPr="008C5BCC">
      <w:headerReference w:type="default" r:id="rId11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CF0" w:rsidP="00CC5308" w:rsidR="00C47CF0">
      <w:pPr>
        <w:spacing w:lineRule="auto" w:line="240" w:after="0"/>
      </w:pPr>
      <w:r>
        <w:separator/>
      </w:r>
    </w:p>
  </w:endnote>
  <w:endnote w:id="0" w:type="continuationSeparator">
    <w:p w:rsidRDefault="00C47CF0" w:rsidP="00CC5308" w:rsidR="00C47C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CF0" w:rsidP="00CC5308" w:rsidR="00C47CF0">
      <w:pPr>
        <w:spacing w:lineRule="auto" w:line="240" w:after="0"/>
      </w:pPr>
      <w:r>
        <w:separator/>
      </w:r>
    </w:p>
  </w:footnote>
  <w:footnote w:id="0" w:type="continuationSeparator">
    <w:p w:rsidRDefault="00C47CF0" w:rsidP="00CC5308" w:rsidR="00C47C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3E9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00418F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B814C8">
      <w:rPr>
        <w:rFonts w:cs="Times New Roman" w:hAnsi="Times New Roman" w:ascii="Times New Roman"/>
        <w:sz w:val="24"/>
        <w:szCs w:val="24"/>
      </w:rPr>
      <w:t>481/15-</w:t>
    </w:r>
    <w:r w:rsidR="0000418F">
      <w:rPr>
        <w:rFonts w:cs="Times New Roman" w:hAnsi="Times New Roman" w:ascii="Times New Roman"/>
        <w:sz w:val="24"/>
        <w:szCs w:val="24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5A7243F"/>
    <w:multiLevelType w:val="hybridMultilevel"/>
    <w:tmpl w:val="78EA3358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CAC02E7"/>
    <w:multiLevelType w:val="hybridMultilevel"/>
    <w:tmpl w:val="18D4D306"/>
    <w:lvl w:tplc="47E8EA18" w:ilvl="0">
      <w:start w:val="1"/>
      <w:numFmt w:val="bullet"/>
      <w:lvlText w:val="-"/>
      <w:lvlJc w:val="left"/>
      <w:pPr>
        <w:ind w:hanging="360" w:left="390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5A6ED5"/>
    <w:multiLevelType w:val="hybridMultilevel"/>
    <w:tmpl w:val="5DE0E33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FA6CE3"/>
    <w:multiLevelType w:val="hybridMultilevel"/>
    <w:tmpl w:val="14429952"/>
    <w:lvl w:tplc="EA42AA12" w:ilvl="0">
      <w:start w:val="1"/>
      <w:numFmt w:val="bullet"/>
      <w:lvlText w:val=""/>
      <w:lvlJc w:val="left"/>
      <w:pPr>
        <w:ind w:hanging="360" w:left="379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552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0418F"/>
    <w:rsid w:val="000D23C4"/>
    <w:rsid w:val="00126060"/>
    <w:rsid w:val="00143335"/>
    <w:rsid w:val="001D609C"/>
    <w:rsid w:val="001E41AB"/>
    <w:rsid w:val="00247835"/>
    <w:rsid w:val="00254AD2"/>
    <w:rsid w:val="0026428B"/>
    <w:rsid w:val="002703B3"/>
    <w:rsid w:val="00283185"/>
    <w:rsid w:val="00297522"/>
    <w:rsid w:val="002B077F"/>
    <w:rsid w:val="002F1A33"/>
    <w:rsid w:val="00376F4B"/>
    <w:rsid w:val="00380DFC"/>
    <w:rsid w:val="003D30B3"/>
    <w:rsid w:val="00416E8E"/>
    <w:rsid w:val="00431AB5"/>
    <w:rsid w:val="0053042F"/>
    <w:rsid w:val="005633C4"/>
    <w:rsid w:val="005E1C77"/>
    <w:rsid w:val="00601AC3"/>
    <w:rsid w:val="00601C7F"/>
    <w:rsid w:val="006162E5"/>
    <w:rsid w:val="00631400"/>
    <w:rsid w:val="006663AD"/>
    <w:rsid w:val="00667A97"/>
    <w:rsid w:val="00721EA0"/>
    <w:rsid w:val="007464C3"/>
    <w:rsid w:val="007771BE"/>
    <w:rsid w:val="007E0401"/>
    <w:rsid w:val="00811D90"/>
    <w:rsid w:val="008A555A"/>
    <w:rsid w:val="008C5BCC"/>
    <w:rsid w:val="008D4381"/>
    <w:rsid w:val="008E0E73"/>
    <w:rsid w:val="008F4284"/>
    <w:rsid w:val="008F67FA"/>
    <w:rsid w:val="009260F0"/>
    <w:rsid w:val="00964EC6"/>
    <w:rsid w:val="00967C6C"/>
    <w:rsid w:val="009B7ED2"/>
    <w:rsid w:val="00A404D8"/>
    <w:rsid w:val="00A51EB1"/>
    <w:rsid w:val="00A82CAB"/>
    <w:rsid w:val="00A972A6"/>
    <w:rsid w:val="00AC4EAE"/>
    <w:rsid w:val="00B61161"/>
    <w:rsid w:val="00B70F48"/>
    <w:rsid w:val="00B71F48"/>
    <w:rsid w:val="00B814C8"/>
    <w:rsid w:val="00BF39E3"/>
    <w:rsid w:val="00C13F47"/>
    <w:rsid w:val="00C47CF0"/>
    <w:rsid w:val="00C879FE"/>
    <w:rsid w:val="00C93E9A"/>
    <w:rsid w:val="00CC5308"/>
    <w:rsid w:val="00CD388D"/>
    <w:rsid w:val="00D458F3"/>
    <w:rsid w:val="00DE000B"/>
    <w:rsid w:val="00DF0F4D"/>
    <w:rsid w:val="00E40AFD"/>
    <w:rsid w:val="00E57134"/>
    <w:rsid w:val="00E94FE0"/>
    <w:rsid w:val="00F3126A"/>
    <w:rsid w:val="00F37A03"/>
    <w:rsid w:val="00FB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0041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418F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00418F"/>
  </w:style>
  <w:style w:styleId="Tekstrezerviranogmjesta" w:type="character">
    <w:name w:val="Placeholder Text"/>
    <w:basedOn w:val="Zadanifontodlomka"/>
    <w:uiPriority w:val="99"/>
    <w:semiHidden/>
    <w:rsid w:val="005E1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C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C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C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C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0041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418F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00418F"/>
  </w:style>
  <w:style w:styleId="Tekstrezerviranogmjesta" w:type="character">
    <w:name w:val="Placeholder Text"/>
    <w:basedOn w:val="Zadanifontodlomka"/>
    <w:uiPriority w:val="99"/>
    <w:semiHidden/>
    <w:rsid w:val="005E1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C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C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C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C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9808C-05E5-45B3-B163-5110668A8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3395</properties:Characters>
  <properties:Lines>82</properties:Lines>
  <properties:Paragraphs>34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2017-09-29T12:32:00Z</dcterms:created>
  <dc:creator>Tihana Martinez</dc:creator>
  <cp:lastModifiedBy>Tihana Martinez</cp:lastModifiedBy>
  <cp:lastPrinted>2018-02-07T11:10:00Z</cp:lastPrinted>
  <dcterms:modified xmlns:xsi="http://www.w3.org/2001/XMLSchema-instance" xsi:type="dcterms:W3CDTF">2018-02-07T11:12:00Z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