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3de7" w14:paraId="c343de7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A40F25" w:rsidRPr="00A40F25">
        <w:rPr>
          <w:lang w:val="hr-HR"/>
        </w:rPr>
        <w:t>ŠIMUNDIĆ I MARIOLOVIĆ d.o.o., OIB: 13436063288, Split, Žrnovnička 20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40F25" w:rsidRPr="00A40F25">
        <w:rPr>
          <w:szCs w:val="24"/>
        </w:rPr>
        <w:t>ŠIMUNDIĆ I MARIOLOVIĆ d.o.o., OIB: 13436063288, Split, Žrnovnička 20,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A40F25">
        <w:t>8</w:t>
      </w:r>
      <w:r w:rsidR="00622DF9">
        <w:t>:</w:t>
      </w:r>
      <w:r w:rsidR="00A40F25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40F25" w:rsidR="004142A7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A40F25" w:rsidRPr="00A40F25">
        <w:rPr>
          <w:rFonts w:cs="Times New Roman" w:eastAsia="Times New Roman"/>
          <w:szCs w:val="24"/>
          <w:lang w:eastAsia="hr-HR"/>
        </w:rPr>
        <w:t>Marinela Šimundić</w:t>
      </w:r>
      <w:r w:rsidR="00A40F25">
        <w:rPr>
          <w:rFonts w:cs="Times New Roman" w:eastAsia="Times New Roman"/>
          <w:szCs w:val="24"/>
          <w:lang w:eastAsia="hr-HR"/>
        </w:rPr>
        <w:t xml:space="preserve"> iz </w:t>
      </w:r>
      <w:r w:rsidR="00A40F25" w:rsidRPr="00A40F25">
        <w:rPr>
          <w:rFonts w:cs="Times New Roman" w:eastAsia="Times New Roman"/>
          <w:szCs w:val="24"/>
          <w:lang w:eastAsia="hr-HR"/>
        </w:rPr>
        <w:t>Kaštel Lukšić</w:t>
      </w:r>
      <w:r w:rsidR="00A40F25">
        <w:rPr>
          <w:rFonts w:cs="Times New Roman" w:eastAsia="Times New Roman"/>
          <w:szCs w:val="24"/>
          <w:lang w:eastAsia="hr-HR"/>
        </w:rPr>
        <w:t>a</w:t>
      </w:r>
      <w:r w:rsidR="00A40F25" w:rsidRPr="00A40F25">
        <w:rPr>
          <w:rFonts w:cs="Times New Roman" w:eastAsia="Times New Roman"/>
          <w:szCs w:val="24"/>
          <w:lang w:eastAsia="hr-HR"/>
        </w:rPr>
        <w:t>, Majurina 64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A40F25">
        <w:t>Marineli Šimundić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A40F25">
        <w:rPr>
          <w:szCs w:val="24"/>
        </w:rPr>
        <w:t>8. kolovoza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A40F25" w:rsidRPr="00A40F25">
        <w:rPr>
          <w:szCs w:val="24"/>
        </w:rPr>
        <w:t>ŠIMUNDIĆ I MARIOLOVIĆ d.o.o., OIB: 13436063288, Split, Žrnovnička 20,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A40F25">
        <w:rPr>
          <w:szCs w:val="24"/>
        </w:rPr>
        <w:t>3. kolovoza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A40F25">
        <w:rPr>
          <w:szCs w:val="24"/>
        </w:rPr>
        <w:t>32.449,36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16B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91576">
      <w:t>16</w:t>
    </w:r>
    <w:r w:rsidR="00A40F25">
      <w:t>06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91576">
      <w:t>6</w:t>
    </w:r>
    <w:r w:rsidR="00A40F25">
      <w:t>06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CF216B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ŠIMUNDIĆ I MARIOLOVIĆ za proizvodnju i trgovinu, društvo s ograničenom odgovornošću</izvorni_sadrzaj>
    <derivirana_varijabla naziv="DomainObject.Predmet.ProtustrankaFormated_1">  ŠIMUNDIĆ I MARIOLOVIĆ za proizvodnju i trgovinu, društvo s ograničenom odgovornošću</derivirana_varijabla>
  </DomainObject.Predmet.ProtustrankaFormated>
  <DomainObject.Predmet.ProtustrankaFormatedOIB>
    <izvorni_sadrzaj>  ŠIMUNDIĆ I MARIOLOVIĆ za proizvodnju i trgovinu, društvo s ograničenom odgovornošću, OIB 13436063288</izvorni_sadrzaj>
    <derivirana_varijabla naziv="DomainObject.Predmet.ProtustrankaFormatedOIB_1">  ŠIMUNDIĆ I MARIOLOVIĆ za proizvodnju i trgovinu, društvo s ograničenom odgovornošću, OIB 13436063288</derivirana_varijabla>
  </DomainObject.Predmet.ProtustrankaFormatedOIB>
  <DomainObject.Predmet.ProtustrankaFormatedWithAdress>
    <izvorni_sadrzaj> ŠIMUNDIĆ I MARIOLOVIĆ za proizvodnju i trgovinu, društvo s ograničenom odgovornošću, Žrnovnička 20, 21000 Split</izvorni_sadrzaj>
    <derivirana_varijabla naziv="DomainObject.Predmet.ProtustrankaFormatedWithAdress_1"> ŠIMUNDIĆ I MARIOLOVIĆ za proizvodnju i trgovinu, društvo s ograničenom odgovornošću, Žrnovnička 20, 21000 Split</derivirana_varijabla>
  </DomainObject.Predmet.ProtustrankaFormatedWithAdress>
  <DomainObject.Predmet.ProtustrankaFormatedWithAdressOIB>
    <izvorni_sadrzaj> ŠIMUNDIĆ I MARIOLOVIĆ za proizvodnju i trgovinu, društvo s ograničenom odgovornošću, OIB 13436063288, Žrnovnička 20, 21000 Split</izvorni_sadrzaj>
    <derivirana_varijabla naziv="DomainObject.Predmet.ProtustrankaFormatedWithAdressOIB_1"> ŠIMUNDIĆ I MARIOLOVIĆ za proizvodnju i trgovinu, društvo s ograničenom odgovornošću, OIB 13436063288, Žrnovnička 20, 21000 Split</derivirana_varijabla>
  </DomainObject.Predmet.ProtustrankaFormatedWithAdressOIB>
  <DomainObject.Predmet.ProtustrankaWithAdress>
    <izvorni_sadrzaj>ŠIMUNDIĆ I MARIOLOVIĆ za proizvodnju i trgovinu, društvo s ograničenom odgovornošću Žrnovnička 20, 21000 Split</izvorni_sadrzaj>
    <derivirana_varijabla naziv="DomainObject.Predmet.ProtustrankaWithAdress_1">ŠIMUNDIĆ I MARIOLOVIĆ za proizvodnju i trgovinu, društvo s ograničenom odgovornošću Žrnovnička 20, 21000 Split</derivirana_varijabla>
  </DomainObject.Predmet.ProtustrankaWithAdress>
  <DomainObject.Predmet.ProtustrankaWithAdressOIB>
    <izvorni_sadrzaj>ŠIMUNDIĆ I MARIOLOVIĆ za proizvodnju i trgovinu, društvo s ograničenom odgovornošću, OIB 13436063288, Žrnovnička 20, 21000 Split</izvorni_sadrzaj>
    <derivirana_varijabla naziv="DomainObject.Predmet.ProtustrankaWithAdressOIB_1">ŠIMUNDIĆ I MARIOLOVIĆ za proizvodnju i trgovinu, društvo s ograničenom odgovornošću, OIB 13436063288, Žrnovnička 20, 21000 Split</derivirana_varijabla>
  </DomainObject.Predmet.ProtustrankaWithAdressOIB>
  <DomainObject.Predmet.ProtustrankaNazivFormated>
    <izvorni_sadrzaj>ŠIMUNDIĆ I MARIOLOVIĆ za proizvodnju i trgovinu, društvo s ograničenom odgovornošću</izvorni_sadrzaj>
    <derivirana_varijabla naziv="DomainObject.Predmet.ProtustrankaNazivFormated_1">ŠIMUNDIĆ I MARIOLOVIĆ za proizvodnju i trgovinu, društvo s ograničenom odgovornošću</derivirana_varijabla>
  </DomainObject.Predmet.ProtustrankaNazivFormated>
  <DomainObject.Predmet.ProtustrankaNazivFormatedOIB>
    <izvorni_sadrzaj>ŠIMUNDIĆ I MARIOLOVIĆ za proizvodnju i trgovinu, društvo s ograničenom odgovornošću, OIB 13436063288</izvorni_sadrzaj>
    <derivirana_varijabla naziv="DomainObject.Predmet.ProtustrankaNazivFormatedOIB_1">ŠIMUNDIĆ I MARIOLOVIĆ za proizvodnju i trgovinu, društvo s ograničenom odgovornošću, OIB 13436063288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32449.36</izvorni_sadrzaj>
    <derivirana_varijabla naziv="DomainObject.Predmet.TrenutnaVrijednost_1">32449.36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ŠIMUNDIĆ I MARIOLOVIĆ za proizvodnju i trgovinu, društvo s ograničenom odgovornošću</item>
    </izvorni_sadrzaj>
    <derivirana_varijabla naziv="DomainObject.Predmet.ProtuStrankaListFormated_1">
      <item>ŠIMUNDIĆ I MARIOLOVIĆ za proizvodnju i trgovinu, društvo s ograničenom odgovornošću</item>
    </derivirana_varijabla>
  </DomainObject.Predmet.ProtuStrankaListFormated>
  <DomainObject.Predmet.ProtuStrankaListFormatedOIB>
    <izvorni_sadrzaj>
      <item>ŠIMUNDIĆ I MARIOLOVIĆ za proizvodnju i trgovinu, društvo s ograničenom odgovornošću, OIB 13436063288</item>
    </izvorni_sadrzaj>
    <derivirana_varijabla naziv="DomainObject.Predmet.ProtuStrankaListFormatedOIB_1">
      <item>ŠIMUNDIĆ I MARIOLOVIĆ za proizvodnju i trgovinu, društvo s ograničenom odgovornošću, OIB 13436063288</item>
    </derivirana_varijabla>
  </DomainObject.Predmet.ProtuStrankaListFormatedOIB>
  <DomainObject.Predmet.ProtuStrankaListFormatedWithAdress>
    <izvorni_sadrzaj>
      <item>ŠIMUNDIĆ I MARIOLOVIĆ za proizvodnju i trgovinu, društvo s ograničenom odgovornošću, Žrnovnička 20, 21000 Split</item>
    </izvorni_sadrzaj>
    <derivirana_varijabla naziv="DomainObject.Predmet.ProtuStrankaListFormatedWithAdress_1">
      <item>ŠIMUNDIĆ I MARIOLOVIĆ za proizvodnju i trgovinu, društvo s ograničenom odgovornošću, Žrnovnička 20, 21000 Split</item>
    </derivirana_varijabla>
  </DomainObject.Predmet.ProtuStrankaListFormatedWithAdress>
  <DomainObject.Predmet.ProtuStrankaListFormatedWithAdressOIB>
    <izvorni_sadrzaj>
      <item>ŠIMUNDIĆ I MARIOLOVIĆ za proizvodnju i trgovinu, društvo s ograničenom odgovornošću, OIB 13436063288, Žrnovnička 20, 21000 Split</item>
    </izvorni_sadrzaj>
    <derivirana_varijabla naziv="DomainObject.Predmet.ProtuStrankaListFormatedWithAdressOIB_1">
      <item>ŠIMUNDIĆ I MARIOLOVIĆ za proizvodnju i trgovinu, društvo s ograničenom odgovornošću, OIB 13436063288, Žrnovnička 20, 21000 Split</item>
    </derivirana_varijabla>
  </DomainObject.Predmet.ProtuStrankaListFormatedWithAdressOIB>
  <DomainObject.Predmet.ProtuStrankaListNazivFormated>
    <izvorni_sadrzaj>
      <item>ŠIMUNDIĆ I MARIOLOVIĆ za proizvodnju i trgovinu, društvo s ograničenom odgovornošću</item>
    </izvorni_sadrzaj>
    <derivirana_varijabla naziv="DomainObject.Predmet.ProtuStrankaListNazivFormated_1">
      <item>ŠIMUNDIĆ I MARIOLOVIĆ za proizvodnju i trgovinu, društvo s ograničenom odgovornošću</item>
    </derivirana_varijabla>
  </DomainObject.Predmet.ProtuStrankaListNazivFormated>
  <DomainObject.Predmet.ProtuStrankaListNazivFormatedOIB>
    <izvorni_sadrzaj>
      <item>ŠIMUNDIĆ I MARIOLOVIĆ za proizvodnju i trgovinu, društvo s ograničenom odgovornošću, OIB 13436063288</item>
    </izvorni_sadrzaj>
    <derivirana_varijabla naziv="DomainObject.Predmet.ProtuStrankaListNazivFormatedOIB_1">
      <item>ŠIMUNDIĆ I MARIOLOVIĆ za proizvodnju i trgovinu, društvo s ograničenom odgovornošću, OIB 13436063288</item>
    </derivirana_varijabla>
  </DomainObject.Predmet.ProtuStrankaListNazivFormatedOIB>
  <DomainObject.Predmet.OstaliListFormated>
    <izvorni_sadrzaj>
      <item>Marinela Šimundić</item>
    </izvorni_sadrzaj>
    <derivirana_varijabla naziv="DomainObject.Predmet.OstaliListFormated_1">
      <item>Marinela Šimundić</item>
    </derivirana_varijabla>
  </DomainObject.Predmet.OstaliListFormated>
  <DomainObject.Predmet.OstaliListFormatedOIB>
    <izvorni_sadrzaj>
      <item>Marinela Šimundić, OIB 33280047396</item>
    </izvorni_sadrzaj>
    <derivirana_varijabla naziv="DomainObject.Predmet.OstaliListFormatedOIB_1">
      <item>Marinela Šimundić, OIB 33280047396</item>
    </derivirana_varijabla>
  </DomainObject.Predmet.OstaliListFormatedOIB>
  <DomainObject.Predmet.OstaliListFormatedWithAdress>
    <izvorni_sadrzaj>
      <item>Marinela Šimundić, Majurina 64, 21214 Kaštel Lukšić</item>
    </izvorni_sadrzaj>
    <derivirana_varijabla naziv="DomainObject.Predmet.OstaliListFormatedWithAdress_1">
      <item>Marinela Šimundić, Majurina 64, 21214 Kaštel Lukšić</item>
    </derivirana_varijabla>
  </DomainObject.Predmet.OstaliListFormatedWithAdress>
  <DomainObject.Predmet.OstaliListFormatedWithAdressOIB>
    <izvorni_sadrzaj>
      <item>Marinela Šimundić, OIB 33280047396, Majurina 64, 21214 Kaštel Lukšić</item>
    </izvorni_sadrzaj>
    <derivirana_varijabla naziv="DomainObject.Predmet.OstaliListFormatedWithAdressOIB_1">
      <item>Marinela Šimundić, OIB 33280047396, Majurina 64, 21214 Kaštel Lukšić</item>
    </derivirana_varijabla>
  </DomainObject.Predmet.OstaliListFormatedWithAdressOIB>
  <DomainObject.Predmet.OstaliListNazivFormated>
    <izvorni_sadrzaj>
      <item>Marinela Šimundić</item>
    </izvorni_sadrzaj>
    <derivirana_varijabla naziv="DomainObject.Predmet.OstaliListNazivFormated_1">
      <item>Marinela Šimundić</item>
    </derivirana_varijabla>
  </DomainObject.Predmet.OstaliListNazivFormated>
  <DomainObject.Predmet.OstaliListNazivFormatedOIB>
    <izvorni_sadrzaj>
      <item>Marinela Šimundić, OIB 33280047396</item>
    </izvorni_sadrzaj>
    <derivirana_varijabla naziv="DomainObject.Predmet.OstaliListNazivFormatedOIB_1">
      <item>Marinela Šimundić, OIB 33280047396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ŠIMUNDIĆ I MARIOLOVIĆ za proizvodnju i trgovinu, društvo s ograničenom odgovornošću</izvorni_sadrzaj>
    <derivirana_varijabla naziv="DomainObject.Predmet.ProtustrankaIDrugi_1">ŠIMUNDIĆ I MARIOLOVIĆ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ŠIMUNDIĆ I MARIOLOVIĆ za proizvodnju i trgovinu, društvo s ograničenom odgovornošću, OIB 13436063288, Žrnovnička 20, 21000 Split</izvorni_sadrzaj>
    <derivirana_varijabla naziv="DomainObject.Predmet.ProtustrankaIDrugiAdressOIB_1">ŠIMUNDIĆ I MARIOLOVIĆ za proizvodnju i trgovinu, društvo s ograničenom odgovornošću, OIB 13436063288, Žrnovnička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ŠIMUNDIĆ I MARIOLOVIĆ za proizvodnju i trgovinu, društvo s ograničenom odgovornošću</item>
      <item>FINANCIJSKA AGENCIJA, RC SPLIT</item>
      <item>Marinela Šimundić</item>
    </izvorni_sadrzaj>
    <derivirana_varijabla naziv="DomainObject.Predmet.SudioniciListNaziv_1">
      <item>ŠIMUNDIĆ I MARIOLOVIĆ za proizvodnju i trgovinu, društvo s ograničenom odgovornošću</item>
      <item>FINANCIJSKA AGENCIJA, RC SPLIT</item>
      <item>Marinela Šimundić</item>
    </derivirana_varijabla>
  </DomainObject.Predmet.SudioniciListNaziv>
  <DomainObject.Predmet.SudioniciListAdressOIB>
    <izvorni_sadrzaj>
      <item>ŠIMUNDIĆ I MARIOLOVIĆ za proizvodnju i trgovinu, društvo s ograničenom odgovornošću, OIB 13436063288, Žrnovnička 20,21000 Split</item>
      <item>FINANCIJSKA AGENCIJA, RC SPLIT, OIB 85821130368, Mažuranićevo šetalište 24 b,21000 Split</item>
      <item>Marinela Šimundić, OIB 33280047396, Majurina 64,21214 Kaštel Lukšić</item>
    </izvorni_sadrzaj>
    <derivirana_varijabla naziv="DomainObject.Predmet.SudioniciListAdressOIB_1">
      <item>ŠIMUNDIĆ I MARIOLOVIĆ za proizvodnju i trgovinu, društvo s ograničenom odgovornošću, OIB 13436063288, Žrnovnička 20,21000 Split</item>
      <item>FINANCIJSKA AGENCIJA, RC SPLIT, OIB 85821130368, Mažuranićevo šetalište 24 b,21000 Split</item>
      <item>Marinela Šimundić, OIB 33280047396, Majurina 64,21214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13436063288</item>
      <item>, OIB 85821130368</item>
      <item>, OIB 33280047396</item>
    </izvorni_sadrzaj>
    <derivirana_varijabla naziv="DomainObject.Predmet.SudioniciListNazivOIB_1">
      <item>, OIB 13436063288</item>
      <item>, OIB 85821130368</item>
      <item>, OIB 33280047396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88700-B9B5-4FC4-8F6A-2734B5635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921</properties:Words>
  <properties:Characters>4951</properties:Characters>
  <properties:Lines>97</properties:Lines>
  <properties:Paragraphs>48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2017-04-12T07:57:00Z</cp:lastPrinted>
  <dcterms:modified xmlns:xsi="http://www.w3.org/2001/XMLSchema-instance" xsi:type="dcterms:W3CDTF">2017-04-19T07:21:00Z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