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db16" w14:paraId="103db1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A1F44">
        <w:rPr>
          <w:rFonts w:hAnsi="Times New Roman" w:ascii="Times New Roman"/>
        </w:rPr>
        <w:t>6</w:t>
      </w:r>
      <w:r w:rsidR="00BE08D9">
        <w:rPr>
          <w:rFonts w:hAnsi="Times New Roman" w:ascii="Times New Roman"/>
        </w:rPr>
        <w:t>494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BE08D9" w:rsidRPr="00BE08D9">
        <w:rPr>
          <w:rFonts w:hAnsi="Times New Roman" w:ascii="Times New Roman"/>
        </w:rPr>
        <w:t>TISAK-FUMIĆ, d.o.o., Repušnica, Ljudevita Gaja 117, OIB: 29778064865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BB2D3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E08D9" w:rsidRPr="00BE08D9">
        <w:rPr>
          <w:rFonts w:hAnsi="Times New Roman" w:ascii="Times New Roman"/>
        </w:rPr>
        <w:t>TISAK-FUMIĆ, d.o.o., Repušnica, Ljudevita Gaja 117, OIB: 29778064865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C51E6A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BE08D9">
        <w:rPr>
          <w:rFonts w:hAnsi="Times New Roman" w:ascii="Times New Roman"/>
        </w:rPr>
        <w:t>6494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D10660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D10660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E3EE2">
        <w:rPr>
          <w:rFonts w:hAnsi="Times New Roman" w:ascii="Times New Roman"/>
        </w:rPr>
        <w:t>, v.r.</w:t>
      </w:r>
    </w:p>
    <w:p w:rsidRDefault="007E3EE2" w:rsidP="00B87AEB" w:rsidR="007E3EE2">
      <w:pPr>
        <w:jc w:val="right"/>
        <w:rPr>
          <w:rFonts w:hAnsi="Times New Roman" w:ascii="Times New Roman"/>
        </w:rPr>
      </w:pPr>
    </w:p>
    <w:p w:rsidRDefault="007E3EE2" w:rsidP="00B87AEB" w:rsidR="007E3E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E3EE2" w:rsidP="00B87AEB" w:rsidR="007E3E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E3EE2" w:rsidP="00B87AEB" w:rsidR="007E3E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EE2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A1F44">
      <w:rPr>
        <w:rFonts w:hAnsi="Times New Roman" w:ascii="Times New Roman"/>
      </w:rPr>
      <w:t>6</w:t>
    </w:r>
    <w:r w:rsidR="00BE08D9">
      <w:rPr>
        <w:rFonts w:hAnsi="Times New Roman" w:ascii="Times New Roman"/>
      </w:rPr>
      <w:t>494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7993"/>
    <w:rsid w:val="002E4C78"/>
    <w:rsid w:val="002F75B0"/>
    <w:rsid w:val="00354C62"/>
    <w:rsid w:val="00363216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97202"/>
    <w:rsid w:val="007A1F44"/>
    <w:rsid w:val="007B5EFC"/>
    <w:rsid w:val="007D1A24"/>
    <w:rsid w:val="007D7FC7"/>
    <w:rsid w:val="007E3EE2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B4A66"/>
    <w:rsid w:val="008D18B2"/>
    <w:rsid w:val="00924507"/>
    <w:rsid w:val="009802E0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87AEB"/>
    <w:rsid w:val="00B969B8"/>
    <w:rsid w:val="00BB2D39"/>
    <w:rsid w:val="00BC41A7"/>
    <w:rsid w:val="00BC580B"/>
    <w:rsid w:val="00BE08D9"/>
    <w:rsid w:val="00C3624C"/>
    <w:rsid w:val="00C51E6A"/>
    <w:rsid w:val="00CA4F2A"/>
    <w:rsid w:val="00CF7AB9"/>
    <w:rsid w:val="00D10660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3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E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3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E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6494</izvorni_sadrzaj>
    <derivirana_varijabla naziv="DomainObject.Predmet.Broj_1">6494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SSKA</izvorni_sadrzaj>
    <derivirana_varijabla naziv="DomainObject.Predmet.Opis_1">orginal spisa u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St-6494/2016</izvorni_sadrzaj>
    <derivirana_varijabla naziv="DomainObject.Predmet.OznakaBroj_1">St-6494/2016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OTPREMLJEN NA VTS RH
ORGINAL SPISA U REFERADI</izvorni_sadrzaj>
    <derivirana_varijabla naziv="DomainObject.Predmet.PrimjedbaSuca_1">PRESLIK SPISA OTPREMLJEN NA VTS RH
ORGINAL SPISA U REFERADI</derivirana_varijabla>
  </DomainObject.Predmet.PrimjedbaSuca>
  <DomainObject.Predmet.ProtustrankaFormated>
    <izvorni_sadrzaj>  TISAK-FUMIĆ d.o.o. zastupanog po punomoćniku Ivan Fumić</izvorni_sadrzaj>
    <derivirana_varijabla naziv="DomainObject.Predmet.ProtustrankaFormated_1">  TISAK-FUMIĆ d.o.o. zastupanog po punomoćniku Ivan Fumić</derivirana_varijabla>
  </DomainObject.Predmet.ProtustrankaFormated>
  <DomainObject.Predmet.ProtustrankaFormatedOIB>
    <izvorni_sadrzaj>  TISAK-FUMIĆ d.o.o., OIB 29778064865 zastupanog po punomoćniku Ivan Fumić</izvorni_sadrzaj>
    <derivirana_varijabla naziv="DomainObject.Predmet.ProtustrankaFormatedOIB_1">  TISAK-FUMIĆ d.o.o., OIB 29778064865 zastupanog po punomoćniku Ivan Fumić</derivirana_varijabla>
  </DomainObject.Predmet.ProtustrankaFormatedOIB>
  <DomainObject.Predmet.ProtustrankaFormatedWithAdress>
    <izvorni_sadrzaj> TISAK-FUMIĆ d.o.o., Ljudevita Gaja 117, 44320 Repušnica zastupanog po punomoćniku Ivan Fumić</izvorni_sadrzaj>
    <derivirana_varijabla naziv="DomainObject.Predmet.ProtustrankaFormatedWithAdress_1"> TISAK-FUMIĆ d.o.o., Ljudevita Gaja 117, 44320 Repušnica zastupanog po punomoćniku Ivan Fumić</derivirana_varijabla>
  </DomainObject.Predmet.ProtustrankaFormatedWithAdress>
  <DomainObject.Predmet.ProtustrankaFormatedWithAdressOIB>
    <izvorni_sadrzaj> TISAK-FUMIĆ d.o.o., OIB 29778064865, Ljudevita Gaja 117, 44320 Repušnica zastupanog po punomoćniku Ivan Fumić</izvorni_sadrzaj>
    <derivirana_varijabla naziv="DomainObject.Predmet.ProtustrankaFormatedWithAdressOIB_1"> TISAK-FUMIĆ d.o.o., OIB 29778064865, Ljudevita Gaja 117, 44320 Repušnica zastupanog po punomoćniku Ivan Fumić</derivirana_varijabla>
  </DomainObject.Predmet.ProtustrankaFormatedWithAdressOIB>
  <DomainObject.Predmet.ProtustrankaWithAdress>
    <izvorni_sadrzaj>TISAK-FUMIĆ d.o.o. Ljudevita Gaja 117, 44320 Repušnica</izvorni_sadrzaj>
    <derivirana_varijabla naziv="DomainObject.Predmet.ProtustrankaWithAdress_1">TISAK-FUMIĆ d.o.o. Ljudevita Gaja 117, 44320 Repušnica</derivirana_varijabla>
  </DomainObject.Predmet.ProtustrankaWithAdress>
  <DomainObject.Predmet.ProtustrankaWithAdressOIB>
    <izvorni_sadrzaj>TISAK-FUMIĆ d.o.o., OIB 29778064865, Ljudevita Gaja 117, 44320 Repušnica</izvorni_sadrzaj>
    <derivirana_varijabla naziv="DomainObject.Predmet.ProtustrankaWithAdressOIB_1">TISAK-FUMIĆ d.o.o., OIB 29778064865, Ljudevita Gaja 117, 44320 Repušnica</derivirana_varijabla>
  </DomainObject.Predmet.ProtustrankaWithAdressOIB>
  <DomainObject.Predmet.ProtustrankaNazivFormated>
    <izvorni_sadrzaj>TISAK-FUMIĆ d.o.o.</izvorni_sadrzaj>
    <derivirana_varijabla naziv="DomainObject.Predmet.ProtustrankaNazivFormated_1">TISAK-FUMIĆ d.o.o.</derivirana_varijabla>
  </DomainObject.Predmet.ProtustrankaNazivFormated>
  <DomainObject.Predmet.ProtustrankaNazivFormatedOIB>
    <izvorni_sadrzaj>TISAK-FUMIĆ d.o.o., OIB 29778064865</izvorni_sadrzaj>
    <derivirana_varijabla naziv="DomainObject.Predmet.ProtustrankaNazivFormatedOIB_1">TISAK-FUMIĆ d.o.o., OIB 29778064865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veljače 2017.</izvorni_sadrzaj>
    <derivirana_varijabla naziv="DomainObject.Predmet.SpisIzvanSuda.DatumIzlazaSpisa_1">6.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TISAK-FUMIĆ d.o.o. zastupanog po punomoćniku Ivan Fumić</item>
    </izvorni_sadrzaj>
    <derivirana_varijabla naziv="DomainObject.Predmet.ProtuStrankaListFormated_1">
      <item>TISAK-FUMIĆ d.o.o. zastupanog po punomoćniku Ivan Fumić</item>
    </derivirana_varijabla>
  </DomainObject.Predmet.ProtuStrankaListFormated>
  <DomainObject.Predmet.ProtuStrankaListFormatedOIB>
    <izvorni_sadrzaj>
      <item>TISAK-FUMIĆ d.o.o., OIB 29778064865 zastupanog po punomoćniku Ivan Fumić</item>
    </izvorni_sadrzaj>
    <derivirana_varijabla naziv="DomainObject.Predmet.ProtuStrankaListFormatedOIB_1">
      <item>TISAK-FUMIĆ d.o.o., OIB 29778064865 zastupanog po punomoćniku Ivan Fumić</item>
    </derivirana_varijabla>
  </DomainObject.Predmet.ProtuStrankaListFormatedOIB>
  <DomainObject.Predmet.ProtuStrankaListFormatedWithAdress>
    <izvorni_sadrzaj>
      <item>TISAK-FUMIĆ d.o.o., Ljudevita Gaja 117, 44320 Repušnica zastupanog po punomoćniku Ivan Fumić</item>
    </izvorni_sadrzaj>
    <derivirana_varijabla naziv="DomainObject.Predmet.ProtuStrankaListFormatedWithAdress_1">
      <item>TISAK-FUMIĆ d.o.o., Ljudevita Gaja 117, 44320 Repušnica zastupanog po punomoćniku Ivan Fumić</item>
    </derivirana_varijabla>
  </DomainObject.Predmet.ProtuStrankaListFormatedWithAdress>
  <DomainObject.Predmet.ProtuStrankaListFormatedWithAdressOIB>
    <izvorni_sadrzaj>
      <item>TISAK-FUMIĆ d.o.o., OIB 29778064865, Ljudevita Gaja 117, 44320 Repušnica zastupanog po punomoćniku Ivan Fumić</item>
    </izvorni_sadrzaj>
    <derivirana_varijabla naziv="DomainObject.Predmet.ProtuStrankaListFormatedWithAdressOIB_1">
      <item>TISAK-FUMIĆ d.o.o., OIB 29778064865, Ljudevita Gaja 117, 44320 Repušnica zastupanog po punomoćniku Ivan Fumić</item>
    </derivirana_varijabla>
  </DomainObject.Predmet.ProtuStrankaListFormatedWithAdressOIB>
  <DomainObject.Predmet.ProtuStrankaListNazivFormated>
    <izvorni_sadrzaj>
      <item>TISAK-FUMIĆ d.o.o.</item>
    </izvorni_sadrzaj>
    <derivirana_varijabla naziv="DomainObject.Predmet.ProtuStrankaListNazivFormated_1">
      <item>TISAK-FUMIĆ d.o.o.</item>
    </derivirana_varijabla>
  </DomainObject.Predmet.ProtuStrankaListNazivFormated>
  <DomainObject.Predmet.ProtuStrankaListNazivFormatedOIB>
    <izvorni_sadrzaj>
      <item>TISAK-FUMIĆ d.o.o., OIB 29778064865</item>
    </izvorni_sadrzaj>
    <derivirana_varijabla naziv="DomainObject.Predmet.ProtuStrankaListNazivFormatedOIB_1">
      <item>TISAK-FUMIĆ d.o.o., OIB 29778064865</item>
    </derivirana_varijabla>
  </DomainObject.Predmet.ProtuStrankaListNazivFormatedOIB>
  <DomainObject.Predmet.OstaliListFormated>
    <izvorni_sadrzaj>
      <item>Ivan Fumić punomoćnik sudionika u postupku TISAK-FUMIĆ d.o.o.</item>
    </izvorni_sadrzaj>
    <derivirana_varijabla naziv="DomainObject.Predmet.OstaliListFormated_1">
      <item>Ivan Fumić punomoćnik sudionika u postupku TISAK-FUMIĆ d.o.o.</item>
    </derivirana_varijabla>
  </DomainObject.Predmet.OstaliListFormated>
  <DomainObject.Predmet.OstaliListFormatedOIB>
    <izvorni_sadrzaj>
      <item>Ivan Fumić, OIB 68957549957 punomoćnik sudionika u postupku TISAK-FUMIĆ d.o.o.</item>
    </izvorni_sadrzaj>
    <derivirana_varijabla naziv="DomainObject.Predmet.OstaliListFormatedOIB_1">
      <item>Ivan Fumić, OIB 68957549957 punomoćnik sudionika u postupku TISAK-FUMIĆ d.o.o.</item>
    </derivirana_varijabla>
  </DomainObject.Predmet.OstaliListFormatedOIB>
  <DomainObject.Predmet.OstaliListFormatedWithAdress>
    <izvorni_sadrzaj>
      <item>Ivan Fumić, Vinogradska 89a, 44320 Repušnica punomoćnik sudionika u postupku TISAK-FUMIĆ d.o.o.</item>
    </izvorni_sadrzaj>
    <derivirana_varijabla naziv="DomainObject.Predmet.OstaliListFormatedWithAdress_1">
      <item>Ivan Fumić, Vinogradska 89a, 44320 Repušnica punomoćnik sudionika u postupku TISAK-FUMIĆ d.o.o.</item>
    </derivirana_varijabla>
  </DomainObject.Predmet.OstaliListFormatedWithAdress>
  <DomainObject.Predmet.OstaliListFormatedWithAdressOIB>
    <izvorni_sadrzaj>
      <item>Ivan Fumić, OIB 68957549957, Vinogradska 89a, 44320 Repušnica punomoćnik sudionika u postupku TISAK-FUMIĆ d.o.o.</item>
    </izvorni_sadrzaj>
    <derivirana_varijabla naziv="DomainObject.Predmet.OstaliListFormatedWithAdressOIB_1">
      <item>Ivan Fumić, OIB 68957549957, Vinogradska 89a, 44320 Repušnica punomoćnik sudionika u postupku TISAK-FUMIĆ d.o.o.</item>
    </derivirana_varijabla>
  </DomainObject.Predmet.OstaliListFormatedWithAdressOIB>
  <DomainObject.Predmet.OstaliListNazivFormated>
    <izvorni_sadrzaj>
      <item>Ivan Fumić</item>
    </izvorni_sadrzaj>
    <derivirana_varijabla naziv="DomainObject.Predmet.OstaliListNazivFormated_1">
      <item>Ivan Fumić</item>
    </derivirana_varijabla>
  </DomainObject.Predmet.OstaliListNazivFormated>
  <DomainObject.Predmet.OstaliListNazivFormatedOIB>
    <izvorni_sadrzaj>
      <item>Ivan Fumić, OIB 68957549957</item>
    </izvorni_sadrzaj>
    <derivirana_varijabla naziv="DomainObject.Predmet.OstaliListNazivFormatedOIB_1">
      <item>Ivan Fumić, OIB 68957549957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TISAK-FUMIĆ d.o.o.</izvorni_sadrzaj>
    <derivirana_varijabla naziv="DomainObject.Predmet.ProtustrankaIDrugi_1">TISAK-FUMIĆ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TISAK-FUMIĆ d.o.o., OIB 29778064865, Ljudevita Gaja 117, 44320 Repušnica</izvorni_sadrzaj>
    <derivirana_varijabla naziv="DomainObject.Predmet.ProtustrankaIDrugiAdressOIB_1">TISAK-FUMIĆ d.o.o., OIB 29778064865, Ljudevita Gaja 117,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TISAK-FUMIĆ d.o.o.</item>
      <item>Ivan Fumić</item>
    </izvorni_sadrzaj>
    <derivirana_varijabla naziv="DomainObject.Predmet.SudioniciListNaziv_1">
      <item>FINA Regionalni centar Zagreb</item>
      <item>TISAK-FUMIĆ d.o.o.</item>
      <item>Ivan Fumić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TISAK-FUMIĆ d.o.o., OIB 29778064865, Ljudevita Gaja 117,44320 Repušnica</item>
      <item>Ivan Fumić, OIB 68957549957, Vinogradska 89a,44320 Repušnica</item>
    </izvorni_sadrzaj>
    <derivirana_varijabla naziv="DomainObject.Predmet.SudioniciListAdressOIB_1">
      <item>FINA Regionalni centar Zagreb, OIB 85821130368, Trg svibanjskih žrtava 1995. 1,10000 Zagreb</item>
      <item>TISAK-FUMIĆ d.o.o., OIB 29778064865, Ljudevita Gaja 117,44320 Repušnica</item>
      <item>Ivan Fumić, OIB 68957549957, Vinogradska 89a,44320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29778064865</item>
      <item>, OIB 68957549957</item>
    </izvorni_sadrzaj>
    <derivirana_varijabla naziv="DomainObject.Predmet.SudioniciListNazivOIB_1">
      <item>, OIB 85821130368</item>
      <item>, OIB 29778064865</item>
      <item>, OIB 68957549957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4AE37-420B-4BAC-9B5B-9F0E76022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1777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2017-02-23T08:47:00Z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2017-02-23T08:51:00Z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