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47f9" w14:paraId="35147f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DE131F">
        <w:t>58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DE131F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DE131F">
        <w:t>MONDIJAL GRADNJA j.</w:t>
      </w:r>
      <w:r w:rsidR="00DE131F" w:rsidRPr="005D3532">
        <w:t>d.o.o.</w:t>
      </w:r>
      <w:r w:rsidR="00DE131F">
        <w:t xml:space="preserve"> za građenje i usluge</w:t>
      </w:r>
      <w:r w:rsidR="00DE131F" w:rsidRPr="005D3532">
        <w:t xml:space="preserve">, </w:t>
      </w:r>
      <w:r w:rsidR="00DE131F">
        <w:t>Gornje Biljane</w:t>
      </w:r>
      <w:r w:rsidR="00DE131F" w:rsidRPr="005D3532">
        <w:t xml:space="preserve">, </w:t>
      </w:r>
      <w:r w:rsidR="00DE131F">
        <w:t>Gornje Biljane 301</w:t>
      </w:r>
      <w:r w:rsidR="00DE131F" w:rsidRPr="005D3532">
        <w:t xml:space="preserve">, OIB: </w:t>
      </w:r>
      <w:r w:rsidR="00DE131F">
        <w:t>90949031380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3A1240">
        <w:t>10</w:t>
      </w:r>
      <w:r w:rsidR="00076762">
        <w:t>,</w:t>
      </w:r>
      <w:r w:rsidR="009F002F">
        <w:t>39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DE131F">
        <w:t>Anto Martinović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9F002F">
        <w:t>za RH Svetlana Barišić, zamjenica u ŽDO-u Zadar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DE131F">
        <w:t>MONDIJAL GRADNJA j.</w:t>
      </w:r>
      <w:r w:rsidR="00DE131F" w:rsidRPr="005D3532">
        <w:t>d.o.o.</w:t>
      </w:r>
      <w:r w:rsidR="00DE131F">
        <w:t xml:space="preserve"> za građenje i usluge</w:t>
      </w:r>
      <w:r w:rsidR="00DE131F" w:rsidRPr="005D3532">
        <w:t xml:space="preserve">, </w:t>
      </w:r>
      <w:r w:rsidR="00DE131F">
        <w:t>Gornje Biljane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9F002F">
        <w:t>Splitske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F002F">
        <w:t>građevina.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Dužnik navodi da ne posluje i da nema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nema ništa. </w:t>
      </w:r>
      <w:r w:rsidR="009F002F">
        <w:t>Naime, poslovao je do prije dvije godine nakon čega se razbolio i zato ne posluje i zbog toga je došlo do dugovanja, također da nema nepodmirenih potraživanja, da nema obaveza prema bivšim zaposlenicima i da je ova blokada za koju prvi puta čuje da je riječ o 33.000,00 kuna sadržana vjerojatno u dugovanju prema Poreznoj upravi.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lastRenderedPageBreak/>
        <w:t>Zna da je žiro račun u blokadi, ali ne zna za koliko.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DE131F" w:rsidP="003A1240" w:rsidR="003A1240">
      <w:pPr>
        <w:jc w:val="both"/>
      </w:pPr>
      <w:r>
        <w:t>Anto Martinović</w:t>
      </w:r>
      <w:r w:rsidR="003A1240">
        <w:t xml:space="preserve"> navodi da je njegov broj mobitela: </w:t>
      </w:r>
      <w:r w:rsidR="009F002F">
        <w:t>091/538-6442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>
        <w:t xml:space="preserve">Knjigovodstvo </w:t>
      </w:r>
      <w:r w:rsidR="009F002F">
        <w:t>se vodilo u servisu kod Irene Karamarko, a dokumentacija se nalazi kod nje</w:t>
      </w:r>
      <w:r>
        <w:t xml:space="preserve">.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Posebno navodi da nije u mogućnosti podmiriti dug.</w:t>
      </w:r>
    </w:p>
    <w:p w:rsidRDefault="009F002F" w:rsidP="003A1240" w:rsidR="009F002F">
      <w:pPr>
        <w:jc w:val="both"/>
      </w:pPr>
    </w:p>
    <w:p w:rsidRDefault="009F002F" w:rsidP="003A1240" w:rsidR="009F002F">
      <w:pPr>
        <w:jc w:val="both"/>
      </w:pPr>
      <w:r>
        <w:t>Zastupnica po zakonu podnositeljice prijedloga i ostaje da nema podataka o imovini.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9F002F">
        <w:t>10,44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131F">
      <w:t>158</w:t>
    </w:r>
    <w:r w:rsidR="00B80BDA">
      <w:t>/</w:t>
    </w:r>
    <w:r w:rsidR="00E84861">
      <w:t>20</w:t>
    </w:r>
    <w:r w:rsidR="009312EF">
      <w:t>18</w:t>
    </w:r>
    <w:r w:rsidR="0074759D">
      <w:t>-</w:t>
    </w:r>
    <w:r w:rsidR="00DE131F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36C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002F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7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7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10:39</izvorni_sadrzaj>
    <derivirana_varijabla naziv="DomainObject.StvarniPocetakVrijeme_1">10:39</derivirana_varijabla>
  </DomainObject.StvarniPocetakVrijeme>
  <DomainObject.StvarniZavrsetakVrijeme>
    <izvorni_sadrzaj>10:44</izvorni_sadrzaj>
    <derivirana_varijabla naziv="DomainObject.StvarniZavrsetakVrijeme_1">10:44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St-158/2018-5</izvorni_sadrzaj>
    <derivirana_varijabla naziv="DomainObject.Zapisnik.Oznaka_1">St-158/2018-5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MONDIJAL GRADNJA j.d.o.o. za građenje i usluge</izvorni_sadrzaj>
    <derivirana_varijabla naziv="DomainObject.Predmet.ProtustrankaFormated_1">  MONDIJAL GRADNJA j.d.o.o. za građenje i usluge</derivirana_varijabla>
  </DomainObject.Predmet.ProtustrankaFormated>
  <DomainObject.Predmet.ProtustrankaFormatedOIB>
    <izvorni_sadrzaj>  MONDIJAL GRADNJA j.d.o.o. za građenje i usluge, OIB 90949031380</izvorni_sadrzaj>
    <derivirana_varijabla naziv="DomainObject.Predmet.ProtustrankaFormatedOIB_1">  MONDIJAL GRADNJA j.d.o.o. za građenje i usluge, OIB 90949031380</derivirana_varijabla>
  </DomainObject.Predmet.ProtustrankaFormatedOIB>
  <DomainObject.Predmet.ProtustrankaFormatedWithAdress>
    <izvorni_sadrzaj> MONDIJAL GRADNJA j.d.o.o. za građenje i usluge, Gornje Biljane 301, 23420 Gornje Biljane</izvorni_sadrzaj>
    <derivirana_varijabla naziv="DomainObject.Predmet.ProtustrankaFormatedWithAdress_1"> MONDIJAL GRADNJA j.d.o.o. za građenje i usluge, Gornje Biljane 301, 23420 Gornje Biljane</derivirana_varijabla>
  </DomainObject.Predmet.ProtustrankaFormatedWithAdress>
  <DomainObject.Predmet.ProtustrankaFormatedWithAdressOIB>
    <izvorni_sadrzaj> MONDIJAL GRADNJA j.d.o.o. za građenje i usluge, OIB 90949031380, Gornje Biljane 301, 23420 Gornje Biljane</izvorni_sadrzaj>
    <derivirana_varijabla naziv="DomainObject.Predmet.ProtustrankaFormatedWithAdressOIB_1"> MONDIJAL GRADNJA j.d.o.o. za građenje i usluge, OIB 90949031380, Gornje Biljane 301, 23420 Gornje Biljane</derivirana_varijabla>
  </DomainObject.Predmet.ProtustrankaFormatedWithAdressOIB>
  <DomainObject.Predmet.ProtustrankaWithAdress>
    <izvorni_sadrzaj>MONDIJAL GRADNJA j.d.o.o. za građenje i usluge Gornje Biljane 301, 23420 Gornje Biljane</izvorni_sadrzaj>
    <derivirana_varijabla naziv="DomainObject.Predmet.ProtustrankaWithAdress_1">MONDIJAL GRADNJA j.d.o.o. za građenje i usluge Gornje Biljane 301, 23420 Gornje Biljane</derivirana_varijabla>
  </DomainObject.Predmet.ProtustrankaWithAdress>
  <DomainObject.Predmet.ProtustrankaWithAdressOIB>
    <izvorni_sadrzaj>MONDIJAL GRADNJA j.d.o.o. za građenje i usluge, OIB 90949031380, Gornje Biljane 301, 23420 Gornje Biljane</izvorni_sadrzaj>
    <derivirana_varijabla naziv="DomainObject.Predmet.ProtustrankaWithAdressOIB_1">MONDIJAL GRADNJA j.d.o.o. za građenje i usluge, OIB 90949031380, Gornje Biljane 301, 23420 Gornje Biljane</derivirana_varijabla>
  </DomainObject.Predmet.ProtustrankaWithAdressOIB>
  <DomainObject.Predmet.ProtustrankaNazivFormated>
    <izvorni_sadrzaj>MONDIJAL GRADNJA j.d.o.o. za građenje i usluge</izvorni_sadrzaj>
    <derivirana_varijabla naziv="DomainObject.Predmet.ProtustrankaNazivFormated_1">MONDIJAL GRADNJA j.d.o.o. za građenje i usluge</derivirana_varijabla>
  </DomainObject.Predmet.ProtustrankaNazivFormated>
  <DomainObject.Predmet.ProtustrankaNazivFormatedOIB>
    <izvorni_sadrzaj>MONDIJAL GRADNJA j.d.o.o. za građenje i usluge, OIB 90949031380</izvorni_sadrzaj>
    <derivirana_varijabla naziv="DomainObject.Predmet.ProtustrankaNazivFormatedOIB_1">MONDIJAL GRADNJA j.d.o.o. za građenje i usluge, OIB 90949031380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MONDIJAL GRADNJA j.d.o.o. za građenje i usluge</item>
    </izvorni_sadrzaj>
    <derivirana_varijabla naziv="DomainObject.Predmet.ProtuStrankaListFormated_1">
      <item>MONDIJAL GRADNJA j.d.o.o. za građenje i usluge</item>
    </derivirana_varijabla>
  </DomainObject.Predmet.ProtuStrankaListFormated>
  <DomainObject.Predmet.ProtuStrankaListFormatedOIB>
    <izvorni_sadrzaj>
      <item>MONDIJAL GRADNJA j.d.o.o. za građenje i usluge, OIB 90949031380</item>
    </izvorni_sadrzaj>
    <derivirana_varijabla naziv="DomainObject.Predmet.ProtuStrankaListFormatedOIB_1">
      <item>MONDIJAL GRADNJA j.d.o.o. za građenje i usluge, OIB 90949031380</item>
    </derivirana_varijabla>
  </DomainObject.Predmet.ProtuStrankaListFormatedOIB>
  <DomainObject.Predmet.ProtuStrankaListFormatedWithAdress>
    <izvorni_sadrzaj>
      <item>MONDIJAL GRADNJA j.d.o.o. za građenje i usluge, Gornje Biljane 301, 23420 Gornje Biljane</item>
    </izvorni_sadrzaj>
    <derivirana_varijabla naziv="DomainObject.Predmet.ProtuStrankaListFormatedWithAdress_1">
      <item>MONDIJAL GRADNJA j.d.o.o. za građenje i usluge, Gornje Biljane 301, 23420 Gornje Biljane</item>
    </derivirana_varijabla>
  </DomainObject.Predmet.ProtuStrankaListFormatedWithAdress>
  <DomainObject.Predmet.ProtuStrankaListFormatedWithAdressOIB>
    <izvorni_sadrzaj>
      <item>MONDIJAL GRADNJA j.d.o.o. za građenje i usluge, OIB 90949031380, Gornje Biljane 301, 23420 Gornje Biljane</item>
    </izvorni_sadrzaj>
    <derivirana_varijabla naziv="DomainObject.Predmet.ProtuStrankaListFormatedWithAdressOIB_1">
      <item>MONDIJAL GRADNJA j.d.o.o. za građenje i usluge, OIB 90949031380, Gornje Biljane 301, 23420 Gornje Biljane</item>
    </derivirana_varijabla>
  </DomainObject.Predmet.ProtuStrankaListFormatedWithAdressOIB>
  <DomainObject.Predmet.ProtuStrankaListNazivFormated>
    <izvorni_sadrzaj>
      <item>MONDIJAL GRADNJA j.d.o.o. za građenje i usluge</item>
    </izvorni_sadrzaj>
    <derivirana_varijabla naziv="DomainObject.Predmet.ProtuStrankaListNazivFormated_1">
      <item>MONDIJAL GRADNJA j.d.o.o. za građenje i usluge</item>
    </derivirana_varijabla>
  </DomainObject.Predmet.ProtuStrankaListNazivFormated>
  <DomainObject.Predmet.ProtuStrankaListNazivFormatedOIB>
    <izvorni_sadrzaj>
      <item>MONDIJAL GRADNJA j.d.o.o. za građenje i usluge, OIB 90949031380</item>
    </izvorni_sadrzaj>
    <derivirana_varijabla naziv="DomainObject.Predmet.ProtuStrankaListNazivFormatedOIB_1">
      <item>MONDIJAL GRADNJA j.d.o.o. za građenje i usluge, OIB 90949031380</item>
    </derivirana_varijabla>
  </DomainObject.Predmet.ProtuStrankaListNazivFormatedOIB>
  <DomainObject.Predmet.OstaliListFormated>
    <izvorni_sadrzaj>
      <item>Anto Martinović</item>
    </izvorni_sadrzaj>
    <derivirana_varijabla naziv="DomainObject.Predmet.OstaliListFormated_1">
      <item>Anto Martinović</item>
    </derivirana_varijabla>
  </DomainObject.Predmet.OstaliListFormated>
  <DomainObject.Predmet.OstaliListFormatedOIB>
    <izvorni_sadrzaj>
      <item>Anto Martinović, OIB 25989597007</item>
    </izvorni_sadrzaj>
    <derivirana_varijabla naziv="DomainObject.Predmet.OstaliListFormatedOIB_1">
      <item>Anto Martinović, OIB 25989597007</item>
    </derivirana_varijabla>
  </DomainObject.Predmet.OstaliListFormatedOIB>
  <DomainObject.Predmet.OstaliListFormatedWithAdress>
    <izvorni_sadrzaj>
      <item>Anto Martinović, Gornje Biljane 301, 23420 Gornje Biljane</item>
    </izvorni_sadrzaj>
    <derivirana_varijabla naziv="DomainObject.Predmet.OstaliListFormatedWithAdress_1">
      <item>Anto Martinović, Gornje Biljane 301, 23420 Gornje Biljane</item>
    </derivirana_varijabla>
  </DomainObject.Predmet.OstaliListFormatedWithAdress>
  <DomainObject.Predmet.OstaliListFormatedWithAdressOIB>
    <izvorni_sadrzaj>
      <item>Anto Martinović, OIB 25989597007, Gornje Biljane 301, 23420 Gornje Biljane</item>
    </izvorni_sadrzaj>
    <derivirana_varijabla naziv="DomainObject.Predmet.OstaliListFormatedWithAdressOIB_1">
      <item>Anto Martinović, OIB 25989597007, Gornje Biljane 301, 23420 Gornje Biljane</item>
    </derivirana_varijabla>
  </DomainObject.Predmet.OstaliListFormatedWithAdressOIB>
  <DomainObject.Predmet.OstaliListNazivFormated>
    <izvorni_sadrzaj>
      <item>Anto Martinović</item>
    </izvorni_sadrzaj>
    <derivirana_varijabla naziv="DomainObject.Predmet.OstaliListNazivFormated_1">
      <item>Anto Martinović</item>
    </derivirana_varijabla>
  </DomainObject.Predmet.OstaliListNazivFormated>
  <DomainObject.Predmet.OstaliListNazivFormatedOIB>
    <izvorni_sadrzaj>
      <item>Anto Martinović, OIB 25989597007</item>
    </izvorni_sadrzaj>
    <derivirana_varijabla naziv="DomainObject.Predmet.OstaliListNazivFormatedOIB_1">
      <item>Anto Martinović, OIB 25989597007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St-158/2018-5</izvorni_sadrzaj>
    <derivirana_varijabla naziv="DomainObject.PoslovniBrojDokumenta_1">St-158/2018-5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MONDIJAL GRADNJA j.d.o.o. za građenje i usluge</izvorni_sadrzaj>
    <derivirana_varijabla naziv="DomainObject.Predmet.ProtustrankaIDrugi_1">MONDIJAL GRADNJA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MONDIJAL GRADNJA j.d.o.o. za građenje i usluge, OIB 90949031380, Gornje Biljane 301, 23420 Gornje Biljane</izvorni_sadrzaj>
    <derivirana_varijabla naziv="DomainObject.Predmet.ProtustrankaIDrugiAdressOIB_1">MONDIJAL GRADNJA j.d.o.o. za građenje i usluge, OIB 90949031380, Gornje Biljane 301, 23420 Gornje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MONDIJAL GRADNJA j.d.o.o. za građenje i usluge</item>
      <item>FINA</item>
      <item>Anto Martinović</item>
    </izvorni_sadrzaj>
    <derivirana_varijabla naziv="DomainObject.Predmet.SudioniciListNaziv_1">
      <item>MONDIJAL GRADNJA j.d.o.o. za građenje i usluge</item>
      <item>FINA</item>
      <item>Anto Martinović</item>
    </derivirana_varijabla>
  </DomainObject.Predmet.SudioniciListNaziv>
  <DomainObject.Predmet.SudioniciListAdressOIB>
    <izvorni_sadrzaj>
      <item>MONDIJAL GRADNJA j.d.o.o. za građenje i usluge, OIB 90949031380, Gornje Biljane 301,23420 Gornje Biljane</item>
      <item>FINA, OIB 85821130368</item>
      <item>Anto Martinović, OIB 25989597007, Gornje Biljane 301,23420 Gornje Biljane</item>
    </izvorni_sadrzaj>
    <derivirana_varijabla naziv="DomainObject.Predmet.SudioniciListAdressOIB_1">
      <item>MONDIJAL GRADNJA j.d.o.o. za građenje i usluge, OIB 90949031380, Gornje Biljane 301,23420 Gornje Biljane</item>
      <item>FINA, OIB 85821130368</item>
      <item>Anto Martinović, OIB 25989597007, Gornje Biljane 301,23420 Gornje Biljane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90949031380</item>
      <item>, OIB 85821130368</item>
      <item>, OIB 25989597007</item>
    </izvorni_sadrzaj>
    <derivirana_varijabla naziv="DomainObject.Predmet.SudioniciListNazivOIB_1">
      <item>, OIB 90949031380</item>
      <item>, OIB 85821130368</item>
      <item>, OIB 25989597007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2148</properties:Characters>
  <properties:Lines>85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2018-06-11T11:49:00Z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2018-06-13T05:33:00Z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St-158/2018-5 / Zapisnik - Ročište radi izjašnjenja o prijedlogu za otvaranje steč.post (1 St-158-2018-povodom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