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7762" w14:paraId="fd8776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324C14">
        <w:t>3276</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CF3D61">
        <w:t>AMB NATUR d.o.o., Zagreb, Perašćanski put 35, OIB 63417703952</w:t>
      </w:r>
      <w:r w:rsidR="00AC6038">
        <w:t xml:space="preserve">, dana </w:t>
      </w:r>
      <w:r w:rsidR="006F298D">
        <w:t>8. lipnja</w:t>
      </w:r>
      <w:r w:rsidR="00BF3187">
        <w:t xml:space="preserve"> 2017</w:t>
      </w:r>
      <w:r w:rsidR="00AC6038" w:rsidRPr="00255267">
        <w:t>.</w:t>
      </w:r>
      <w:r w:rsidR="00AC6038">
        <w:t xml:space="preserve"> godine</w:t>
      </w:r>
    </w:p>
    <w:p w:rsidRDefault="000A2CA0" w:rsidP="000A2CA0" w:rsidR="000A2CA0">
      <w:pPr>
        <w:jc w:val="both"/>
      </w:pPr>
    </w:p>
    <w:p w:rsidRDefault="000A2CA0" w:rsidP="000A2CA0" w:rsidR="000A2CA0">
      <w:pPr>
        <w:jc w:val="center"/>
      </w:pPr>
      <w:r w:rsidRPr="00C254D4">
        <w:t>r i j e š i o    j e</w:t>
      </w:r>
    </w:p>
    <w:p w:rsidRDefault="0061769D" w:rsidP="000A2CA0" w:rsidR="0061769D" w:rsidRPr="00C254D4">
      <w:pPr>
        <w:jc w:val="center"/>
      </w:pPr>
    </w:p>
    <w:p w:rsidRDefault="00E21746" w:rsidP="000A2CA0" w:rsidR="00E21746">
      <w:pPr>
        <w:ind w:firstLine="708"/>
        <w:jc w:val="both"/>
      </w:pPr>
      <w:r w:rsidRPr="00D04603">
        <w:t xml:space="preserve">I. </w:t>
      </w:r>
      <w:r w:rsidR="00BF3187">
        <w:t xml:space="preserve">Nalaže se </w:t>
      </w:r>
      <w:r w:rsidR="00324C14">
        <w:t>Dini Ahmetoviću, Zagreb, Perašćanski put 35, OIB 07704513689</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324C14">
        <w:rPr>
          <w:color w:val="000000"/>
        </w:rPr>
        <w:t>3276</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324C14">
        <w:rPr>
          <w:color w:val="000000"/>
        </w:rPr>
        <w:t>3276</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324C14">
        <w:t>1. travnja</w:t>
      </w:r>
      <w:r w:rsidR="0061769D">
        <w:t xml:space="preserve"> 2016</w:t>
      </w:r>
      <w:r>
        <w:t xml:space="preserve">. prijedlog za otvaranje stečajnog postupka nad dužnikom </w:t>
      </w:r>
      <w:r w:rsidR="00324C14">
        <w:t>AMB NATUR d.o.o., Zagreb, Perašćanski put 35, OIB 63417703952</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52B37" w:rsidR="00652B37">
      <w:pPr>
        <w:ind w:firstLine="708"/>
        <w:jc w:val="both"/>
      </w:pPr>
      <w:r>
        <w:lastRenderedPageBreak/>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652B37">
        <w:t>Odredbom čl. 444. st. 2. alineja 1.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Očevidniku redoslijeda osnova za plaćanje imaju evidentirane neizvršene osnove za plaćanje u neprekinutom razdoblju od 120 dana i jednog zaposlenog.</w:t>
      </w:r>
    </w:p>
    <w:p w:rsidRDefault="00652B37" w:rsidP="00652B37" w:rsidR="00652B37">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52B37">
        <w:t>3276</w:t>
      </w:r>
      <w:r w:rsidR="0061769D">
        <w:t>/16</w:t>
      </w:r>
      <w:r>
        <w:t xml:space="preserve"> od </w:t>
      </w:r>
      <w:r w:rsidR="00652B37">
        <w:t>17</w:t>
      </w:r>
      <w:r w:rsidR="0061769D">
        <w:t xml:space="preserve">. listopada </w:t>
      </w:r>
      <w:r>
        <w:t xml:space="preserve">2016. godine naloženo je </w:t>
      </w:r>
      <w:r w:rsidR="008D6EC3">
        <w:t>zakonskom zastupniku</w:t>
      </w:r>
      <w:r w:rsidR="0061769D">
        <w:t xml:space="preserve"> </w:t>
      </w:r>
      <w:r>
        <w:t xml:space="preserve">dužnika </w:t>
      </w:r>
      <w:r w:rsidR="00652B37">
        <w:t>Dini Ahmetoviću</w:t>
      </w:r>
      <w:r w:rsidR="008D6EC3">
        <w:t xml:space="preserve">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52B37">
        <w:t>3276</w:t>
      </w:r>
      <w:r w:rsidR="0061769D">
        <w:t>/16</w:t>
      </w:r>
      <w:r>
        <w:t xml:space="preserve"> od </w:t>
      </w:r>
      <w:r w:rsidR="008D6EC3">
        <w:t>8. lipnja</w:t>
      </w:r>
      <w:r w:rsidR="0061769D">
        <w:t xml:space="preserve"> 2017</w:t>
      </w:r>
      <w:r>
        <w:t xml:space="preserve">. godine </w:t>
      </w:r>
      <w:r w:rsidR="00AC6038">
        <w:t>imenova</w:t>
      </w:r>
      <w:r w:rsidR="00707C57">
        <w:t>n</w:t>
      </w:r>
      <w:r w:rsidR="00AC6038">
        <w:t xml:space="preserve"> je privremeni stečajni upravitelj </w:t>
      </w:r>
      <w:r w:rsidR="00652B37">
        <w:t>Dražen Vidman, Ivanec, V. Nazora 77</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arhiviranja dužnikove dokumentacije u iznosu do 4.000,00 kn. Nadalje, nastaju troškovi zatvaranja starog žiro računa i otvaranja novog žiro računa stečajnog dužnika u iznosu od </w:t>
      </w:r>
      <w:r>
        <w:lastRenderedPageBreak/>
        <w:t>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8D6EC3">
        <w:t>8. lipnja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4B65">
      <w:rPr>
        <w:rStyle w:val="Brojstranice"/>
        <w:noProof/>
      </w:rPr>
      <w:t>3</w:t>
    </w:r>
    <w:r>
      <w:rPr>
        <w:rStyle w:val="Brojstranice"/>
      </w:rPr>
      <w:fldChar w:fldCharType="end"/>
    </w:r>
  </w:p>
  <w:p w:rsidRDefault="00874E6C" w:rsidP="004D27C4" w:rsidR="00874E6C">
    <w:pPr>
      <w:pStyle w:val="Zaglavlje"/>
      <w:jc w:val="right"/>
    </w:pPr>
    <w:r>
      <w:t>4 St-</w:t>
    </w:r>
    <w:r w:rsidR="00324C14">
      <w:t>3276</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788E"/>
    <w:rsid w:val="0027227B"/>
    <w:rsid w:val="00277F8E"/>
    <w:rsid w:val="0028644D"/>
    <w:rsid w:val="00295F32"/>
    <w:rsid w:val="002D16B2"/>
    <w:rsid w:val="002D49A0"/>
    <w:rsid w:val="003126C7"/>
    <w:rsid w:val="00324C14"/>
    <w:rsid w:val="00334EB6"/>
    <w:rsid w:val="00343119"/>
    <w:rsid w:val="003659C4"/>
    <w:rsid w:val="003672E6"/>
    <w:rsid w:val="003746BE"/>
    <w:rsid w:val="0039056D"/>
    <w:rsid w:val="003A46FC"/>
    <w:rsid w:val="004B4514"/>
    <w:rsid w:val="004B58DE"/>
    <w:rsid w:val="004D27C4"/>
    <w:rsid w:val="0053264E"/>
    <w:rsid w:val="005C6BCD"/>
    <w:rsid w:val="0061769D"/>
    <w:rsid w:val="00652B37"/>
    <w:rsid w:val="0066743E"/>
    <w:rsid w:val="00683588"/>
    <w:rsid w:val="00692A6B"/>
    <w:rsid w:val="006E5A8F"/>
    <w:rsid w:val="006E6641"/>
    <w:rsid w:val="006F298D"/>
    <w:rsid w:val="00707C57"/>
    <w:rsid w:val="00725DA9"/>
    <w:rsid w:val="00726025"/>
    <w:rsid w:val="007455D1"/>
    <w:rsid w:val="0075040F"/>
    <w:rsid w:val="00757A14"/>
    <w:rsid w:val="007B4990"/>
    <w:rsid w:val="00801A6D"/>
    <w:rsid w:val="00874E6C"/>
    <w:rsid w:val="00875593"/>
    <w:rsid w:val="008B04F6"/>
    <w:rsid w:val="008D4B65"/>
    <w:rsid w:val="008D6EC3"/>
    <w:rsid w:val="00906436"/>
    <w:rsid w:val="00945F2A"/>
    <w:rsid w:val="009A0E71"/>
    <w:rsid w:val="00A031C0"/>
    <w:rsid w:val="00A8529D"/>
    <w:rsid w:val="00AC6038"/>
    <w:rsid w:val="00B1314F"/>
    <w:rsid w:val="00B334EE"/>
    <w:rsid w:val="00B3651F"/>
    <w:rsid w:val="00B4244D"/>
    <w:rsid w:val="00B54C75"/>
    <w:rsid w:val="00BE1919"/>
    <w:rsid w:val="00BE3247"/>
    <w:rsid w:val="00BF3187"/>
    <w:rsid w:val="00C0305E"/>
    <w:rsid w:val="00C11889"/>
    <w:rsid w:val="00C254D4"/>
    <w:rsid w:val="00C27193"/>
    <w:rsid w:val="00C50F6D"/>
    <w:rsid w:val="00CE3CCE"/>
    <w:rsid w:val="00CF3D61"/>
    <w:rsid w:val="00D04603"/>
    <w:rsid w:val="00D04F1A"/>
    <w:rsid w:val="00D541C7"/>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D4B65"/>
    <w:rPr>
      <w:color w:val="808080"/>
      <w:bdr w:space="0" w:sz="0" w:color="auto" w:val="none"/>
      <w:shd w:fill="auto" w:color="auto" w:val="clear"/>
    </w:rPr>
  </w:style>
  <w:style w:customStyle="true" w:styleId="eSPISCCParagraphDefaultFont" w:type="character">
    <w:name w:val="eSPIS_CC_Paragraph Default Font"/>
    <w:basedOn w:val="Zadanifontodlomka"/>
    <w:rsid w:val="008D4B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B65"/>
    <w:rPr>
      <w:bdr w:space="0" w:sz="0" w:color="auto" w:val="none"/>
      <w:shd w:fill="FFFFCC" w:color="auto" w:val="clear"/>
      <w:lang w:val="hr-HR"/>
    </w:rPr>
  </w:style>
  <w:style w:customStyle="true" w:styleId="PozadinaSvijetloCrvena" w:type="character">
    <w:name w:val="Pozadina_SvijetloCrvena"/>
    <w:basedOn w:val="eSPISCCParagraphDefaultFont"/>
    <w:rsid w:val="008D4B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B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D4B65"/>
    <w:rPr>
      <w:color w:val="808080"/>
      <w:bdr w:color="auto" w:space="0" w:sz="0" w:val="none"/>
      <w:shd w:color="auto" w:fill="auto" w:val="clear"/>
    </w:rPr>
  </w:style>
  <w:style w:customStyle="1" w:styleId="eSPISCCParagraphDefaultFont" w:type="character">
    <w:name w:val="eSPIS_CC_Paragraph Default Font"/>
    <w:basedOn w:val="Zadanifontodlomka"/>
    <w:rsid w:val="008D4B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4B65"/>
    <w:rPr>
      <w:bdr w:color="auto" w:space="0" w:sz="0" w:val="none"/>
      <w:shd w:color="auto" w:fill="FFFFCC" w:val="clear"/>
      <w:lang w:val="hr-HR"/>
    </w:rPr>
  </w:style>
  <w:style w:customStyle="1" w:styleId="PozadinaSvijetloCrvena" w:type="character">
    <w:name w:val="Pozadina_SvijetloCrvena"/>
    <w:basedOn w:val="eSPISCCParagraphDefaultFont"/>
    <w:rsid w:val="008D4B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B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platež dodatnog predujma - 5.000,00 kn</izvorni_sadrzaj>
    <derivirana_varijabla naziv="DomainObject.Primjedba_1">Poziv na platež dodatnog predujma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3276</izvorni_sadrzaj>
    <derivirana_varijabla naziv="DomainObject.Predmet.Broj_1">3276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St-3276/2016</izvorni_sadrzaj>
    <derivirana_varijabla naziv="DomainObject.Predmet.OznakaBroj_1">St-3276/2016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 NATUR, d.o.o. zastupanog po punomoćniku Dino Ahmetović</izvorni_sadrzaj>
    <derivirana_varijabla naziv="DomainObject.Predmet.ProtustrankaFormated_1">  AMB NATUR, d.o.o. zastupanog po punomoćniku Dino Ahmetović</derivirana_varijabla>
  </DomainObject.Predmet.ProtustrankaFormated>
  <DomainObject.Predmet.ProtustrankaFormatedOIB>
    <izvorni_sadrzaj>  AMB NATUR, d.o.o., OIB 63417703952 zastupanog po punomoćniku Dino Ahmetović</izvorni_sadrzaj>
    <derivirana_varijabla naziv="DomainObject.Predmet.ProtustrankaFormatedOIB_1">  AMB NATUR, d.o.o., OIB 63417703952 zastupanog po punomoćniku Dino Ahmetović</derivirana_varijabla>
  </DomainObject.Predmet.ProtustrankaFormatedOIB>
  <DomainObject.Predmet.ProtustrankaFormatedWithAdress>
    <izvorni_sadrzaj> AMB NATUR, d.o.o., Perašćanski put 35, 10000 Zagreb zastupanog po punomoćniku Dino Ahmetović</izvorni_sadrzaj>
    <derivirana_varijabla naziv="DomainObject.Predmet.ProtustrankaFormatedWithAdress_1"> AMB NATUR, d.o.o., Perašćanski put 35, 10000 Zagreb zastupanog po punomoćniku Dino Ahmetović</derivirana_varijabla>
  </DomainObject.Predmet.ProtustrankaFormatedWithAdress>
  <DomainObject.Predmet.ProtustrankaFormatedWithAdressOIB>
    <izvorni_sadrzaj> AMB NATUR, d.o.o., OIB 63417703952, Perašćanski put 35, 10000 Zagreb zastupanog po punomoćniku Dino Ahmetović</izvorni_sadrzaj>
    <derivirana_varijabla naziv="DomainObject.Predmet.ProtustrankaFormatedWithAdressOIB_1"> AMB NATUR, d.o.o., OIB 63417703952, Perašćanski put 35, 10000 Zagreb zastupanog po punomoćniku Dino Ahmetović</derivirana_varijabla>
  </DomainObject.Predmet.ProtustrankaFormatedWithAdressOIB>
  <DomainObject.Predmet.ProtustrankaWithAdress>
    <izvorni_sadrzaj>AMB NATUR, d.o.o. Perašćanski put 35, 10000 Zagreb</izvorni_sadrzaj>
    <derivirana_varijabla naziv="DomainObject.Predmet.ProtustrankaWithAdress_1">AMB NATUR, d.o.o. Perašćanski put 35, 10000 Zagreb</derivirana_varijabla>
  </DomainObject.Predmet.ProtustrankaWithAdress>
  <DomainObject.Predmet.ProtustrankaWithAdressOIB>
    <izvorni_sadrzaj>AMB NATUR, d.o.o., OIB 63417703952, Perašćanski put 35, 10000 Zagreb</izvorni_sadrzaj>
    <derivirana_varijabla naziv="DomainObject.Predmet.ProtustrankaWithAdressOIB_1">AMB NATUR, d.o.o., OIB 63417703952, Perašćanski put 35, 10000 Zagreb</derivirana_varijabla>
  </DomainObject.Predmet.ProtustrankaWithAdressOIB>
  <DomainObject.Predmet.ProtustrankaNazivFormated>
    <izvorni_sadrzaj>AMB NATUR, d.o.o.</izvorni_sadrzaj>
    <derivirana_varijabla naziv="DomainObject.Predmet.ProtustrankaNazivFormated_1">AMB NATUR, d.o.o.</derivirana_varijabla>
  </DomainObject.Predmet.ProtustrankaNazivFormated>
  <DomainObject.Predmet.ProtustrankaNazivFormatedOIB>
    <izvorni_sadrzaj>AMB NATUR, d.o.o., OIB 63417703952</izvorni_sadrzaj>
    <derivirana_varijabla naziv="DomainObject.Predmet.ProtustrankaNazivFormatedOIB_1">AMB NATUR, d.o.o., OIB 63417703952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 NATUR, d.o.o. zastupanog po punomoćniku Dino Ahmetović</item>
    </izvorni_sadrzaj>
    <derivirana_varijabla naziv="DomainObject.Predmet.ProtuStrankaListFormated_1">
      <item>AMB NATUR, d.o.o. zastupanog po punomoćniku Dino Ahmetović</item>
    </derivirana_varijabla>
  </DomainObject.Predmet.ProtuStrankaListFormated>
  <DomainObject.Predmet.ProtuStrankaListFormatedOIB>
    <izvorni_sadrzaj>
      <item>AMB NATUR, d.o.o., OIB 63417703952 zastupanog po punomoćniku Dino Ahmetović</item>
    </izvorni_sadrzaj>
    <derivirana_varijabla naziv="DomainObject.Predmet.ProtuStrankaListFormatedOIB_1">
      <item>AMB NATUR, d.o.o., OIB 63417703952 zastupanog po punomoćniku Dino Ahmetović</item>
    </derivirana_varijabla>
  </DomainObject.Predmet.ProtuStrankaListFormatedOIB>
  <DomainObject.Predmet.ProtuStrankaListFormatedWithAdress>
    <izvorni_sadrzaj>
      <item>AMB NATUR, d.o.o., Perašćanski put 35, 10000 Zagreb zastupanog po punomoćniku Dino Ahmetović</item>
    </izvorni_sadrzaj>
    <derivirana_varijabla naziv="DomainObject.Predmet.ProtuStrankaListFormatedWithAdress_1">
      <item>AMB NATUR, d.o.o., Perašćanski put 35, 10000 Zagreb zastupanog po punomoćniku Dino Ahmetović</item>
    </derivirana_varijabla>
  </DomainObject.Predmet.ProtuStrankaListFormatedWithAdress>
  <DomainObject.Predmet.ProtuStrankaListFormatedWithAdressOIB>
    <izvorni_sadrzaj>
      <item>AMB NATUR, d.o.o., OIB 63417703952, Perašćanski put 35, 10000 Zagreb zastupanog po punomoćniku Dino Ahmetović</item>
    </izvorni_sadrzaj>
    <derivirana_varijabla naziv="DomainObject.Predmet.ProtuStrankaListFormatedWithAdressOIB_1">
      <item>AMB NATUR, d.o.o., OIB 63417703952, Perašćanski put 35, 10000 Zagreb zastupanog po punomoćniku Dino Ahmetović</item>
    </derivirana_varijabla>
  </DomainObject.Predmet.ProtuStrankaListFormatedWithAdressOIB>
  <DomainObject.Predmet.ProtuStrankaListNazivFormated>
    <izvorni_sadrzaj>
      <item>AMB NATUR, d.o.o.</item>
    </izvorni_sadrzaj>
    <derivirana_varijabla naziv="DomainObject.Predmet.ProtuStrankaListNazivFormated_1">
      <item>AMB NATUR, d.o.o.</item>
    </derivirana_varijabla>
  </DomainObject.Predmet.ProtuStrankaListNazivFormated>
  <DomainObject.Predmet.ProtuStrankaListNazivFormatedOIB>
    <izvorni_sadrzaj>
      <item>AMB NATUR, d.o.o., OIB 63417703952</item>
    </izvorni_sadrzaj>
    <derivirana_varijabla naziv="DomainObject.Predmet.ProtuStrankaListNazivFormatedOIB_1">
      <item>AMB NATUR, d.o.o., OIB 63417703952</item>
    </derivirana_varijabla>
  </DomainObject.Predmet.ProtuStrankaListNazivFormatedOIB>
  <DomainObject.Predmet.OstaliListFormated>
    <izvorni_sadrzaj>
      <item>Dino Ahmetović punomoćnik sudionika u postupku AMB NATUR, d.o.o.</item>
    </izvorni_sadrzaj>
    <derivirana_varijabla naziv="DomainObject.Predmet.OstaliListFormated_1">
      <item>Dino Ahmetović punomoćnik sudionika u postupku AMB NATUR, d.o.o.</item>
    </derivirana_varijabla>
  </DomainObject.Predmet.OstaliListFormated>
  <DomainObject.Predmet.OstaliListFormatedOIB>
    <izvorni_sadrzaj>
      <item>Dino Ahmetović, OIB 07704513689 punomoćnik sudionika u postupku AMB NATUR, d.o.o.</item>
    </izvorni_sadrzaj>
    <derivirana_varijabla naziv="DomainObject.Predmet.OstaliListFormatedOIB_1">
      <item>Dino Ahmetović, OIB 07704513689 punomoćnik sudionika u postupku AMB NATUR, d.o.o.</item>
    </derivirana_varijabla>
  </DomainObject.Predmet.OstaliListFormatedOIB>
  <DomainObject.Predmet.OstaliListFormatedWithAdress>
    <izvorni_sadrzaj>
      <item>Dino Ahmetović, Perašćanski Put 35, 10000 Zagreb punomoćnik sudionika u postupku AMB NATUR, d.o.o.</item>
    </izvorni_sadrzaj>
    <derivirana_varijabla naziv="DomainObject.Predmet.OstaliListFormatedWithAdress_1">
      <item>Dino Ahmetović, Perašćanski Put 35, 10000 Zagreb punomoćnik sudionika u postupku AMB NATUR, d.o.o.</item>
    </derivirana_varijabla>
  </DomainObject.Predmet.OstaliListFormatedWithAdress>
  <DomainObject.Predmet.OstaliListFormatedWithAdressOIB>
    <izvorni_sadrzaj>
      <item>Dino Ahmetović, OIB 07704513689, Perašćanski Put 35, 10000 Zagreb punomoćnik sudionika u postupku AMB NATUR, d.o.o.</item>
    </izvorni_sadrzaj>
    <derivirana_varijabla naziv="DomainObject.Predmet.OstaliListFormatedWithAdressOIB_1">
      <item>Dino Ahmetović, OIB 07704513689, Perašćanski Put 35, 10000 Zagreb punomoćnik sudionika u postupku AMB NATUR, d.o.o.</item>
    </derivirana_varijabla>
  </DomainObject.Predmet.OstaliListFormatedWithAdressOIB>
  <DomainObject.Predmet.OstaliListNazivFormated>
    <izvorni_sadrzaj>
      <item>Dino Ahmetović</item>
    </izvorni_sadrzaj>
    <derivirana_varijabla naziv="DomainObject.Predmet.OstaliListNazivFormated_1">
      <item>Dino Ahmetović</item>
    </derivirana_varijabla>
  </DomainObject.Predmet.OstaliListNazivFormated>
  <DomainObject.Predmet.OstaliListNazivFormatedOIB>
    <izvorni_sadrzaj>
      <item>Dino Ahmetović, OIB 07704513689</item>
    </izvorni_sadrzaj>
    <derivirana_varijabla naziv="DomainObject.Predmet.OstaliListNazivFormatedOIB_1">
      <item>Dino Ahmetović, OIB 07704513689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 NATUR, d.o.o.</izvorni_sadrzaj>
    <derivirana_varijabla naziv="DomainObject.Predmet.ProtustrankaIDrugi_1">AMB NATUR,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AMB NATUR, d.o.o., OIB 63417703952, Perašćanski put 35, 10000 Zagreb</izvorni_sadrzaj>
    <derivirana_varijabla naziv="DomainObject.Predmet.ProtustrankaIDrugiAdressOIB_1">AMB NATUR, d.o.o., OIB 63417703952, Perašćanski put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 NATUR, d.o.o.</item>
      <item>Dino Ahmetović</item>
    </izvorni_sadrzaj>
    <derivirana_varijabla naziv="DomainObject.Predmet.SudioniciListNaziv_1">
      <item>FINA Regionalni centar Zagreb</item>
      <item>AMB NATUR, d.o.o.</item>
      <item>Dino Ahmetović</item>
    </derivirana_varijabla>
  </DomainObject.Predmet.SudioniciListNaziv>
  <DomainObject.Predmet.SudioniciListAdressOIB>
    <izvorni_sadrzaj>
      <item>FINA Regionalni centar Zagreb, OIB 85821130368, Trg svibanjskih žrtava 1995. br. 1,10000 Zagreb</item>
      <item>AMB NATUR, d.o.o., OIB 63417703952, Perašćanski put 35,10000 Zagreb</item>
      <item>Dino Ahmetović, OIB 07704513689, Perašćanski Put 35,10000 Zagreb</item>
    </izvorni_sadrzaj>
    <derivirana_varijabla naziv="DomainObject.Predmet.SudioniciListAdressOIB_1">
      <item>FINA Regionalni centar Zagreb, OIB 85821130368, Trg svibanjskih žrtava 1995. br. 1,10000 Zagreb</item>
      <item>AMB NATUR, d.o.o., OIB 63417703952, Perašćanski put 35,10000 Zagreb</item>
      <item>Dino Ahmetović, OIB 07704513689, Perašćanski Put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63417703952</item>
      <item>, OIB 07704513689</item>
    </izvorni_sadrzaj>
    <derivirana_varijabla naziv="DomainObject.Predmet.SudioniciListNazivOIB_1">
      <item>, OIB 85821130368</item>
      <item>, OIB 63417703952</item>
      <item>, OIB 07704513689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6039</properties:Characters>
  <properties:Lines>121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2017-06-08T11:56:00Z</dcterms:created>
  <dc:creator>gboljkovac</dc:creator>
  <cp:lastModifiedBy>Goranka Boljkovac</cp:lastModifiedBy>
  <cp:lastPrinted>2017-06-08T12:00:00Z</cp:lastPrinted>
  <dcterms:modified xmlns:xsi="http://www.w3.org/2001/XMLSchema-instance" xsi:type="dcterms:W3CDTF">2017-06-08T12:01:00Z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