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e86b" w14:paraId="d10e86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A1163F">
        <w:t>11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A1163F">
        <w:t xml:space="preserve">BISTRO </w:t>
      </w:r>
      <w:proofErr w:type="spellStart"/>
      <w:r w:rsidR="00A1163F">
        <w:t>LAUBA</w:t>
      </w:r>
      <w:proofErr w:type="spellEnd"/>
      <w:r w:rsidR="00A1163F">
        <w:t xml:space="preserve"> d.o.o. </w:t>
      </w:r>
      <w:r w:rsidR="00A1163F" w:rsidRPr="00A1163F">
        <w:t>za trgovinu, usluge i ugostiteljstvo</w:t>
      </w:r>
      <w:r w:rsidR="00A1163F">
        <w:t xml:space="preserve"> Zagreb, Prilaz baruna Filipovića 23a, </w:t>
      </w:r>
      <w:proofErr w:type="spellStart"/>
      <w:r w:rsidR="00A1163F">
        <w:t>OIB</w:t>
      </w:r>
      <w:proofErr w:type="spellEnd"/>
      <w:r w:rsidR="00A1163F">
        <w:t xml:space="preserve">: 99004921571, </w:t>
      </w:r>
      <w:proofErr w:type="spellStart"/>
      <w:r w:rsidR="00A1163F">
        <w:t>MBS</w:t>
      </w:r>
      <w:proofErr w:type="spellEnd"/>
      <w:r w:rsidR="00A1163F">
        <w:t xml:space="preserve">: 080810704, dana 28. kolovoza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A1163F">
        <w:t xml:space="preserve">BISTRO </w:t>
      </w:r>
      <w:proofErr w:type="spellStart"/>
      <w:r w:rsidR="00A1163F">
        <w:t>LAUBA</w:t>
      </w:r>
      <w:proofErr w:type="spellEnd"/>
      <w:r w:rsidR="00A1163F">
        <w:t xml:space="preserve"> d.o.o. </w:t>
      </w:r>
      <w:r w:rsidR="00A1163F" w:rsidRPr="00A1163F">
        <w:t>za trgovinu, usluge i ugostiteljstvo</w:t>
      </w:r>
      <w:r w:rsidR="00A1163F">
        <w:t xml:space="preserve"> Zagreb, Prilaz baruna Filipovića 23a, </w:t>
      </w:r>
      <w:proofErr w:type="spellStart"/>
      <w:r w:rsidR="00A1163F">
        <w:t>OIB</w:t>
      </w:r>
      <w:proofErr w:type="spellEnd"/>
      <w:r w:rsidR="00A1163F">
        <w:t xml:space="preserve">: 99004921571, </w:t>
      </w:r>
      <w:proofErr w:type="spellStart"/>
      <w:r w:rsidR="00A1163F">
        <w:t>MBS</w:t>
      </w:r>
      <w:proofErr w:type="spellEnd"/>
      <w:r w:rsidR="00A1163F">
        <w:t>: 080810704.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A1163F">
        <w:t xml:space="preserve">BISTRO </w:t>
      </w:r>
      <w:proofErr w:type="spellStart"/>
      <w:r w:rsidR="00A1163F">
        <w:t>LAUBA</w:t>
      </w:r>
      <w:proofErr w:type="spellEnd"/>
      <w:r w:rsidR="00A1163F">
        <w:t xml:space="preserve"> d.o.o. </w:t>
      </w:r>
      <w:r w:rsidR="00A1163F" w:rsidRPr="00A1163F">
        <w:t>za trgovinu, usluge i ugostiteljstvo</w:t>
      </w:r>
      <w:r w:rsidR="00A1163F">
        <w:t xml:space="preserve"> Zagreb, Prilaz baruna Filipovića 23a, </w:t>
      </w:r>
      <w:proofErr w:type="spellStart"/>
      <w:r w:rsidR="00A1163F">
        <w:t>OIB</w:t>
      </w:r>
      <w:proofErr w:type="spellEnd"/>
      <w:r w:rsidR="00A1163F">
        <w:t xml:space="preserve">: 99004921571, </w:t>
      </w:r>
      <w:proofErr w:type="spellStart"/>
      <w:r w:rsidR="00A1163F">
        <w:t>MBS</w:t>
      </w:r>
      <w:proofErr w:type="spellEnd"/>
      <w:r w:rsidR="00A1163F">
        <w:t>: 080810704.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1163F">
        <w:rPr>
          <w:bCs/>
        </w:rPr>
        <w:t>8.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1163F">
        <w:rPr>
          <w:bCs/>
        </w:rPr>
        <w:t>8-70</w:t>
      </w:r>
      <w:r>
        <w:rPr>
          <w:bCs/>
        </w:rPr>
        <w:t xml:space="preserve"> od </w:t>
      </w:r>
      <w:r w:rsidR="00A1163F">
        <w:rPr>
          <w:bCs/>
        </w:rPr>
        <w:t>4.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A1163F">
        <w:t xml:space="preserve">BISTRO </w:t>
      </w:r>
      <w:proofErr w:type="spellStart"/>
      <w:r w:rsidR="00A1163F">
        <w:t>LAUBA</w:t>
      </w:r>
      <w:proofErr w:type="spellEnd"/>
      <w:r w:rsidR="00A1163F">
        <w:t xml:space="preserve"> d.o.o. </w:t>
      </w:r>
      <w:r w:rsidR="00A1163F" w:rsidRPr="00A1163F">
        <w:t>za trgovinu, usluge i ugostiteljstvo</w:t>
      </w:r>
      <w:r w:rsidR="00A1163F">
        <w:t xml:space="preserve"> Zagreb, Prilaz baruna Filipovića 23a, </w:t>
      </w:r>
      <w:proofErr w:type="spellStart"/>
      <w:r w:rsidR="00A1163F">
        <w:t>OIB</w:t>
      </w:r>
      <w:proofErr w:type="spellEnd"/>
      <w:r w:rsidR="00A1163F">
        <w:t xml:space="preserve">: 99004921571, </w:t>
      </w:r>
      <w:proofErr w:type="spellStart"/>
      <w:r w:rsidR="00A1163F">
        <w:t>MBS</w:t>
      </w:r>
      <w:proofErr w:type="spellEnd"/>
      <w:r w:rsidR="00A1163F">
        <w:t>: 080810704.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A1163F">
        <w:t>11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1163F">
        <w:t>30. travnja</w:t>
      </w:r>
      <w:r>
        <w:t xml:space="preserve"> 2018., objavio oglas na mrežnoj stranici e-oglasna ploča sudova pod poslovnim brojem St-3</w:t>
      </w:r>
      <w:r w:rsidR="00A1163F">
        <w:t>11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1163F">
        <w:t xml:space="preserve">28. kolovoza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proofErr w:type="spellStart"/>
      <w:r>
        <w:t>st.uprav</w:t>
      </w:r>
      <w:proofErr w:type="spellEnd"/>
      <w:r>
        <w:t xml:space="preserve">. </w:t>
      </w:r>
      <w:r w:rsidR="0006447F">
        <w:t>David Jakovljević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B5704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57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57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7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7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57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57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7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7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BISTRO LAUBA d.o.o. za trgovinu, usluge i ugostiteljstvo</izvorni_sadrzaj>
    <derivirana_varijabla naziv="DomainObject.Predmet.ProtustrankaFormated_1">  BISTRO LAUBA d.o.o. za trgovinu, usluge i ugostiteljstvo</derivirana_varijabla>
  </DomainObject.Predmet.ProtustrankaFormated>
  <DomainObject.Predmet.ProtustrankaFormatedOIB>
    <izvorni_sadrzaj>  BISTRO LAUBA d.o.o. za trgovinu, usluge i ugostiteljstvo, OIB 99004921571</izvorni_sadrzaj>
    <derivirana_varijabla naziv="DomainObject.Predmet.ProtustrankaFormatedOIB_1">  BISTRO LAUBA d.o.o. za trgovinu, usluge i ugostiteljstvo, OIB 99004921571</derivirana_varijabla>
  </DomainObject.Predmet.ProtustrankaFormatedOIB>
  <DomainObject.Predmet.ProtustrankaFormatedWithAdress>
    <izvorni_sadrzaj> BISTRO LAUBA d.o.o. za trgovinu, usluge i ugostiteljstvo, Prilaz baruna Filipovića 23/a, 10000 Zagreb</izvorni_sadrzaj>
    <derivirana_varijabla naziv="DomainObject.Predmet.ProtustrankaFormatedWithAdress_1"> BISTRO LAUBA d.o.o. za trgovinu, usluge i ugostiteljstvo, Prilaz baruna Filipovića 23/a, 10000 Zagreb</derivirana_varijabla>
  </DomainObject.Predmet.ProtustrankaFormatedWithAdress>
  <DomainObject.Predmet.ProtustrankaFormatedWithAdressOIB>
    <izvorni_sadrzaj> BISTRO LAUBA d.o.o. za trgovinu, usluge i ugostiteljstvo, OIB 99004921571, Prilaz baruna Filipovića 23/a, 10000 Zagreb</izvorni_sadrzaj>
    <derivirana_varijabla naziv="DomainObject.Predmet.ProtustrankaFormatedWithAdressOIB_1"> BISTRO LAUBA d.o.o. za trgovinu, usluge i ugostiteljstvo, OIB 99004921571, Prilaz baruna Filipovića 23/a, 10000 Zagreb</derivirana_varijabla>
  </DomainObject.Predmet.ProtustrankaFormatedWithAdressOIB>
  <DomainObject.Predmet.ProtustrankaWithAdress>
    <izvorni_sadrzaj>BISTRO LAUBA d.o.o. za trgovinu, usluge i ugostiteljstvo Prilaz baruna Filipovića 23/a, 10000 Zagreb</izvorni_sadrzaj>
    <derivirana_varijabla naziv="DomainObject.Predmet.ProtustrankaWithAdress_1">BISTRO LAUBA d.o.o. za trgovinu, usluge i ugostiteljstvo Prilaz baruna Filipovića 23/a, 10000 Zagreb</derivirana_varijabla>
  </DomainObject.Predmet.ProtustrankaWithAdress>
  <DomainObject.Predmet.ProtustrankaWithAdressOIB>
    <izvorni_sadrzaj>BISTRO LAUBA d.o.o. za trgovinu, usluge i ugostiteljstvo, OIB 99004921571, Prilaz baruna Filipovića 23/a, 10000 Zagreb</izvorni_sadrzaj>
    <derivirana_varijabla naziv="DomainObject.Predmet.ProtustrankaWithAdressOIB_1">BISTRO LAUBA d.o.o. za trgovinu, usluge i ugostiteljstvo, OIB 99004921571, Prilaz baruna Filipovića 23/a, 10000 Zagreb</derivirana_varijabla>
  </DomainObject.Predmet.ProtustrankaWithAdressOIB>
  <DomainObject.Predmet.ProtustrankaNazivFormated>
    <izvorni_sadrzaj>BISTRO LAUBA d.o.o. za trgovinu, usluge i ugostiteljstvo</izvorni_sadrzaj>
    <derivirana_varijabla naziv="DomainObject.Predmet.ProtustrankaNazivFormated_1">BISTRO LAUBA d.o.o. za trgovinu, usluge i ugostiteljstvo</derivirana_varijabla>
  </DomainObject.Predmet.ProtustrankaNazivFormated>
  <DomainObject.Predmet.ProtustrankaNazivFormatedOIB>
    <izvorni_sadrzaj>BISTRO LAUBA d.o.o. za trgovinu, usluge i ugostiteljstvo, OIB 99004921571</izvorni_sadrzaj>
    <derivirana_varijabla naziv="DomainObject.Predmet.ProtustrankaNazivFormatedOIB_1">BISTRO LAUBA d.o.o. za trgovinu, usluge i ugostiteljstvo, OIB 99004921571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LAUBA d.o.o. za trgovinu, usluge i ugostiteljstvo</item>
    </izvorni_sadrzaj>
    <derivirana_varijabla naziv="DomainObject.Predmet.ProtuStrankaListFormated_1">
      <item>BISTRO LAUBA d.o.o. za trgovinu, usluge i ugostiteljstvo</item>
    </derivirana_varijabla>
  </DomainObject.Predmet.ProtuStrankaListFormated>
  <DomainObject.Predmet.ProtuStrankaListFormatedOIB>
    <izvorni_sadrzaj>
      <item>BISTRO LAUBA d.o.o. za trgovinu, usluge i ugostiteljstvo, OIB 99004921571</item>
    </izvorni_sadrzaj>
    <derivirana_varijabla naziv="DomainObject.Predmet.ProtuStrankaListFormatedOIB_1">
      <item>BISTRO LAUBA d.o.o. za trgovinu, usluge i ugostiteljstvo, OIB 99004921571</item>
    </derivirana_varijabla>
  </DomainObject.Predmet.ProtuStrankaListFormatedOIB>
  <DomainObject.Predmet.ProtuStrankaListFormatedWithAdress>
    <izvorni_sadrzaj>
      <item>BISTRO LAUBA d.o.o. za trgovinu, usluge i ugostiteljstvo, Prilaz baruna Filipovića 23/a, 10000 Zagreb</item>
    </izvorni_sadrzaj>
    <derivirana_varijabla naziv="DomainObject.Predmet.ProtuStrankaListFormatedWithAdress_1">
      <item>BISTRO LAUBA d.o.o. za trgovinu, usluge i ugostiteljstvo, Prilaz baruna Filipovića 23/a, 10000 Zagreb</item>
    </derivirana_varijabla>
  </DomainObject.Predmet.ProtuStrankaListFormatedWithAdress>
  <DomainObject.Predmet.ProtuStrankaListFormatedWithAdressOIB>
    <izvorni_sadrzaj>
      <item>BISTRO LAUBA d.o.o. za trgovinu, usluge i ugostiteljstvo, OIB 99004921571, Prilaz baruna Filipovića 23/a, 10000 Zagreb</item>
    </izvorni_sadrzaj>
    <derivirana_varijabla naziv="DomainObject.Predmet.ProtuStrankaListFormatedWithAdressOIB_1">
      <item>BISTRO LAUBA d.o.o. za trgovinu, usluge i ugostiteljstvo, OIB 99004921571, Prilaz baruna Filipovića 23/a, 10000 Zagreb</item>
    </derivirana_varijabla>
  </DomainObject.Predmet.ProtuStrankaListFormatedWithAdressOIB>
  <DomainObject.Predmet.ProtuStrankaListNazivFormated>
    <izvorni_sadrzaj>
      <item>BISTRO LAUBA d.o.o. za trgovinu, usluge i ugostiteljstvo</item>
    </izvorni_sadrzaj>
    <derivirana_varijabla naziv="DomainObject.Predmet.ProtuStrankaListNazivFormated_1">
      <item>BISTRO LAUBA d.o.o. za trgovinu, usluge i ugostiteljstvo</item>
    </derivirana_varijabla>
  </DomainObject.Predmet.ProtuStrankaListNazivFormated>
  <DomainObject.Predmet.ProtuStrankaListNazivFormatedOIB>
    <izvorni_sadrzaj>
      <item>BISTRO LAUBA d.o.o. za trgovinu, usluge i ugostiteljstvo, OIB 99004921571</item>
    </izvorni_sadrzaj>
    <derivirana_varijabla naziv="DomainObject.Predmet.ProtuStrankaListNazivFormatedOIB_1">
      <item>BISTRO LAUBA d.o.o. za trgovinu, usluge i ugostiteljstvo, OIB 99004921571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LAUBA d.o.o. za trgovinu, usluge i ugostiteljstvo</izvorni_sadrzaj>
    <derivirana_varijabla naziv="DomainObject.Predmet.ProtustrankaIDrugi_1">BISTRO LAUBA d.o.o. za trgovinu, usluge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 LAUBA d.o.o. za trgovinu, usluge i ugostiteljstvo, OIB 99004921571, Prilaz baruna Filipovića 23/a, 10000 Zagreb</izvorni_sadrzaj>
    <derivirana_varijabla naziv="DomainObject.Predmet.ProtustrankaIDrugiAdressOIB_1">BISTRO LAUBA d.o.o. za trgovinu, usluge i ugostiteljstvo, OIB 99004921571, Prilaz baruna Filipovića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BISTRO LAUBA d.o.o. za trgovinu, usluge i ugostiteljstvo</item>
      <item>FINA Regionalni centar Zagreb</item>
    </izvorni_sadrzaj>
    <derivirana_varijabla naziv="DomainObject.Predmet.SudioniciListNaziv_1">
      <item>BISTRO LAUBA d.o.o. za trgovinu, usluge i ugostiteljstvo</item>
      <item>FINA Regionalni centar Zagreb</item>
    </derivirana_varijabla>
  </DomainObject.Predmet.SudioniciListNaziv>
  <DomainObject.Predmet.SudioniciListAdressOIB>
    <izvorni_sadrzaj>
      <item>BISTRO LAUBA d.o.o. za trgovinu, usluge i ugostiteljstvo, OIB 99004921571, Prilaz baruna Filipovića 23/a,10000 Zagreb</item>
      <item>FINA Regionalni centar Zagreb, OIB 85821130368, Trg svibanjskih žrtava 1995. 1,10000 Zagreb</item>
    </izvorni_sadrzaj>
    <derivirana_varijabla naziv="DomainObject.Predmet.SudioniciListAdressOIB_1">
      <item>BISTRO LAUBA d.o.o. za trgovinu, usluge i ugostiteljstvo, OIB 99004921571, Prilaz baruna Filipovića 23/a,10000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99004921571</item>
      <item>, OIB 85821130368</item>
    </izvorni_sadrzaj>
    <derivirana_varijabla naziv="DomainObject.Predmet.SudioniciListNazivOIB_1">
      <item>, OIB 99004921571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98B61-9C51-4B0A-B514-E97E2A066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3299</properties:Characters>
  <properties:Lines>89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2018-08-27T11:56:00Z</dcterms:created>
  <dc:creator>Korisnik</dc:creator>
  <cp:lastModifiedBy>Ljiljana Floršić</cp:lastModifiedBy>
  <cp:lastPrinted>2018-08-28T05:56:00Z</cp:lastPrinted>
  <dcterms:modified xmlns:xsi="http://www.w3.org/2001/XMLSchema-instance" xsi:type="dcterms:W3CDTF">2018-08-28T05:57:00Z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(St-311-18 -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