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7ba9" w14:paraId="b687ba9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071235" w:rsidRPr="00071235">
        <w:rPr>
          <w:lang w:val="hr-HR"/>
        </w:rPr>
        <w:t>1034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71235">
        <w:rPr>
          <w:lang w:val="hr-HR"/>
        </w:rPr>
        <w:t>SAJKO TRANSPORTI</w:t>
      </w:r>
      <w:r w:rsidR="0066129A" w:rsidRPr="00071235">
        <w:rPr>
          <w:lang w:val="hr-HR"/>
        </w:rPr>
        <w:t xml:space="preserve"> </w:t>
      </w:r>
      <w:r w:rsidRPr="00071235">
        <w:rPr>
          <w:lang w:val="hr-HR"/>
        </w:rPr>
        <w:t xml:space="preserve">d.o.o., OIB: </w:t>
      </w:r>
      <w:r w:rsidR="00071235" w:rsidRPr="00071235">
        <w:rPr>
          <w:lang w:val="hr-HR"/>
        </w:rPr>
        <w:t>51335717637</w:t>
      </w:r>
      <w:r w:rsidR="00071235">
        <w:rPr>
          <w:lang w:val="hr-HR"/>
        </w:rPr>
        <w:t xml:space="preserve"> </w:t>
      </w:r>
      <w:r w:rsidRPr="00071235">
        <w:rPr>
          <w:lang w:val="hr-HR"/>
        </w:rPr>
        <w:t xml:space="preserve">sa sjedištem u </w:t>
      </w:r>
      <w:r w:rsidR="00071235">
        <w:rPr>
          <w:lang w:val="hr-HR"/>
        </w:rPr>
        <w:t>Braće Radića 77</w:t>
      </w:r>
      <w:r w:rsidR="009D534A" w:rsidRPr="00071235">
        <w:rPr>
          <w:lang w:val="hr-HR"/>
        </w:rPr>
        <w:t xml:space="preserve">, </w:t>
      </w:r>
      <w:r w:rsidR="00071235">
        <w:rPr>
          <w:lang w:val="hr-HR"/>
        </w:rPr>
        <w:t xml:space="preserve">Jalkovec, </w:t>
      </w:r>
      <w:r w:rsidR="009D534A" w:rsidRPr="00071235">
        <w:rPr>
          <w:lang w:val="hr-HR"/>
        </w:rPr>
        <w:t xml:space="preserve">Varaždin, dana </w:t>
      </w:r>
      <w:r w:rsidR="00071235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071235">
        <w:rPr>
          <w:lang w:val="hr-HR"/>
        </w:rPr>
        <w:t>rujna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71235" w:rsidRPr="00071235">
        <w:rPr>
          <w:lang w:val="hr-HR"/>
        </w:rPr>
        <w:t>SAJKO TRANSPORTI d.o.o., OIB: 51335717637 sa sjedištem u Braće Radića 77, Jalkovec, Varaždin</w:t>
      </w:r>
      <w:r w:rsidRPr="00071235">
        <w:rPr>
          <w:lang w:val="hr-HR"/>
        </w:rPr>
        <w:t xml:space="preserve">, iznosi </w:t>
      </w:r>
      <w:r w:rsidR="00071235">
        <w:rPr>
          <w:lang w:val="hr-HR"/>
        </w:rPr>
        <w:t>52.411,75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653BB3">
        <w:rPr>
          <w:lang w:val="hr-HR"/>
        </w:rPr>
        <w:t>Stjepan Sajko</w:t>
      </w:r>
      <w:r w:rsidR="009D534A" w:rsidRPr="00071235">
        <w:rPr>
          <w:lang w:val="hr-HR"/>
        </w:rPr>
        <w:t xml:space="preserve">, </w:t>
      </w:r>
      <w:r w:rsidR="00653BB3">
        <w:rPr>
          <w:lang w:val="hr-HR"/>
        </w:rPr>
        <w:t>Jalkovec, Braće Radića 77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653BB3">
        <w:rPr>
          <w:lang w:val="hr-HR"/>
        </w:rPr>
        <w:t>17793652616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St-1034/16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653BB3">
        <w:rPr>
          <w:lang w:val="hr-HR"/>
        </w:rPr>
        <w:t>27</w:t>
      </w:r>
      <w:r w:rsidR="005C4196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653BB3" w:rsidRPr="00653BB3">
        <w:rPr>
          <w:lang w:val="hr-HR"/>
        </w:rPr>
        <w:t>SAJKO TRANSPORTI d.o.o., OIB: 51335717637 sa sjedištem u Braće Radića 77, Jalkovec, Varaždin</w:t>
      </w:r>
      <w:r w:rsidR="005C4196" w:rsidRPr="00071235">
        <w:rPr>
          <w:lang w:val="hr-HR"/>
        </w:rPr>
        <w:t xml:space="preserve">, navodeći da dužnik na dan </w:t>
      </w:r>
      <w:r w:rsidR="00653BB3">
        <w:rPr>
          <w:lang w:val="hr-HR"/>
        </w:rPr>
        <w:t>23</w:t>
      </w:r>
      <w:r w:rsidR="009D534A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653BB3">
        <w:rPr>
          <w:lang w:val="hr-HR"/>
        </w:rPr>
        <w:t>52.411,75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U Varaždinu, 2</w:t>
      </w:r>
      <w:r w:rsidR="00653BB3">
        <w:rPr>
          <w:lang w:val="hr-HR"/>
        </w:rPr>
        <w:t>8</w:t>
      </w:r>
      <w:r w:rsidR="005C4196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7EB" w:rsidRPr="006D17E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St-1034/16-3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5C4196"/>
    <w:rsid w:val="00653BB3"/>
    <w:rsid w:val="0066129A"/>
    <w:rsid w:val="006D17EB"/>
    <w:rsid w:val="007B76BA"/>
    <w:rsid w:val="00904184"/>
    <w:rsid w:val="009D534A"/>
    <w:rsid w:val="009F561C"/>
    <w:rsid w:val="00A46BD9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1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D1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SAJKO TRANSPORTI društvo sa ograničenom odgovornošću za prijevoz i trgovinu</izvorni_sadrzaj>
    <derivirana_varijabla naziv="DomainObject.Predmet.ProtustrankaFormated_1">  SAJKO TRANSPORTI društvo sa ograničenom odgovornošću za prijevoz i trgovinu</derivirana_varijabla>
  </DomainObject.Predmet.ProtustrankaFormated>
  <DomainObject.Predmet.ProtustrankaFormatedOIB>
    <izvorni_sadrzaj>  SAJKO TRANSPORTI društvo sa ograničenom odgovornošću za prijevoz i trgovinu, OIB 51335717637</izvorni_sadrzaj>
    <derivirana_varijabla naziv="DomainObject.Predmet.ProtustrankaFormatedOIB_1">  SAJKO TRANSPORTI društvo sa ograničenom odgovornošću za prijevoz i trgovinu, OIB 51335717637</derivirana_varijabla>
  </DomainObject.Predmet.ProtustrankaFormatedOIB>
  <DomainObject.Predmet.ProtustrankaFormatedWithAdress>
    <izvorni_sadrzaj> SAJKO TRANSPORTI društvo sa ograničenom odgovornošću za prijevoz i trgovinu, Braće Radića 77, 42000 Jalkovec</izvorni_sadrzaj>
    <derivirana_varijabla naziv="DomainObject.Predmet.ProtustrankaFormatedWithAdress_1"> SAJKO TRANSPORTI društvo sa ograničenom odgovornošću za prijevoz i trgovinu, Braće Radića 77, 42000 Jalkovec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</izvorni_sadrzaj>
    <derivirana_varijabla naziv="DomainObject.Predmet.ProtustrankaFormatedWithAdressOIB_1"> SAJKO TRANSPORTI društvo sa ograničenom odgovornošću za prijevoz i trgovinu, OIB 51335717637, Braće Radića 77, 42000 Jalkovec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52411.75</izvorni_sadrzaj>
    <derivirana_varijabla naziv="DomainObject.Predmet.TrenutnaVrijednost_1">52411.75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SAJKO TRANSPORTI društvo sa ograničenom odgovornošću za prijevoz i trgovinu</item>
    </izvorni_sadrzaj>
    <derivirana_varijabla naziv="DomainObject.Predmet.ProtuStrankaListFormated_1">
      <item>SAJKO TRANSPORTI društvo sa ograničenom odgovornošću za prijevoz i trgovinu</item>
    </derivirana_varijabla>
  </DomainObject.Predmet.ProtuStrankaListFormated>
  <DomainObject.Predmet.ProtuStrankaListFormatedOIB>
    <izvorni_sadrzaj>
      <item>SAJKO TRANSPORTI društvo sa ograničenom odgovornošću za prijevoz i trgovinu, OIB 51335717637</item>
    </izvorni_sadrzaj>
    <derivirana_varijabla naziv="DomainObject.Predmet.ProtuStrankaListFormatedOIB_1">
      <item>SAJKO TRANSPORTI društvo sa ograničenom odgovornošću za prijevoz i trgovinu, OIB 51335717637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</item>
    </izvorni_sadrzaj>
    <derivirana_varijabla naziv="DomainObject.Predmet.ProtuStrankaListFormatedWithAdress_1">
      <item>SAJKO TRANSPORTI društvo sa ograničenom odgovornošću za prijevoz i trgovinu, Braće Radića 77, 42000 Jalkovec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</item>
    </izvorni_sadrzaj>
    <derivirana_varijabla naziv="DomainObject.Predmet.ProtuStrankaListFormatedWithAdressOIB_1">
      <item>SAJKO TRANSPORTI društvo sa ograničenom odgovornošću za prijevoz i trgovinu, OIB 51335717637, Braće Radića 77, 42000 Jalkovec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Sudski registar</item>
      <item>e-oglasna ploča</item>
      <item>Stjepan Sajko</item>
      <item>Županijsko državno odvjetništvo u Varaždinu</item>
      <item>Porezna uprava Varaždin</item>
    </izvorni_sadrzaj>
    <derivirana_varijabla naziv="DomainObject.Predmet.OstaliListFormated_1">
      <item>Sudski registar</item>
      <item>e-oglasna ploča</item>
      <item>Stjepan Sajko</item>
      <item>Županijsko državno odvjetništvo u Varaždinu</item>
      <item>Porezna uprava Varaždin</item>
    </derivirana_varijabla>
  </DomainObject.Predmet.OstaliListFormated>
  <DomainObject.Predmet.OstaliListFormatedOIB>
    <izvorni_sadrzaj>
      <item>Sudski registar</item>
      <item>e-oglasna ploča</item>
      <item>Stjepan Sajko, OIB 17793652616</item>
      <item>Županijsko državno odvjetništvo u Varaždinu</item>
      <item>Porezna uprava Varaždin</item>
    </izvorni_sadrzaj>
    <derivirana_varijabla naziv="DomainObject.Predmet.OstaliListFormatedOIB_1">
      <item>Sudski registar</item>
      <item>e-oglasna ploča</item>
      <item>Stjepan Sajko, OIB 17793652616</item>
      <item>Županijsko državno odvjetništvo u Varaždinu</item>
      <item>Porezna uprava Varaždin</item>
    </derivirana_varijabla>
  </DomainObject.Predmet.OstaliListFormatedOIB>
  <DomainObject.Predmet.OstaliListFormatedWithAdress>
    <izvorni_sadrzaj>
      <item>Sudski registar</item>
      <item>e-oglasna ploča</item>
      <item>Stjepan Sajko, Braće Radića 77, 42000 Jalkovec</item>
      <item>Županijsko državno odvjetništvo u Varaždinu</item>
      <item>Porezna uprava Varaždin</item>
    </izvorni_sadrzaj>
    <derivirana_varijabla naziv="DomainObject.Predmet.OstaliListFormatedWithAdress_1">
      <item>Sudski registar</item>
      <item>e-oglasna ploča</item>
      <item>Stjepan Sajko, Braće Radića 77, 42000 Jalkovec</item>
      <item>Županijsko državno odvjetništvo u Varaždinu</item>
      <item>Porezna uprava Varaždin</item>
    </derivirana_varijabla>
  </DomainObject.Predmet.OstaliListFormatedWithAdress>
  <DomainObject.Predmet.OstaliListFormatedWithAdressOIB>
    <izvorni_sadrzaj>
      <item>Sudski registar</item>
      <item>e-oglasna ploča</item>
      <item>Stjepan Sajko, OIB 17793652616, Braće Radića 77, 42000 Jalkovec</item>
      <item>Županijsko državno odvjetništvo u Varaždinu</item>
      <item>Porezna uprava Varaždin</item>
    </izvorni_sadrzaj>
    <derivirana_varijabla naziv="DomainObject.Predmet.OstaliListFormatedWithAdressOIB_1">
      <item>Sudski registar</item>
      <item>e-oglasna ploča</item>
      <item>Stjepan Sajko, OIB 17793652616, Braće Radića 77, 42000 Jalkovec</item>
      <item>Županijsko državno odvjetništvo u Varaždinu</item>
      <item>Porezna uprava Varaždin</item>
    </derivirana_varijabla>
  </DomainObject.Predmet.OstaliListFormatedWithAdressOIB>
  <DomainObject.Predmet.OstaliListNazivFormated>
    <izvorni_sadrzaj>
      <item>Sudski registar</item>
      <item>e-oglasna ploča</item>
      <item>Stjepan Sajko</item>
      <item>Županijsko državno odvjetništvo u Varaždinu</item>
      <item>Porezna uprava Varaždin</item>
    </izvorni_sadrzaj>
    <derivirana_varijabla naziv="DomainObject.Predmet.OstaliListNazivFormated_1">
      <item>Sudski registar</item>
      <item>e-oglasna ploča</item>
      <item>Stjepan Sajko</item>
      <item>Županijsko državno odvjetništvo u Varaždinu</item>
      <item>Porezna uprava Varaždin</item>
    </derivirana_varijabla>
  </DomainObject.Predmet.OstaliListNazivFormated>
  <DomainObject.Predmet.OstaliListNazivFormatedOIB>
    <izvorni_sadrzaj>
      <item>Sudski registar</item>
      <item>e-oglasna ploča</item>
      <item>Stjepan Sajko, OIB 17793652616</item>
      <item>Županijsko državno odvjetništvo u Varaždinu</item>
      <item>Porezna uprava Varaždin</item>
    </izvorni_sadrzaj>
    <derivirana_varijabla naziv="DomainObject.Predmet.OstaliListNazivFormatedOIB_1">
      <item>Sudski registar</item>
      <item>e-oglasna ploča</item>
      <item>Stjepan Sajko, OIB 17793652616</item>
      <item>Županijsko državno odvjetništvo u Varaždinu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SAJKO TRANSPORTI društvo sa ograničenom odgovornošću za prijevoz i trgovinu</item>
      <item>Sudski registar</item>
      <item>e-oglasna ploča</item>
      <item>Stjepan Sajko</item>
      <item>Županijsko državno odvjetništvo u Varaždinu</item>
      <item>Porezna uprava Varaždin</item>
    </izvorni_sadrzaj>
    <derivirana_varijabla naziv="DomainObject.Predmet.SudioniciListNaziv_1">
      <item>Financijska agencija</item>
      <item>SAJKO TRANSPORTI društvo sa ograničenom odgovornošću za prijevoz i trgovinu</item>
      <item>Sudski registar</item>
      <item>e-oglasna ploča</item>
      <item>Stjepan Sajko</item>
      <item>Županijsko državno odvjetništvo u Varaždinu</item>
      <item>Porezna uprava Varaždin</item>
    </derivirana_varijabla>
  </DomainObject.Predmet.SudioniciListNaziv>
  <DomainObject.Predmet.SudioniciListAdressOIB>
    <izvorni_sadrzaj>
      <item>Financijska agencija, OIB 85821130368, Ulica grada Vukovara 70,10000 Zagreb</item>
      <item>SAJKO TRANSPORTI društvo sa ograničenom odgovornošću za prijevoz i trgovinu, OIB 51335717637, Braće Radića 77,42000 Jalkovec</item>
      <item>Sudski registar</item>
      <item>e-oglasna ploča</item>
      <item>Stjepan Sajko, OIB 17793652616, Braće Radića 77,42000 Jalkovec</item>
      <item>Županijsko državno odvjetništvo u Varaždinu</item>
      <item>Porezna uprava Varaždin</item>
    </izvorni_sadrzaj>
    <derivirana_varijabla naziv="DomainObject.Predmet.SudioniciListAdressOIB_1">
      <item>Financijska agencija, OIB 85821130368, Ulica grada Vukovara 70,10000 Zagreb</item>
      <item>SAJKO TRANSPORTI društvo sa ograničenom odgovornošću za prijevoz i trgovinu, OIB 51335717637, Braće Radića 77,42000 Jalkovec</item>
      <item>Sudski registar</item>
      <item>e-oglasna ploča</item>
      <item>Stjepan Sajko, OIB 17793652616, Braće Radića 77,42000 Jalkovec</item>
      <item>Županijsko državno odvjetništvo u Varaždinu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51335717637</item>
      <item>, OIB null</item>
      <item>, OIB null</item>
      <item>, OIB 17793652616</item>
      <item>, OIB null</item>
      <item>, OIB null</item>
    </izvorni_sadrzaj>
    <derivirana_varijabla naziv="DomainObject.Predmet.SudioniciListNazivOIB_1">
      <item>, OIB 85821130368</item>
      <item>, OIB 51335717637</item>
      <item>, OIB null</item>
      <item>, OIB null</item>
      <item>, OIB 17793652616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2619</properties:Characters>
  <properties:Lines>76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2016-09-28T11:05:00Z</dcterms:created>
  <dc:creator>Katarina Breški</dc:creator>
  <cp:lastModifiedBy>Nevenka Vuković</cp:lastModifiedBy>
  <cp:lastPrinted>2016-09-28T11:29:00Z</cp:lastPrinted>
  <dcterms:modified xmlns:xsi="http://www.w3.org/2001/XMLSchema-instance" xsi:type="dcterms:W3CDTF">2016-09-28T11:30:00Z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