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B17B49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B17B49">
              <w:rPr>
                <w:noProof/>
                <w:sz w:val="24"/>
              </w:rPr>
              <w:t>2045</w:t>
            </w:r>
            <w:r w:rsidR="008911A2">
              <w:rPr>
                <w:noProof/>
                <w:sz w:val="24"/>
              </w:rPr>
              <w:t>/2016</w:t>
            </w:r>
            <w:r w:rsidR="00640153">
              <w:rPr>
                <w:noProof/>
                <w:sz w:val="24"/>
              </w:rPr>
              <w:t>-</w:t>
            </w:r>
            <w:r w:rsidR="00B17B49">
              <w:rPr>
                <w:noProof/>
                <w:sz w:val="24"/>
              </w:rPr>
              <w:t>40</w:t>
            </w:r>
          </w:p>
        </w:tc>
      </w:tr>
    </w:tbl>
    <w:p w14:textId="9c2baa2" w14:paraId="9c2baa2" w:rsidRDefault="007657AB" w:rsidP="006879A0" w:rsidR="007657AB" w:rsidRPr="00DE2B55">
      <w:pPr>
        <w:spacing w:after="200" w:before="36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6879A0" w:rsidR="007657AB">
      <w:pPr>
        <w:spacing w:after="200" w:before="30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6879A0" w:rsidR="00172878">
      <w:pPr>
        <w:pStyle w:val="Tijeloteksta"/>
        <w:spacing w:before="360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B17B49" w:rsidRPr="00B17B49">
        <w:rPr>
          <w:lang w:val="hr-HR"/>
        </w:rPr>
        <w:t>PERLEGO d.o.o.</w:t>
      </w:r>
      <w:r w:rsidR="00B17B49">
        <w:rPr>
          <w:lang w:val="hr-HR"/>
        </w:rPr>
        <w:t>,</w:t>
      </w:r>
      <w:r w:rsidR="00B17B49" w:rsidRPr="00B17B49">
        <w:rPr>
          <w:lang w:val="hr-HR"/>
        </w:rPr>
        <w:t xml:space="preserve"> OIB: 59437435242</w:t>
      </w:r>
      <w:r w:rsidR="00B17B49">
        <w:rPr>
          <w:lang w:val="hr-HR"/>
        </w:rPr>
        <w:t>,</w:t>
      </w:r>
      <w:r w:rsidR="00B17B49" w:rsidRPr="00B17B49">
        <w:rPr>
          <w:lang w:val="hr-HR"/>
        </w:rPr>
        <w:t xml:space="preserve"> Solin</w:t>
      </w:r>
      <w:r w:rsidR="00B17B49">
        <w:rPr>
          <w:lang w:val="hr-HR"/>
        </w:rPr>
        <w:t>,</w:t>
      </w:r>
      <w:r w:rsidR="00B17B49" w:rsidRPr="00B17B49">
        <w:rPr>
          <w:lang w:val="hr-HR"/>
        </w:rPr>
        <w:t xml:space="preserve"> A, Starčevića 175, </w:t>
      </w:r>
      <w:r w:rsidR="006879A0">
        <w:rPr>
          <w:lang w:val="hr-HR"/>
        </w:rPr>
        <w:t>12</w:t>
      </w:r>
      <w:r w:rsidR="00A32A52">
        <w:rPr>
          <w:lang w:val="hr-HR"/>
        </w:rPr>
        <w:t>. listopada</w:t>
      </w:r>
      <w:r w:rsidR="00AF219D" w:rsidRPr="00AF219D">
        <w:rPr>
          <w:lang w:val="hr-HR"/>
        </w:rPr>
        <w:t xml:space="preserve"> 2018.</w:t>
      </w:r>
    </w:p>
    <w:p w:rsidRDefault="007657AB" w:rsidP="0071416B" w:rsidR="007657AB" w:rsidRPr="00DE2B55">
      <w:pPr>
        <w:spacing w:after="200" w:before="200"/>
        <w:jc w:val="center"/>
      </w:pPr>
      <w:r w:rsidRPr="00DE2B55">
        <w:t xml:space="preserve">r i j e š i o  j e </w:t>
      </w:r>
    </w:p>
    <w:p w:rsidRDefault="007657AB" w:rsidP="007657AB" w:rsidR="007657AB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B17B49" w:rsidRPr="00B17B49">
        <w:t>PERLEGO d.o.o., OIB: 59437435242, Solin, A, Starčevića 175</w:t>
      </w:r>
      <w:r w:rsidR="006879A0">
        <w:t xml:space="preserve">,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1564FE" w:rsidRPr="00163464">
        <w:t>14</w:t>
      </w:r>
      <w:r w:rsidRPr="00163464">
        <w:t>.000,00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B17B49">
        <w:t>2045</w:t>
      </w:r>
      <w:r w:rsidR="008911A2">
        <w:t>/2016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B17B49">
        <w:t>2045</w:t>
      </w:r>
      <w:r w:rsidR="008911A2">
        <w:t>-2016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2619A0" w:rsidR="007657AB" w:rsidRPr="00FD17E3">
      <w:pPr>
        <w:pStyle w:val="Naslov2"/>
        <w:numPr>
          <w:ilvl w:val="12"/>
          <w:numId w:val="0"/>
        </w:numPr>
        <w:spacing w:after="14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B17B49" w:rsidP="00B17B49" w:rsidR="00B17B49" w:rsidRPr="00B17B49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 w:rsidRPr="00B17B49">
        <w:rPr>
          <w:rFonts w:cstheme="minorBidi" w:eastAsiaTheme="minorHAnsi"/>
          <w:lang w:eastAsia="en-US"/>
        </w:rPr>
        <w:t>Financijska agencija, Regionalni centar Split, Podružnica Split, podnijela je ovom sudu 7. prosinca 2015. zahtjev za provedbu skraćenog stečajnog postupka nad dužnikom PERLEGO d.o.o., OIB: 59437435242, Solin, A. Starčevića 175.</w:t>
      </w:r>
    </w:p>
    <w:p w:rsidRDefault="00B17B49" w:rsidP="00B17B49" w:rsidR="00B17B49" w:rsidRPr="00B17B49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 w:rsidRPr="00B17B49">
        <w:rPr>
          <w:rFonts w:cstheme="minorBidi" w:eastAsiaTheme="minorHAnsi"/>
          <w:lang w:eastAsia="en-US"/>
        </w:rPr>
        <w:t>Utvrdivši da su u smislu odredbe čl</w:t>
      </w:r>
      <w:r>
        <w:rPr>
          <w:rFonts w:cstheme="minorBidi" w:eastAsiaTheme="minorHAnsi"/>
          <w:lang w:eastAsia="en-US"/>
        </w:rPr>
        <w:t>anka</w:t>
      </w:r>
      <w:r w:rsidRPr="00B17B49">
        <w:rPr>
          <w:rFonts w:cstheme="minorBidi" w:eastAsiaTheme="minorHAnsi"/>
          <w:lang w:eastAsia="en-US"/>
        </w:rPr>
        <w:t xml:space="preserve"> 428. </w:t>
      </w:r>
      <w:r>
        <w:rPr>
          <w:rFonts w:cstheme="minorBidi" w:eastAsiaTheme="minorHAnsi"/>
          <w:lang w:eastAsia="en-US"/>
        </w:rPr>
        <w:t>Stečajnog zakona</w:t>
      </w:r>
      <w:r w:rsidRPr="00B17B49">
        <w:rPr>
          <w:rFonts w:cstheme="minorBidi" w:eastAsiaTheme="minorHAnsi"/>
          <w:lang w:eastAsia="en-US"/>
        </w:rPr>
        <w:t xml:space="preserve"> ispunjene pretpostavke za provedbu skraćenog stečajnog postupka, ovaj sud je 15. ožujka 2016. na mrežnoj stranici e-Oglasna ploča sudova objavio oglas 14.St</w:t>
      </w:r>
      <w:r>
        <w:rPr>
          <w:rFonts w:cstheme="minorBidi" w:eastAsiaTheme="minorHAnsi"/>
          <w:lang w:eastAsia="en-US"/>
        </w:rPr>
        <w:t xml:space="preserve">-2622/2015 u smislu odredbe članka </w:t>
      </w:r>
      <w:r w:rsidRPr="00B17B49">
        <w:rPr>
          <w:rFonts w:cstheme="minorBidi" w:eastAsiaTheme="minorHAnsi"/>
          <w:lang w:eastAsia="en-US"/>
        </w:rPr>
        <w:t xml:space="preserve">430. </w:t>
      </w:r>
      <w:r>
        <w:rPr>
          <w:rFonts w:cstheme="minorBidi" w:eastAsiaTheme="minorHAnsi"/>
          <w:lang w:eastAsia="en-US"/>
        </w:rPr>
        <w:t>Stečajnog zakona.</w:t>
      </w:r>
    </w:p>
    <w:p w:rsidRDefault="00B17B49" w:rsidP="00B17B49" w:rsidR="00B17B49" w:rsidRPr="00B17B49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 w:rsidRPr="00B17B49">
        <w:rPr>
          <w:rFonts w:cstheme="minorBidi" w:eastAsiaTheme="minorHAnsi"/>
          <w:lang w:eastAsia="en-US"/>
        </w:rPr>
        <w:t>Postupajući po predmetnom oglasu Republika Hrvatska, Ministarstvo financija, Porezna uprava, zastupana po Županijskom državnom odvjetništvu u Splitu, dostavila 31. ožujka 2016. obrazac kojim je, kao vjerovnik, predložila nad dužnikom otvoriti stečaj, nakon čega j</w:t>
      </w:r>
      <w:r>
        <w:rPr>
          <w:rFonts w:cstheme="minorBidi" w:eastAsiaTheme="minorHAnsi"/>
          <w:lang w:eastAsia="en-US"/>
        </w:rPr>
        <w:t>e ovaj sud, temeljem odredbe članka  433. i 435. stavka</w:t>
      </w:r>
      <w:r w:rsidRPr="00B17B49">
        <w:rPr>
          <w:rFonts w:cstheme="minorBidi" w:eastAsiaTheme="minorHAnsi"/>
          <w:lang w:eastAsia="en-US"/>
        </w:rPr>
        <w:t xml:space="preserve"> 2. </w:t>
      </w:r>
      <w:r>
        <w:rPr>
          <w:rFonts w:cstheme="minorBidi" w:eastAsiaTheme="minorHAnsi"/>
          <w:lang w:eastAsia="en-US"/>
        </w:rPr>
        <w:t>Stečajnog zakon</w:t>
      </w:r>
      <w:r w:rsidRPr="00B17B49">
        <w:rPr>
          <w:rFonts w:cstheme="minorBidi" w:eastAsiaTheme="minorHAnsi"/>
          <w:lang w:eastAsia="en-US"/>
        </w:rPr>
        <w:t>a rješenjem 22.St-2622/2015 od 3. listopada 2016. obustavio skraćeni stečajni postupak nad dužnikom.</w:t>
      </w:r>
    </w:p>
    <w:p w:rsidRDefault="00B17B49" w:rsidP="00B17B49" w:rsidR="00B17B49" w:rsidRPr="00B17B49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 w:rsidRPr="00B17B49">
        <w:rPr>
          <w:rFonts w:cstheme="minorBidi" w:eastAsiaTheme="minorHAnsi"/>
          <w:lang w:eastAsia="en-US"/>
        </w:rPr>
        <w:t>Po pravomoćnosti predmetnog rješenja stečajna pisarnica ovog suda zavela je predmet pod poslovni broj St-2045/2016.</w:t>
      </w:r>
    </w:p>
    <w:p w:rsidRDefault="00B17B49" w:rsidP="00B17B49" w:rsidR="00B17B49" w:rsidRPr="00B17B49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 w:rsidRPr="00B17B49">
        <w:rPr>
          <w:rFonts w:cstheme="minorBidi" w:eastAsiaTheme="minorHAnsi"/>
          <w:lang w:eastAsia="en-US"/>
        </w:rPr>
        <w:lastRenderedPageBreak/>
        <w:t xml:space="preserve"> Rješenjem poslovni broj 11.St-2045/2016 od 7. travnja 2017. sud je pokrenuo prethodni postupak radi utvrđivanja pretpostavki za otvaranje stečajnog postupka nad dužnikom PERLEGO d.o.o., OIB: 59437435242, Solin, A. Starčevića 175 te odredio ročište radi očitovanja o prijedlogu za otvaranje stečajnog postupka.</w:t>
      </w:r>
    </w:p>
    <w:p w:rsidRDefault="00B17B49" w:rsidP="00B17B49" w:rsidR="00B17B49" w:rsidRPr="00B17B49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 w:rsidRPr="00B17B49">
        <w:rPr>
          <w:rFonts w:cstheme="minorBidi" w:eastAsiaTheme="minorHAnsi"/>
          <w:lang w:eastAsia="en-US"/>
        </w:rPr>
        <w:t xml:space="preserve">Obzirom da na ročište radi očitovanja o prijedlogu za otvaranje stečajnog postupka održano 21. studenog 2017. nije pristupio zastupnik po zakonu, iako uredno pozvan, a isti nije dostavio niti pisano izvješće o financijsko gospodarskom stanju dužnika, kao ni popis imovine i obveza sukladno nalogu suda iz točke III. rješenja (o pokretanju prethodnog postupka) od 7. travnja 2017., rješenjem ovoga suda poslovni broj </w:t>
      </w:r>
      <w:r>
        <w:rPr>
          <w:rFonts w:cstheme="minorBidi" w:eastAsiaTheme="minorHAnsi"/>
          <w:lang w:eastAsia="en-US"/>
        </w:rPr>
        <w:t>11.</w:t>
      </w:r>
      <w:r w:rsidRPr="00B17B49">
        <w:rPr>
          <w:rFonts w:cstheme="minorBidi" w:eastAsiaTheme="minorHAnsi"/>
          <w:lang w:eastAsia="en-US"/>
        </w:rPr>
        <w:t>St-2045/2016 od 4. prosinca 2017. određena je mjera osiguranja tako što je dužniku postavljen privremeni stečajni upravitelj u osobi Zorana Miletića (točka I. izreke rješenja) kojem je naloženo utvrditi:</w:t>
      </w:r>
    </w:p>
    <w:p w:rsidRDefault="00B17B49" w:rsidP="00B17B49" w:rsidR="00B17B49" w:rsidRPr="00B17B49">
      <w:pPr>
        <w:spacing w:before="10"/>
        <w:ind w:firstLine="425"/>
        <w:jc w:val="both"/>
      </w:pPr>
      <w:r w:rsidRPr="00B17B49">
        <w:t xml:space="preserve">     -  imovinu stečajnog dužnika i njezinu vrijednost</w:t>
      </w:r>
    </w:p>
    <w:p w:rsidRDefault="00B17B49" w:rsidP="00B17B49" w:rsidR="00B17B49" w:rsidRPr="00B17B49">
      <w:pPr>
        <w:spacing w:before="10"/>
        <w:ind w:firstLine="425"/>
        <w:jc w:val="both"/>
      </w:pPr>
      <w:r w:rsidRPr="00B17B49">
        <w:t xml:space="preserve">     -  stanje obveza stečajnog dužnika</w:t>
      </w:r>
    </w:p>
    <w:p w:rsidRDefault="00B17B49" w:rsidP="00B17B49" w:rsidR="00B17B49" w:rsidRPr="00B17B49">
      <w:pPr>
        <w:spacing w:before="10"/>
        <w:ind w:firstLine="425"/>
        <w:jc w:val="both"/>
      </w:pPr>
      <w:r w:rsidRPr="00B17B49">
        <w:t xml:space="preserve">     - da li je imovina stečajnog dužnika dovoljna za namirenje troškova stečajnog postupka</w:t>
      </w:r>
    </w:p>
    <w:p w:rsidRDefault="00B17B49" w:rsidP="00B17B49" w:rsidR="00B17B49" w:rsidRPr="00B17B49">
      <w:pPr>
        <w:spacing w:before="10"/>
        <w:ind w:firstLine="425"/>
        <w:jc w:val="both"/>
      </w:pPr>
      <w:r w:rsidRPr="00B17B49">
        <w:t xml:space="preserve">     - koliki je iznos predvidljivih troškova prethodnog i stečajnog postupka,</w:t>
      </w:r>
    </w:p>
    <w:p w:rsidRDefault="00B17B49" w:rsidP="00B17B49" w:rsidR="00B17B49" w:rsidRPr="00B17B49">
      <w:pPr>
        <w:spacing w:before="50"/>
        <w:jc w:val="both"/>
      </w:pPr>
      <w:r w:rsidRPr="00B17B49">
        <w:t>te o utvrđenom podnijeti sudu pismeno izvješće u roku od 15 dana od dana dostave tog rješenja (točka II. izreke rješenja).</w:t>
      </w:r>
    </w:p>
    <w:p w:rsidRDefault="00B17B49" w:rsidP="00B17B49" w:rsidR="00B17B49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>Rješenjem ovog suda poslovni broj 11.St-2045/2016 od 27. prosinca 2017. r</w:t>
      </w:r>
      <w:r w:rsidRPr="00B17B49">
        <w:rPr>
          <w:rFonts w:cstheme="minorBidi" w:eastAsiaTheme="minorHAnsi"/>
          <w:lang w:eastAsia="en-US"/>
        </w:rPr>
        <w:t>azr</w:t>
      </w:r>
      <w:r>
        <w:rPr>
          <w:rFonts w:cstheme="minorBidi" w:eastAsiaTheme="minorHAnsi"/>
          <w:lang w:eastAsia="en-US"/>
        </w:rPr>
        <w:t>iješen j</w:t>
      </w:r>
      <w:r w:rsidRPr="00B17B49">
        <w:rPr>
          <w:rFonts w:cstheme="minorBidi" w:eastAsiaTheme="minorHAnsi"/>
          <w:lang w:eastAsia="en-US"/>
        </w:rPr>
        <w:t>e Zoran Miletić dužnosti privremenog stečajnog</w:t>
      </w:r>
      <w:r>
        <w:rPr>
          <w:rFonts w:cstheme="minorBidi" w:eastAsiaTheme="minorHAnsi"/>
          <w:lang w:eastAsia="en-US"/>
        </w:rPr>
        <w:t xml:space="preserve"> upravitelja, na osobni zahtjev, a za </w:t>
      </w:r>
      <w:r w:rsidRPr="00B17B49">
        <w:rPr>
          <w:rFonts w:cstheme="minorBidi" w:eastAsiaTheme="minorHAnsi"/>
          <w:lang w:eastAsia="en-US"/>
        </w:rPr>
        <w:t>novu privreme</w:t>
      </w:r>
      <w:r>
        <w:rPr>
          <w:rFonts w:cstheme="minorBidi" w:eastAsiaTheme="minorHAnsi"/>
          <w:lang w:eastAsia="en-US"/>
        </w:rPr>
        <w:t>nu stečajnu upraviteljicu imenovana j</w:t>
      </w:r>
      <w:r w:rsidRPr="00B17B49">
        <w:rPr>
          <w:rFonts w:cstheme="minorBidi" w:eastAsiaTheme="minorHAnsi"/>
          <w:lang w:eastAsia="en-US"/>
        </w:rPr>
        <w:t>e Dinka Trumbić iz Splita</w:t>
      </w:r>
      <w:r>
        <w:rPr>
          <w:rFonts w:cstheme="minorBidi" w:eastAsiaTheme="minorHAnsi"/>
          <w:lang w:eastAsia="en-US"/>
        </w:rPr>
        <w:t>.</w:t>
      </w:r>
    </w:p>
    <w:p w:rsidRDefault="005B7DB2" w:rsidP="005B7DB2" w:rsidR="005B7DB2">
      <w:pPr>
        <w:spacing w:before="200"/>
        <w:ind w:firstLine="709"/>
        <w:jc w:val="both"/>
      </w:pPr>
      <w:r>
        <w:t xml:space="preserve">Dana </w:t>
      </w:r>
      <w:r w:rsidR="00D1023D">
        <w:t>22. siječnja</w:t>
      </w:r>
      <w:r>
        <w:t xml:space="preserve"> 2018. kod ovog suda zaprimljeno je izvješće privremene stečajne upraviteljice </w:t>
      </w:r>
      <w:r w:rsidR="00D1023D">
        <w:t>Dinke Trumbić</w:t>
      </w:r>
      <w:r>
        <w:t xml:space="preserve"> </w:t>
      </w:r>
      <w:r w:rsidR="00A85826" w:rsidRPr="00A85826">
        <w:t>iz kojeg u bitnom proizlazi da dužnik ne raspolaže likvidnom stečajnom masom iz koje bi se mogli podmiriti makar troškovi stečajnog postupka.</w:t>
      </w:r>
    </w:p>
    <w:p w:rsidRDefault="005B7DB2" w:rsidP="005B7DB2" w:rsidR="005B7DB2" w:rsidRPr="005B7DB2">
      <w:pPr>
        <w:spacing w:before="200"/>
        <w:ind w:firstLine="709"/>
        <w:jc w:val="both"/>
      </w:pPr>
      <w:r w:rsidRPr="005B7DB2">
        <w:t xml:space="preserve">Iz </w:t>
      </w:r>
      <w:r w:rsidR="00D1023D" w:rsidRPr="005B7DB2">
        <w:t xml:space="preserve">potvrde Općinskog suda u Splitu – Zemljišnoknjižni odjel Split od </w:t>
      </w:r>
      <w:r w:rsidR="00D1023D">
        <w:t xml:space="preserve">30. prosinca 2016. (list 22 spisa) i potvrde </w:t>
      </w:r>
      <w:r w:rsidR="00D1023D" w:rsidRPr="00D1023D">
        <w:t>Općinskog suda u Split</w:t>
      </w:r>
      <w:r w:rsidR="00D1023D">
        <w:t>u – Zemljišnoknjižni odjel Solin od 23. prosinca 2016. (list 26 spisa)</w:t>
      </w:r>
      <w:r w:rsidR="00D1023D" w:rsidRPr="005B7DB2">
        <w:t xml:space="preserve"> proizlazi da dužnik nije upisan kao vlasnik nekretnina na području nadležnosti t</w:t>
      </w:r>
      <w:r w:rsidR="00D1023D">
        <w:t>ih zemljišnoknjižnih</w:t>
      </w:r>
      <w:r w:rsidR="00D1023D" w:rsidRPr="005B7DB2">
        <w:t xml:space="preserve"> od</w:t>
      </w:r>
      <w:r w:rsidR="00D1023D">
        <w:t>jela, a iz</w:t>
      </w:r>
      <w:r w:rsidR="00D1023D" w:rsidRPr="005B7DB2">
        <w:t xml:space="preserve"> </w:t>
      </w:r>
      <w:r w:rsidR="006879A0" w:rsidRPr="005B7DB2">
        <w:t xml:space="preserve">uvjerenja MUP-a, Policijska uprava Splitsko-dalmatinska od </w:t>
      </w:r>
      <w:r w:rsidR="006879A0">
        <w:t>2</w:t>
      </w:r>
      <w:r w:rsidR="00D1023D">
        <w:t>8</w:t>
      </w:r>
      <w:r w:rsidR="006879A0">
        <w:t xml:space="preserve">. prosinca 2016. proizlazi da </w:t>
      </w:r>
      <w:r w:rsidR="006879A0" w:rsidRPr="005B7DB2">
        <w:t xml:space="preserve">prema službenoj evidenciji registracije cestovnih vozila dužnik </w:t>
      </w:r>
      <w:r w:rsidR="006879A0">
        <w:t xml:space="preserve">nije </w:t>
      </w:r>
      <w:r w:rsidR="006879A0" w:rsidRPr="005B7DB2">
        <w:t>evidentiran kao vlasnik vozi</w:t>
      </w:r>
      <w:r w:rsidR="00D1023D">
        <w:t>la (list 24</w:t>
      </w:r>
      <w:r w:rsidR="006879A0" w:rsidRPr="005B7DB2">
        <w:t xml:space="preserve"> spisa)</w:t>
      </w:r>
      <w:r w:rsidR="00D1023D">
        <w:t>.</w:t>
      </w:r>
    </w:p>
    <w:p w:rsidRDefault="0071416B" w:rsidP="00963671" w:rsidR="0071416B">
      <w:pPr>
        <w:spacing w:before="200"/>
        <w:ind w:firstLine="720"/>
        <w:jc w:val="both"/>
      </w:pPr>
      <w:r>
        <w:t>Iz potvrde</w:t>
      </w:r>
      <w:r w:rsidRPr="00D214A5">
        <w:t xml:space="preserve"> FINA-e od </w:t>
      </w:r>
      <w:r w:rsidR="00D1023D">
        <w:t>20. studenog</w:t>
      </w:r>
      <w:r w:rsidR="00532993">
        <w:t xml:space="preserve"> 2017</w:t>
      </w:r>
      <w:r w:rsidRPr="00D214A5">
        <w:t xml:space="preserve">. (list </w:t>
      </w:r>
      <w:r w:rsidR="00D1023D">
        <w:t>46</w:t>
      </w:r>
      <w:r w:rsidR="00FC48E6">
        <w:t xml:space="preserve"> </w:t>
      </w:r>
      <w:r w:rsidRPr="00D214A5">
        <w:t xml:space="preserve">spisa) proizlazi da dužnik </w:t>
      </w:r>
      <w:r w:rsidRPr="0071416B">
        <w:t>u Očevidniku redoslijeda osnova za plaćanje ima evidentirane neizvršene osnove za plaćanj</w:t>
      </w:r>
      <w:r>
        <w:t>e u neprekinutom razdobl</w:t>
      </w:r>
      <w:r w:rsidR="004A40C7">
        <w:t xml:space="preserve">ju od </w:t>
      </w:r>
      <w:r w:rsidR="00D1023D">
        <w:t>1484</w:t>
      </w:r>
      <w:r w:rsidRPr="0071416B">
        <w:t xml:space="preserve"> dana, slijedom čega ovaj sud utvrđuje da je na strani dužnika ostvaren stečajni razlog nesposobnosti za plaćanje u smislu odredbi </w:t>
      </w:r>
      <w:r w:rsidR="00F157DD">
        <w:t xml:space="preserve">članka 6. </w:t>
      </w:r>
      <w:r w:rsidR="00F157DD" w:rsidRPr="003526E1">
        <w:rPr>
          <w:rFonts w:cstheme="minorBidi" w:eastAsiaTheme="minorHAnsi"/>
          <w:szCs w:val="22"/>
        </w:rPr>
        <w:t>Stečajnog zakona („Narodne novine</w:t>
      </w:r>
      <w:r w:rsidR="00F157DD">
        <w:rPr>
          <w:rFonts w:cstheme="minorBidi" w:eastAsiaTheme="minorHAnsi"/>
          <w:szCs w:val="22"/>
        </w:rPr>
        <w:t>“ 71/15 i 104/17; dalje SZ)</w:t>
      </w:r>
      <w:r w:rsidRPr="0071416B">
        <w:t>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S obzirom da iz rezultata prethodnog postupka ne proizlazi </w:t>
      </w:r>
      <w:r w:rsidRPr="00A85826">
        <w:rPr>
          <w:szCs w:val="20"/>
        </w:rPr>
        <w:t>da dužnik</w:t>
      </w:r>
      <w:r w:rsidR="00D7336F" w:rsidRPr="00A85826">
        <w:rPr>
          <w:szCs w:val="20"/>
        </w:rPr>
        <w:t xml:space="preserve"> </w:t>
      </w:r>
      <w:r w:rsidRPr="00A85826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="00256F19">
        <w:rPr>
          <w:szCs w:val="20"/>
        </w:rPr>
        <w:t>Stečajnog zakon</w:t>
      </w:r>
      <w:r w:rsidRPr="00D214A5">
        <w:rPr>
          <w:szCs w:val="20"/>
        </w:rPr>
        <w:t>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F157DD" w:rsidP="00963671" w:rsidR="0071416B" w:rsidRPr="00D214A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>
        <w:rPr>
          <w:rFonts w:hAnsi="Times New Roman" w:ascii="Times New Roman"/>
          <w:sz w:val="24"/>
        </w:rPr>
        <w:t>SZ-a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963671" w:rsidR="004A40C7" w:rsidRPr="00C16234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4A40C7" w:rsidP="00D1023D" w:rsidR="004A40C7" w:rsidRPr="00133904">
      <w:pPr>
        <w:pStyle w:val="Bezproreda"/>
        <w:spacing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</w:t>
      </w:r>
      <w:r w:rsidR="001564FE" w:rsidRPr="00133904">
        <w:rPr>
          <w:rFonts w:cs="Times New Roman" w:hAnsi="Times New Roman" w:ascii="Times New Roman"/>
          <w:sz w:val="24"/>
          <w:szCs w:val="24"/>
        </w:rPr>
        <w:t>čajnom upravitelju u iznosu od 5</w:t>
      </w:r>
      <w:r w:rsidRPr="00133904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D1023D" w:rsidR="004A40C7" w:rsidRPr="00133904">
      <w:pPr>
        <w:pStyle w:val="Bezproreda"/>
        <w:spacing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</w:t>
      </w:r>
      <w:r w:rsidR="001564FE" w:rsidRPr="00133904">
        <w:rPr>
          <w:rFonts w:cs="Times New Roman" w:hAnsi="Times New Roman" w:ascii="Times New Roman"/>
          <w:sz w:val="24"/>
          <w:szCs w:val="24"/>
        </w:rPr>
        <w:t>6</w:t>
      </w:r>
      <w:r w:rsidRPr="00133904">
        <w:rPr>
          <w:rFonts w:cs="Times New Roman" w:hAnsi="Times New Roman" w:ascii="Times New Roman"/>
          <w:sz w:val="24"/>
          <w:szCs w:val="24"/>
        </w:rPr>
        <w:t>.000,00 kn)</w:t>
      </w:r>
    </w:p>
    <w:p w:rsidRDefault="004A40C7" w:rsidP="00D1023D" w:rsidR="004A40C7" w:rsidRPr="00133904">
      <w:pPr>
        <w:pStyle w:val="Bezproreda"/>
        <w:spacing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D1023D" w:rsidR="004A40C7" w:rsidRPr="00133904">
      <w:pPr>
        <w:pStyle w:val="Bezproreda"/>
        <w:spacing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A40C7" w:rsidP="00D1023D" w:rsidR="004A40C7" w:rsidRPr="00133904">
      <w:pPr>
        <w:pStyle w:val="Bezproreda"/>
        <w:spacing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 xml:space="preserve">- trošak arhiviranja građe dužnika u iznosu od </w:t>
      </w:r>
      <w:r w:rsidR="001564FE" w:rsidRPr="00133904">
        <w:rPr>
          <w:rFonts w:cs="Times New Roman" w:hAnsi="Times New Roman" w:ascii="Times New Roman"/>
          <w:sz w:val="24"/>
          <w:szCs w:val="24"/>
        </w:rPr>
        <w:t>2</w:t>
      </w:r>
      <w:r w:rsidRPr="00133904">
        <w:rPr>
          <w:rFonts w:cs="Times New Roman" w:hAnsi="Times New Roman" w:ascii="Times New Roman"/>
          <w:sz w:val="24"/>
          <w:szCs w:val="24"/>
        </w:rPr>
        <w:t>.700,00 kn.</w:t>
      </w:r>
    </w:p>
    <w:p w:rsidRDefault="0071416B" w:rsidP="0071416B" w:rsidR="0071416B" w:rsidRPr="00D214A5">
      <w:pPr>
        <w:spacing w:before="200"/>
        <w:ind w:firstLine="708"/>
        <w:jc w:val="both"/>
        <w:rPr>
          <w:szCs w:val="20"/>
        </w:rPr>
      </w:pPr>
      <w:r w:rsidRPr="00C16234">
        <w:rPr>
          <w:szCs w:val="20"/>
        </w:rPr>
        <w:t>Slijedom n</w:t>
      </w:r>
      <w:r w:rsidR="00F157DD"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71416B" w:rsidR="007657AB">
      <w:pPr>
        <w:spacing w:before="160"/>
        <w:jc w:val="center"/>
      </w:pPr>
      <w:r>
        <w:t>U Splitu</w:t>
      </w:r>
      <w:r w:rsidR="00E07964">
        <w:t xml:space="preserve"> </w:t>
      </w:r>
      <w:r w:rsidR="00A85826">
        <w:t>1</w:t>
      </w:r>
      <w:r w:rsidR="006879A0">
        <w:t>2</w:t>
      </w:r>
      <w:r w:rsidR="00524BFE">
        <w:t>. listopada</w:t>
      </w:r>
      <w:r w:rsidR="00AF219D">
        <w:t xml:space="preserve"> 2018.</w:t>
      </w:r>
    </w:p>
    <w:p w:rsidRDefault="002619A0" w:rsidP="0071416B" w:rsidR="007657AB">
      <w:pPr>
        <w:spacing w:before="160"/>
        <w:ind w:left="6480"/>
        <w:jc w:val="center"/>
      </w:pPr>
      <w:r>
        <w:t>Sutkinja</w:t>
      </w:r>
    </w:p>
    <w:p w:rsidRDefault="002619A0" w:rsidP="004B3FCA" w:rsidR="004B3FCA">
      <w:pPr>
        <w:ind w:left="6372"/>
        <w:jc w:val="center"/>
      </w:pPr>
      <w:r>
        <w:t>Ana Golub Gruić</w:t>
      </w:r>
      <w:r w:rsidR="004B3FCA">
        <w:t>, v.r.</w:t>
      </w:r>
    </w:p>
    <w:p w:rsidRDefault="004B3FCA" w:rsidP="004B3FCA" w:rsidR="004B3FCA">
      <w:pPr>
        <w:jc w:val="right"/>
      </w:pPr>
      <w:r>
        <w:t>za točnost otpravka – ovlašteni službenik</w:t>
      </w:r>
    </w:p>
    <w:p w:rsidRDefault="004B3FCA" w:rsidP="004B3FCA" w:rsidR="004B3FCA">
      <w:pPr>
        <w:ind w:firstLine="708" w:left="4956"/>
        <w:jc w:val="center"/>
      </w:pPr>
      <w:r>
        <w:t>Ana Bosančić</w:t>
      </w:r>
    </w:p>
    <w:p w:rsidRDefault="007657AB" w:rsidP="0071416B" w:rsidR="007657AB">
      <w:pPr>
        <w:ind w:left="6481"/>
        <w:jc w:val="center"/>
      </w:pPr>
    </w:p>
    <w:p w:rsidRDefault="002619A0" w:rsidP="00C16234" w:rsidR="007657AB" w:rsidRPr="00CA4354">
      <w:pPr>
        <w:spacing w:before="24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7657AB" w:rsidRPr="00CA4354">
      <w:headerReference w:type="default" r:id="rId9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4B3FCA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</w:t>
    </w:r>
    <w:r w:rsidR="006879A0">
      <w:t>20</w:t>
    </w:r>
    <w:r w:rsidR="00B17B49">
      <w:t>45/2016-40</w:t>
    </w:r>
  </w:p>
  <w:p w:rsidRDefault="004B3FCA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66650"/>
    <w:rsid w:val="00085E7C"/>
    <w:rsid w:val="0009753A"/>
    <w:rsid w:val="000B4D96"/>
    <w:rsid w:val="000D5416"/>
    <w:rsid w:val="000E6D83"/>
    <w:rsid w:val="00126126"/>
    <w:rsid w:val="00133904"/>
    <w:rsid w:val="001564FE"/>
    <w:rsid w:val="00163464"/>
    <w:rsid w:val="001644FE"/>
    <w:rsid w:val="00172878"/>
    <w:rsid w:val="0017764F"/>
    <w:rsid w:val="001A70A9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350824"/>
    <w:rsid w:val="0039560B"/>
    <w:rsid w:val="003B74D5"/>
    <w:rsid w:val="003C2F22"/>
    <w:rsid w:val="004055DE"/>
    <w:rsid w:val="00417EA6"/>
    <w:rsid w:val="00426500"/>
    <w:rsid w:val="004513DE"/>
    <w:rsid w:val="004A40C7"/>
    <w:rsid w:val="004A6B73"/>
    <w:rsid w:val="004B3FCA"/>
    <w:rsid w:val="004E1445"/>
    <w:rsid w:val="004E7DCA"/>
    <w:rsid w:val="004F56AD"/>
    <w:rsid w:val="00522CA3"/>
    <w:rsid w:val="00524BFE"/>
    <w:rsid w:val="00532993"/>
    <w:rsid w:val="00535922"/>
    <w:rsid w:val="005918F5"/>
    <w:rsid w:val="00591ADB"/>
    <w:rsid w:val="005B7DB2"/>
    <w:rsid w:val="00640153"/>
    <w:rsid w:val="006879A0"/>
    <w:rsid w:val="006B678B"/>
    <w:rsid w:val="006F29CD"/>
    <w:rsid w:val="0071416B"/>
    <w:rsid w:val="0071519E"/>
    <w:rsid w:val="00722C23"/>
    <w:rsid w:val="0074045D"/>
    <w:rsid w:val="007657AB"/>
    <w:rsid w:val="007801F3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F6C54"/>
    <w:rsid w:val="00A32A52"/>
    <w:rsid w:val="00A51DE9"/>
    <w:rsid w:val="00A777FB"/>
    <w:rsid w:val="00A82A40"/>
    <w:rsid w:val="00A8440F"/>
    <w:rsid w:val="00A85826"/>
    <w:rsid w:val="00AF219D"/>
    <w:rsid w:val="00B02626"/>
    <w:rsid w:val="00B17B49"/>
    <w:rsid w:val="00B7506F"/>
    <w:rsid w:val="00B86154"/>
    <w:rsid w:val="00B970F2"/>
    <w:rsid w:val="00BF398A"/>
    <w:rsid w:val="00C16234"/>
    <w:rsid w:val="00C45466"/>
    <w:rsid w:val="00CE21FB"/>
    <w:rsid w:val="00CF5484"/>
    <w:rsid w:val="00D1023D"/>
    <w:rsid w:val="00D328F0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4C76"/>
    <w:rsid w:val="00FC4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B3F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F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3FCA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FCA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FCA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B3F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F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3FCA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FCA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FCA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505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2045</izvorni_sadrzaj>
    <derivirana_varijabla naziv="DomainObject.Predmet.Broj_1">2045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St-2045/2016</izvorni_sadrzaj>
    <derivirana_varijabla naziv="DomainObject.Predmet.OznakaBroj_1">St-2045/2016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PERLEGO d.o.o. za ugostiteljstvo i trgovinu</izvorni_sadrzaj>
    <derivirana_varijabla naziv="DomainObject.Predmet.ProtustrankaFormated_1">  PERLEGO d.o.o. za ugostiteljstvo i trgovinu</derivirana_varijabla>
  </DomainObject.Predmet.ProtustrankaFormated>
  <DomainObject.Predmet.ProtustrankaFormatedOIB>
    <izvorni_sadrzaj>  PERLEGO d.o.o. za ugostiteljstvo i trgovinu, OIB 59437435242</izvorni_sadrzaj>
    <derivirana_varijabla naziv="DomainObject.Predmet.ProtustrankaFormatedOIB_1">  PERLEGO d.o.o. za ugostiteljstvo i trgovinu, OIB 59437435242</derivirana_varijabla>
  </DomainObject.Predmet.ProtustrankaFormatedOIB>
  <DomainObject.Predmet.ProtustrankaFormatedWithAdress>
    <izvorni_sadrzaj> PERLEGO d.o.o. za ugostiteljstvo i trgovinu, A. Starčevića 175, 21210 Solin</izvorni_sadrzaj>
    <derivirana_varijabla naziv="DomainObject.Predmet.ProtustrankaFormatedWithAdress_1"> PERLEGO d.o.o. za ugostiteljstvo i trgovinu, A. Starčevića 175, 21210 Solin</derivirana_varijabla>
  </DomainObject.Predmet.ProtustrankaFormatedWithAdress>
  <DomainObject.Predmet.ProtustrankaFormatedWithAdressOIB>
    <izvorni_sadrzaj> PERLEGO d.o.o. za ugostiteljstvo i trgovinu, OIB 59437435242, A. Starčevića 175, 21210 Solin</izvorni_sadrzaj>
    <derivirana_varijabla naziv="DomainObject.Predmet.ProtustrankaFormatedWithAdressOIB_1"> PERLEGO d.o.o. za ugostiteljstvo i trgovinu, OIB 59437435242, A. Starčevića 175, 21210 Solin</derivirana_varijabla>
  </DomainObject.Predmet.ProtustrankaFormatedWithAdressOIB>
  <DomainObject.Predmet.ProtustrankaWithAdress>
    <izvorni_sadrzaj>PERLEGO d.o.o. za ugostiteljstvo i trgovinu A. Starčevića 175, 21210 Solin</izvorni_sadrzaj>
    <derivirana_varijabla naziv="DomainObject.Predmet.ProtustrankaWithAdress_1">PERLEGO d.o.o. za ugostiteljstvo i trgovinu A. Starčevića 175, 21210 Solin</derivirana_varijabla>
  </DomainObject.Predmet.ProtustrankaWithAdress>
  <DomainObject.Predmet.ProtustrankaWithAdressOIB>
    <izvorni_sadrzaj>PERLEGO d.o.o. za ugostiteljstvo i trgovinu, OIB 59437435242, A. Starčevića 175, 21210 Solin</izvorni_sadrzaj>
    <derivirana_varijabla naziv="DomainObject.Predmet.ProtustrankaWithAdressOIB_1">PERLEGO d.o.o. za ugostiteljstvo i trgovinu, OIB 59437435242, A. Starčevića 175, 21210 Solin</derivirana_varijabla>
  </DomainObject.Predmet.ProtustrankaWithAdressOIB>
  <DomainObject.Predmet.ProtustrankaNazivFormated>
    <izvorni_sadrzaj>PERLEGO d.o.o. za ugostiteljstvo i trgovinu</izvorni_sadrzaj>
    <derivirana_varijabla naziv="DomainObject.Predmet.ProtustrankaNazivFormated_1">PERLEGO d.o.o. za ugostiteljstvo i trgovinu</derivirana_varijabla>
  </DomainObject.Predmet.ProtustrankaNazivFormated>
  <DomainObject.Predmet.ProtustrankaNazivFormatedOIB>
    <izvorni_sadrzaj>PERLEGO d.o.o. za ugostiteljstvo i trgovinu, OIB 59437435242</izvorni_sadrzaj>
    <derivirana_varijabla naziv="DomainObject.Predmet.ProtustrankaNazivFormatedOIB_1">PERLEGO d.o.o. za ugostiteljstvo i trgovinu, OIB 59437435242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145987.97</izvorni_sadrzaj>
    <derivirana_varijabla naziv="DomainObject.Predmet.TrenutnaVrijednost_1">145987.97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PERLEGO d.o.o. za ugostiteljstvo i trgovinu</item>
    </izvorni_sadrzaj>
    <derivirana_varijabla naziv="DomainObject.Predmet.ProtuStrankaListFormated_1">
      <item>PERLEGO d.o.o. za ugostiteljstvo i trgovinu</item>
    </derivirana_varijabla>
  </DomainObject.Predmet.ProtuStrankaListFormated>
  <DomainObject.Predmet.ProtuStrankaListFormatedOIB>
    <izvorni_sadrzaj>
      <item>PERLEGO d.o.o. za ugostiteljstvo i trgovinu, OIB 59437435242</item>
    </izvorni_sadrzaj>
    <derivirana_varijabla naziv="DomainObject.Predmet.ProtuStrankaListFormatedOIB_1">
      <item>PERLEGO d.o.o. za ugostiteljstvo i trgovinu, OIB 59437435242</item>
    </derivirana_varijabla>
  </DomainObject.Predmet.ProtuStrankaListFormatedOIB>
  <DomainObject.Predmet.ProtuStrankaListFormatedWithAdress>
    <izvorni_sadrzaj>
      <item>PERLEGO d.o.o. za ugostiteljstvo i trgovinu, A. Starčevića 175, 21210 Solin</item>
    </izvorni_sadrzaj>
    <derivirana_varijabla naziv="DomainObject.Predmet.ProtuStrankaListFormatedWithAdress_1">
      <item>PERLEGO d.o.o. za ugostiteljstvo i trgovinu, A. Starčevića 175, 21210 Solin</item>
    </derivirana_varijabla>
  </DomainObject.Predmet.ProtuStrankaListFormatedWithAdress>
  <DomainObject.Predmet.ProtuStrankaListFormatedWithAdressOIB>
    <izvorni_sadrzaj>
      <item>PERLEGO d.o.o. za ugostiteljstvo i trgovinu, OIB 59437435242, A. Starčevića 175, 21210 Solin</item>
    </izvorni_sadrzaj>
    <derivirana_varijabla naziv="DomainObject.Predmet.ProtuStrankaListFormatedWithAdressOIB_1">
      <item>PERLEGO d.o.o. za ugostiteljstvo i trgovinu, OIB 59437435242, A. Starčevića 175, 21210 Solin</item>
    </derivirana_varijabla>
  </DomainObject.Predmet.ProtuStrankaListFormatedWithAdressOIB>
  <DomainObject.Predmet.ProtuStrankaListNazivFormated>
    <izvorni_sadrzaj>
      <item>PERLEGO d.o.o. za ugostiteljstvo i trgovinu</item>
    </izvorni_sadrzaj>
    <derivirana_varijabla naziv="DomainObject.Predmet.ProtuStrankaListNazivFormated_1">
      <item>PERLEGO d.o.o. za ugostiteljstvo i trgovinu</item>
    </derivirana_varijabla>
  </DomainObject.Predmet.ProtuStrankaListNazivFormated>
  <DomainObject.Predmet.ProtuStrankaListNazivFormatedOIB>
    <izvorni_sadrzaj>
      <item>PERLEGO d.o.o. za ugostiteljstvo i trgovinu, OIB 59437435242</item>
    </izvorni_sadrzaj>
    <derivirana_varijabla naziv="DomainObject.Predmet.ProtuStrankaListNazivFormatedOIB_1">
      <item>PERLEGO d.o.o. za ugostiteljstvo i trgovinu, OIB 59437435242</item>
    </derivirana_varijabla>
  </DomainObject.Predmet.ProtuStrankaListNazivFormatedOIB>
  <DomainObject.Predmet.OstaliListFormated>
    <izvorni_sadrzaj>
      <item>Županijsko državno odvjetništvo u Splitu</item>
      <item>Boško Munivrana</item>
    </izvorni_sadrzaj>
    <derivirana_varijabla naziv="DomainObject.Predmet.OstaliListFormated_1">
      <item>Županijsko državno odvjetništvo u Splitu</item>
      <item>Boško Munivrana</item>
    </derivirana_varijabla>
  </DomainObject.Predmet.OstaliListFormated>
  <DomainObject.Predmet.OstaliListFormatedOIB>
    <izvorni_sadrzaj>
      <item>Županijsko državno odvjetništvo u Splitu</item>
      <item>Boško Munivrana, OIB 23205275138</item>
    </izvorni_sadrzaj>
    <derivirana_varijabla naziv="DomainObject.Predmet.OstaliListFormatedOIB_1">
      <item>Županijsko državno odvjetništvo u Splitu</item>
      <item>Boško Munivrana, OIB 23205275138</item>
    </derivirana_varijabla>
  </DomainObject.Predmet.OstaliListFormatedOIB>
  <DomainObject.Predmet.OstaliListFormatedWithAdress>
    <izvorni_sadrzaj>
      <item>Županijsko državno odvjetništvo u Splitu, Gundulićeva 29a, 21000 Split</item>
      <item>Boško Munivrana, Ante Starčevića 213a, 21210 Solin</item>
    </izvorni_sadrzaj>
    <derivirana_varijabla naziv="DomainObject.Predmet.OstaliListFormatedWithAdress_1">
      <item>Županijsko državno odvjetništvo u Splitu, Gundulićeva 29a, 21000 Split</item>
      <item>Boško Munivrana, Ante Starčevića 213a, 21210 Solin</item>
    </derivirana_varijabla>
  </DomainObject.Predmet.OstaliListFormatedWithAdress>
  <DomainObject.Predmet.OstaliListFormatedWithAdressOIB>
    <izvorni_sadrzaj>
      <item>Županijsko državno odvjetništvo u Splitu, Gundulićeva 29a, 21000 Split</item>
      <item>Boško Munivrana, OIB 23205275138, Ante Starčevića 213a, 21210 Solin</item>
    </izvorni_sadrzaj>
    <derivirana_varijabla naziv="DomainObject.Predmet.OstaliListFormatedWithAdressOIB_1">
      <item>Županijsko državno odvjetništvo u Splitu, Gundulićeva 29a, 21000 Split</item>
      <item>Boško Munivrana, OIB 23205275138, Ante Starčevića 213a, 21210 Solin</item>
    </derivirana_varijabla>
  </DomainObject.Predmet.OstaliListFormatedWithAdressOIB>
  <DomainObject.Predmet.OstaliListNazivFormated>
    <izvorni_sadrzaj>
      <item>Županijsko državno odvjetništvo u Splitu</item>
      <item>Boško Munivrana</item>
    </izvorni_sadrzaj>
    <derivirana_varijabla naziv="DomainObject.Predmet.OstaliListNazivFormated_1">
      <item>Županijsko državno odvjetništvo u Splitu</item>
      <item>Boško Munivrana</item>
    </derivirana_varijabla>
  </DomainObject.Predmet.OstaliListNazivFormated>
  <DomainObject.Predmet.OstaliListNazivFormatedOIB>
    <izvorni_sadrzaj>
      <item>Županijsko državno odvjetništvo u Splitu</item>
      <item>Boško Munivrana, OIB 23205275138</item>
    </izvorni_sadrzaj>
    <derivirana_varijabla naziv="DomainObject.Predmet.OstaliListNazivFormatedOIB_1">
      <item>Županijsko državno odvjetništvo u Splitu</item>
      <item>Boško Munivrana, OIB 23205275138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PERLEGO d.o.o. za ugostiteljstvo i trgovinu</izvorni_sadrzaj>
    <derivirana_varijabla naziv="DomainObject.Predmet.ProtustrankaIDrugi_1">PERLEGO d.o.o. za ugostiteljstvo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PERLEGO d.o.o. za ugostiteljstvo i trgovinu, OIB 59437435242, A. Starčevića 175, 21210 Solin</izvorni_sadrzaj>
    <derivirana_varijabla naziv="DomainObject.Predmet.ProtustrankaIDrugiAdressOIB_1">PERLEGO d.o.o. za ugostiteljstvo i trgovinu, OIB 59437435242, A. Starčevića 175,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PERLEGO d.o.o. za ugostiteljstvo i trgovinu</item>
      <item>FINANCIJSKA AGENCIJA, RC SPLIT</item>
      <item>Ministarstvo financija RH</item>
      <item>Županijsko državno odvjetništvo u Splitu</item>
      <item>Boško Munivrana</item>
    </izvorni_sadrzaj>
    <derivirana_varijabla naziv="DomainObject.Predmet.SudioniciListNaziv_1">
      <item>PERLEGO d.o.o. za ugostiteljstvo i trgovinu</item>
      <item>FINANCIJSKA AGENCIJA, RC SPLIT</item>
      <item>Ministarstvo financija RH</item>
      <item>Županijsko državno odvjetništvo u Splitu</item>
      <item>Boško Munivrana</item>
    </derivirana_varijabla>
  </DomainObject.Predmet.SudioniciListNaziv>
  <DomainObject.Predmet.SudioniciListAdressOIB>
    <izvorni_sadrzaj>
      <item>PERLEGO d.o.o. za ugostiteljstvo i trgovinu, OIB 59437435242, A. Starčevića 175,21210 Solin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Boško Munivrana, OIB 23205275138, Ante Starčevića 213a,21210 Solin</item>
    </izvorni_sadrzaj>
    <derivirana_varijabla naziv="DomainObject.Predmet.SudioniciListAdressOIB_1">
      <item>PERLEGO d.o.o. za ugostiteljstvo i trgovinu, OIB 59437435242, A. Starčevića 175,21210 Solin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Boško Munivrana, OIB 23205275138, Ante Starčevića 213a,21210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59437435242</item>
      <item>, OIB 85821130368</item>
      <item>, OIB 18683136487</item>
      <item>, OIB null</item>
      <item>, OIB 23205275138</item>
    </izvorni_sadrzaj>
    <derivirana_varijabla naziv="DomainObject.Predmet.SudioniciListNazivOIB_1">
      <item>, OIB 59437435242</item>
      <item>, OIB 85821130368</item>
      <item>, OIB 18683136487</item>
      <item>, OIB null</item>
      <item>, OIB 23205275138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2017.</izvorni_sadrzaj>
    <derivirana_varijabla naziv="DomainObject.Predmet.DatumZadnjeOdrzaneSudskeRadnje_1">21. studenog 2017.</derivirana_varijabla>
  </DomainObject.Predmet.DatumZadnjeOdrzaneSudskeRadnje>
  <DomainObject.PredzadnjaOdlukaIzPredmeta.DatumDonosenjaOdluke>
    <izvorni_sadrzaj>27. prosinca 2017.</izvorni_sadrzaj>
    <derivirana_varijabla naziv="DomainObject.PredzadnjaOdlukaIzPredmeta.DatumDonosenjaOdluke_1">27. prosinca 2017.</derivirana_varijabla>
  </DomainObject.PredzadnjaOdlukaIzPredmeta.DatumDonosenjaOdluke>
  <DomainObject.PredzadnjaOdlukaIzPredmeta.Oznaka>
    <izvorni_sadrzaj>St-2045/2016-35</izvorni_sadrzaj>
    <derivirana_varijabla naziv="DomainObject.PredzadnjaOdlukaIzPredmeta.Oznaka_1">St-2045/2016-35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1068</properties:Words>
  <properties:Characters>6297</properties:Characters>
  <properties:Lines>117</properties:Lines>
  <properties:Paragraphs>42</properties:Paragraphs>
  <properties:TotalTime>502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2018-10-12T07:46:00Z</cp:lastPrinted>
  <dcterms:modified xmlns:xsi="http://www.w3.org/2001/XMLSchema-instance" xsi:type="dcterms:W3CDTF">2018-10-12T09:41:00Z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(St-2045-2016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