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eb4e" w14:paraId="77ceb4e" w:rsidRDefault="00D87266" w:rsidP="00D87266" w:rsidR="00D87266" w:rsidRPr="003C3CF7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3C3CF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C3CF7"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 w:rsidRPr="003C3CF7"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67534" cx="59367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463" cx="59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="00DF57A9" w:rsidRPr="003C3CF7">
        <w:rPr>
          <w:rFonts w:hAnsi="Times New Roman" w:ascii="Times New Roman"/>
          <w:color w:val="000000"/>
          <w:szCs w:val="24"/>
          <w:lang w:val="hr-HR"/>
        </w:rPr>
        <w:t>(pp 432)</w:t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D87266" w:rsidP="00D87266" w:rsidR="00D87266" w:rsidRPr="003C3CF7">
      <w:pPr>
        <w:ind w:firstLine="720" w:left="648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20 St-</w:t>
      </w:r>
      <w:r w:rsidR="003C3CF7" w:rsidRPr="003C3CF7">
        <w:rPr>
          <w:rFonts w:hAnsi="Times New Roman" w:ascii="Times New Roman"/>
          <w:color w:val="000000"/>
          <w:szCs w:val="24"/>
          <w:lang w:val="hr-HR"/>
        </w:rPr>
        <w:t>1796</w:t>
      </w:r>
      <w:r w:rsidR="00FA572F" w:rsidRPr="003C3CF7">
        <w:rPr>
          <w:rFonts w:hAnsi="Times New Roman" w:ascii="Times New Roman"/>
          <w:color w:val="000000"/>
          <w:szCs w:val="24"/>
          <w:lang w:val="hr-HR"/>
        </w:rPr>
        <w:t>/18</w:t>
      </w:r>
      <w:r w:rsidR="00101D23">
        <w:rPr>
          <w:rFonts w:hAnsi="Times New Roman" w:ascii="Times New Roman"/>
          <w:color w:val="000000"/>
          <w:szCs w:val="24"/>
          <w:lang w:val="hr-HR"/>
        </w:rPr>
        <w:t>-17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615534" w:rsidR="00D87266" w:rsidRPr="003C3CF7">
      <w:pPr>
        <w:jc w:val="both"/>
        <w:rPr>
          <w:rFonts w:hAnsi="Times New Roman" w:ascii="Times New Roman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</w:t>
      </w:r>
      <w:r w:rsidR="003C3CF7" w:rsidRPr="003C3CF7">
        <w:rPr>
          <w:rFonts w:hAnsi="Times New Roman" w:ascii="Times New Roman"/>
          <w:szCs w:val="24"/>
          <w:lang w:val="hr-HR"/>
        </w:rPr>
        <w:t>postupajući po prijedlogu dužnika SOFISTICIRANO ZNANJE d.o.o. za usluge, Zagreb (Grad Zagreb), Koledinečka 3, OIB 56086313451, radi otvaranja predstečajnog postupka</w:t>
      </w:r>
      <w:r w:rsidR="006868B9">
        <w:rPr>
          <w:rFonts w:hAnsi="Times New Roman" w:ascii="Times New Roman"/>
          <w:szCs w:val="24"/>
          <w:lang w:val="hr-HR"/>
        </w:rPr>
        <w:t xml:space="preserve"> na dužnikom </w:t>
      </w:r>
      <w:r w:rsidR="006868B9" w:rsidRPr="003C3CF7">
        <w:rPr>
          <w:rFonts w:hAnsi="Times New Roman" w:ascii="Times New Roman"/>
          <w:szCs w:val="24"/>
          <w:lang w:val="hr-HR"/>
        </w:rPr>
        <w:t>SOFISTICIRANO ZNANJE d.o.o. za usluge, Zagreb (Grad Zagreb), Koledinečka 3, OIB 56086313451</w:t>
      </w:r>
      <w:r w:rsidR="00615534" w:rsidRPr="003C3CF7">
        <w:rPr>
          <w:rFonts w:hAnsi="Times New Roman" w:ascii="Times New Roman"/>
          <w:szCs w:val="24"/>
          <w:lang w:val="hr-HR"/>
        </w:rPr>
        <w:t xml:space="preserve">, </w:t>
      </w:r>
      <w:r w:rsidR="00726401" w:rsidRPr="003C3CF7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3C3CF7" w:rsidRPr="003C3CF7">
        <w:rPr>
          <w:rFonts w:hAnsi="Times New Roman" w:ascii="Times New Roman"/>
          <w:szCs w:val="24"/>
          <w:lang w:val="hr-HR"/>
        </w:rPr>
        <w:t>27</w:t>
      </w:r>
      <w:r w:rsidRPr="003C3CF7">
        <w:rPr>
          <w:rFonts w:hAnsi="Times New Roman" w:ascii="Times New Roman"/>
          <w:szCs w:val="24"/>
          <w:lang w:val="hr-HR"/>
        </w:rPr>
        <w:t xml:space="preserve">. </w:t>
      </w:r>
      <w:r w:rsidR="003C3CF7" w:rsidRPr="003C3CF7">
        <w:rPr>
          <w:rFonts w:hAnsi="Times New Roman" w:ascii="Times New Roman"/>
          <w:szCs w:val="24"/>
          <w:lang w:val="hr-HR"/>
        </w:rPr>
        <w:t>prosinca</w:t>
      </w:r>
      <w:r w:rsidR="00726401" w:rsidRPr="003C3CF7">
        <w:rPr>
          <w:rFonts w:hAnsi="Times New Roman" w:ascii="Times New Roman"/>
          <w:szCs w:val="24"/>
          <w:lang w:val="hr-HR"/>
        </w:rPr>
        <w:t xml:space="preserve"> 2018</w:t>
      </w:r>
      <w:r w:rsidRPr="003C3CF7">
        <w:rPr>
          <w:rFonts w:hAnsi="Times New Roman" w:ascii="Times New Roman"/>
          <w:szCs w:val="24"/>
          <w:lang w:val="hr-HR"/>
        </w:rPr>
        <w:t xml:space="preserve">. </w:t>
      </w:r>
      <w:r w:rsidR="003C3CF7" w:rsidRPr="003C3CF7">
        <w:rPr>
          <w:rFonts w:hAnsi="Times New Roman" w:ascii="Times New Roman"/>
          <w:szCs w:val="24"/>
          <w:lang w:val="hr-HR"/>
        </w:rPr>
        <w:t>godine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D87266" w:rsidR="00D87266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767F2F" w:rsidRPr="003C3CF7">
        <w:rPr>
          <w:rFonts w:hAnsi="Times New Roman" w:ascii="Times New Roman"/>
          <w:szCs w:val="24"/>
          <w:lang w:val="hr-HR"/>
        </w:rPr>
        <w:t>SOFISTICIRANO ZNANJE d.o.o. za usluge, Zagreb (Grad Zagreb), Koledinečka 3, OIB 56086313451</w:t>
      </w:r>
      <w:r w:rsidR="00822B20" w:rsidRPr="003C3CF7">
        <w:rPr>
          <w:rFonts w:hAnsi="Times New Roman" w:ascii="Times New Roman"/>
          <w:szCs w:val="24"/>
          <w:lang w:val="hr-HR"/>
        </w:rPr>
        <w:t>.</w:t>
      </w:r>
    </w:p>
    <w:p w:rsidRDefault="00D87266" w:rsidP="00D87266" w:rsidR="00D87266" w:rsidRPr="003C3CF7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 w:rsidRPr="003C3CF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56348">
        <w:rPr>
          <w:rFonts w:hAnsi="Times New Roman" w:ascii="Times New Roman"/>
          <w:color w:val="000000"/>
          <w:szCs w:val="24"/>
          <w:lang w:val="hr-HR"/>
        </w:rPr>
        <w:t>Ivo Žiža, Ludbreg, Vinogradi Ludbreški 53, OIB 08163835361.</w:t>
      </w:r>
    </w:p>
    <w:p w:rsidRDefault="00D87266" w:rsidP="00D87266" w:rsidR="00D87266" w:rsidRPr="003C3CF7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726401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</w:t>
      </w:r>
      <w:r w:rsidR="00822B20" w:rsidRPr="003C3CF7">
        <w:rPr>
          <w:rFonts w:hAnsi="Times New Roman" w:ascii="Times New Roman"/>
          <w:color w:val="000000"/>
          <w:szCs w:val="24"/>
          <w:lang w:val="hr-HR"/>
        </w:rPr>
        <w:t>a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895D0E" w:rsidP="00895D0E" w:rsidR="00895D0E" w:rsidRPr="003C3CF7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895D0E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895D0E" w:rsidP="00895D0E" w:rsidR="00895D0E" w:rsidRPr="003C3CF7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447D6C" w:rsidP="00895D0E" w:rsidR="00D87266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Ra</w:t>
      </w:r>
      <w:r w:rsidR="00895D0E" w:rsidRPr="003C3CF7">
        <w:rPr>
          <w:rFonts w:hAnsi="Times New Roman" w:ascii="Times New Roman"/>
          <w:color w:val="000000"/>
          <w:szCs w:val="24"/>
          <w:lang w:val="hr-HR"/>
        </w:rPr>
        <w:t xml:space="preserve">zlučni vjerovnici dužni su nadležnu jedinicu Financijske agencije u roku za prijavu tražbina obavijestiti 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 xml:space="preserve">o svojim pravima, pravnoj osnovi razlučnog prava i dijelu imovine dužnika na koji se </w:t>
      </w:r>
      <w:r w:rsidR="003D6DA5" w:rsidRPr="003C3CF7">
        <w:rPr>
          <w:rFonts w:hAnsi="Times New Roman" w:ascii="Times New Roman"/>
          <w:color w:val="000000"/>
          <w:szCs w:val="24"/>
          <w:lang w:val="hr-HR"/>
        </w:rPr>
        <w:t xml:space="preserve">odnosi 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 xml:space="preserve">njihovo razlučno pravo, te dati izjavu odriču 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li 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>se  ili ne odriču prava na odvojeno namirenje.</w:t>
      </w:r>
    </w:p>
    <w:p w:rsidRDefault="00447D6C" w:rsidP="00447D6C" w:rsidR="00447D6C" w:rsidRPr="003C3CF7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3D6DA5" w:rsidP="003D6DA5" w:rsidR="003D6DA5" w:rsidRPr="003C3CF7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Izlučni vjerovnici dužni su nadležnu jedinicu Financijske agencije u roku za prijavu tražbina obavijestiti o svojim pravima, pravnoj osnovi izlučnog prava i dijelu imovine dužnika na koji se odnosni  njihovo izlučno pravo.</w:t>
      </w:r>
    </w:p>
    <w:p w:rsidRDefault="00447D6C" w:rsidP="00447D6C" w:rsidR="00447D6C" w:rsidRPr="003C3CF7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</w:t>
      </w:r>
      <w:r w:rsidR="00F626D4" w:rsidRPr="003C3CF7">
        <w:rPr>
          <w:rFonts w:hAnsi="Times New Roman" w:ascii="Times New Roman"/>
          <w:color w:val="000000"/>
          <w:szCs w:val="24"/>
          <w:lang w:val="hr-HR"/>
        </w:rPr>
        <w:t xml:space="preserve">azlučni i izlučni vjerovnici </w:t>
      </w:r>
      <w:r w:rsidRPr="003C3CF7">
        <w:rPr>
          <w:rFonts w:hAnsi="Times New Roman" w:ascii="Times New Roman"/>
          <w:color w:val="000000"/>
          <w:szCs w:val="24"/>
          <w:lang w:val="hr-HR"/>
        </w:rPr>
        <w:t>dužni</w:t>
      </w:r>
      <w:r w:rsidR="00F626D4" w:rsidRPr="003C3CF7">
        <w:rPr>
          <w:rFonts w:hAnsi="Times New Roman" w:ascii="Times New Roman"/>
          <w:color w:val="000000"/>
          <w:szCs w:val="24"/>
          <w:lang w:val="hr-HR"/>
        </w:rPr>
        <w:t xml:space="preserve"> su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E336E" w:rsidRPr="003C3CF7">
        <w:rPr>
          <w:rFonts w:hAnsi="Times New Roman" w:ascii="Times New Roman"/>
          <w:color w:val="000000"/>
          <w:szCs w:val="24"/>
          <w:lang w:val="hr-HR"/>
        </w:rPr>
        <w:t>u Obavijesti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</w:t>
      </w:r>
      <w:r w:rsidRPr="003C3CF7">
        <w:rPr>
          <w:rFonts w:hAnsi="Times New Roman" w:ascii="Times New Roman"/>
          <w:color w:val="000000"/>
          <w:szCs w:val="24"/>
          <w:lang w:val="hr-HR"/>
        </w:rPr>
        <w:lastRenderedPageBreak/>
        <w:t>odnosno, izdvajanja predmeta na koje se odnosi njihovo izlučno pravo radi provedbe plana restrukturiranja.</w:t>
      </w:r>
    </w:p>
    <w:p w:rsidRDefault="00996EE5" w:rsidP="00D87266" w:rsidR="00996EE5" w:rsidRPr="003C3CF7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F626D4" w:rsidR="00D87266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 w:rsidRPr="003C3CF7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3C3CF7">
        <w:rPr>
          <w:rFonts w:hAnsi="Times New Roman" w:ascii="Times New Roman"/>
          <w:szCs w:val="24"/>
          <w:lang w:val="hr-HR"/>
        </w:rPr>
        <w:t xml:space="preserve">dana </w:t>
      </w:r>
      <w:r w:rsidR="00274BB6">
        <w:rPr>
          <w:rFonts w:hAnsi="Times New Roman" w:ascii="Times New Roman"/>
          <w:b/>
          <w:szCs w:val="24"/>
          <w:u w:val="single"/>
          <w:lang w:val="hr-HR"/>
        </w:rPr>
        <w:t>25</w:t>
      </w:r>
      <w:r w:rsidR="001E19EA" w:rsidRPr="003C3CF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274BB6">
        <w:rPr>
          <w:rFonts w:hAnsi="Times New Roman" w:ascii="Times New Roman"/>
          <w:b/>
          <w:szCs w:val="24"/>
          <w:u w:val="single"/>
          <w:lang w:val="hr-HR"/>
        </w:rPr>
        <w:t>travnja 2019</w:t>
      </w:r>
      <w:r w:rsidRPr="003C3CF7">
        <w:rPr>
          <w:rFonts w:hAnsi="Times New Roman" w:ascii="Times New Roman"/>
          <w:b/>
          <w:szCs w:val="24"/>
          <w:u w:val="single"/>
          <w:lang w:val="hr-HR"/>
        </w:rPr>
        <w:t>. godine u 10,30 sati</w:t>
      </w:r>
      <w:r w:rsidRPr="003C3CF7">
        <w:rPr>
          <w:rFonts w:hAnsi="Times New Roman" w:ascii="Times New Roman"/>
          <w:szCs w:val="24"/>
          <w:lang w:val="hr-HR"/>
        </w:rPr>
        <w:t xml:space="preserve">, 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</w:t>
      </w:r>
      <w:r w:rsidR="00F626D4" w:rsidRPr="003C3CF7">
        <w:rPr>
          <w:rFonts w:hAnsi="Times New Roman" w:ascii="Times New Roman"/>
          <w:color w:val="000000"/>
          <w:szCs w:val="24"/>
          <w:lang w:val="hr-HR"/>
        </w:rPr>
        <w:t>Amruševa 2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D7733" w:rsidRPr="003C3CF7">
        <w:rPr>
          <w:rFonts w:hAnsi="Times New Roman" w:ascii="Times New Roman"/>
          <w:color w:val="000000"/>
          <w:szCs w:val="24"/>
          <w:lang w:val="hr-HR"/>
        </w:rPr>
        <w:t>dvorana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Rješenje o otvaranju predstečajnog postupka upisat će se u sudskom registru </w:t>
      </w:r>
      <w:r w:rsidR="002C167C">
        <w:rPr>
          <w:rFonts w:hAnsi="Times New Roman" w:ascii="Times New Roman"/>
          <w:color w:val="000000"/>
          <w:szCs w:val="24"/>
          <w:lang w:val="hr-HR"/>
        </w:rPr>
        <w:t xml:space="preserve">Trgovačkog 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suda</w:t>
      </w:r>
      <w:r w:rsidR="002C167C">
        <w:rPr>
          <w:rFonts w:hAnsi="Times New Roman" w:ascii="Times New Roman"/>
          <w:color w:val="000000"/>
          <w:szCs w:val="24"/>
          <w:lang w:val="hr-HR"/>
        </w:rPr>
        <w:t xml:space="preserve"> u Zagrebu</w:t>
      </w:r>
      <w:r w:rsidRPr="003C3CF7">
        <w:rPr>
          <w:rFonts w:hAnsi="Times New Roman" w:ascii="Times New Roman"/>
          <w:color w:val="000000"/>
          <w:szCs w:val="24"/>
          <w:lang w:val="hr-HR"/>
        </w:rPr>
        <w:t>, te će se objaviti na mrežnoj stranici e-Og</w:t>
      </w:r>
      <w:r w:rsidR="001E19EA" w:rsidRPr="003C3CF7">
        <w:rPr>
          <w:rFonts w:hAnsi="Times New Roman" w:ascii="Times New Roman"/>
          <w:color w:val="000000"/>
          <w:szCs w:val="24"/>
          <w:lang w:val="hr-HR"/>
        </w:rPr>
        <w:t xml:space="preserve">lasna ploča </w:t>
      </w:r>
      <w:r w:rsidR="002C167C">
        <w:rPr>
          <w:rFonts w:hAnsi="Times New Roman" w:ascii="Times New Roman"/>
          <w:color w:val="000000"/>
          <w:szCs w:val="24"/>
          <w:lang w:val="hr-HR"/>
        </w:rPr>
        <w:t xml:space="preserve">Trgovačkog </w:t>
      </w:r>
      <w:r w:rsidR="001E19EA" w:rsidRPr="003C3CF7">
        <w:rPr>
          <w:rFonts w:hAnsi="Times New Roman" w:ascii="Times New Roman"/>
          <w:color w:val="000000"/>
          <w:szCs w:val="24"/>
          <w:lang w:val="hr-HR"/>
        </w:rPr>
        <w:t xml:space="preserve"> suda</w:t>
      </w:r>
      <w:r w:rsidR="002C167C">
        <w:rPr>
          <w:rFonts w:hAnsi="Times New Roman" w:ascii="Times New Roman"/>
          <w:color w:val="000000"/>
          <w:szCs w:val="24"/>
          <w:lang w:val="hr-HR"/>
        </w:rPr>
        <w:t xml:space="preserve"> u Zagrebu </w:t>
      </w:r>
      <w:r w:rsidR="001E19EA" w:rsidRPr="003C3CF7">
        <w:rPr>
          <w:rFonts w:hAnsi="Times New Roman" w:ascii="Times New Roman"/>
          <w:color w:val="000000"/>
          <w:szCs w:val="24"/>
          <w:lang w:val="hr-HR"/>
        </w:rPr>
        <w:t xml:space="preserve"> zajedno s prijedlogom plana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 w:rsidRPr="003C3CF7">
      <w:pPr>
        <w:pStyle w:val="Tijeloteksta"/>
        <w:rPr>
          <w:color w:val="000000"/>
        </w:rPr>
      </w:pP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 w:rsidRPr="003C3CF7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 w:rsidRPr="003C3CF7">
        <w:rPr>
          <w:rFonts w:hAnsi="Times New Roman" w:ascii="Times New Roman"/>
          <w:color w:val="000000"/>
          <w:szCs w:val="24"/>
          <w:lang w:val="hr-HR"/>
        </w:rPr>
        <w:t>broj 71/15</w:t>
      </w:r>
      <w:r w:rsidR="00DF57A9" w:rsidRPr="003C3CF7">
        <w:rPr>
          <w:rFonts w:hAnsi="Times New Roman" w:ascii="Times New Roman"/>
          <w:color w:val="000000"/>
          <w:szCs w:val="24"/>
          <w:lang w:val="hr-HR"/>
        </w:rPr>
        <w:t xml:space="preserve">,104/17: dalje: SZ), 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podnio prijedlog za otvaranje predstečajnog postupka nad dužnikom </w:t>
      </w:r>
      <w:r w:rsidR="006868B9" w:rsidRPr="003C3CF7">
        <w:rPr>
          <w:rFonts w:hAnsi="Times New Roman" w:ascii="Times New Roman"/>
          <w:szCs w:val="24"/>
          <w:lang w:val="hr-HR"/>
        </w:rPr>
        <w:t>SOFISTICIRANO ZNANJE d.o.o. za usluge, Zagreb (Grad Zagreb), Koledinečka 3, OIB 56086313451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 xml:space="preserve">, te zatim po pozivu suda dopunu </w:t>
      </w:r>
      <w:r w:rsidR="00562BAE">
        <w:rPr>
          <w:rFonts w:hAnsi="Times New Roman" w:ascii="Times New Roman"/>
          <w:color w:val="000000"/>
          <w:szCs w:val="24"/>
          <w:lang w:val="hr-HR"/>
        </w:rPr>
        <w:t>istoga.</w:t>
      </w: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9444FA" w:rsidR="009444FA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Podnositelj pr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 xml:space="preserve">ijedloga </w:t>
      </w:r>
      <w:r w:rsidR="008D35CE" w:rsidRPr="003C3CF7">
        <w:rPr>
          <w:rFonts w:hAnsi="Times New Roman" w:ascii="Times New Roman"/>
          <w:color w:val="000000"/>
          <w:szCs w:val="24"/>
          <w:lang w:val="hr-HR"/>
        </w:rPr>
        <w:t xml:space="preserve"> uz prijedlog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>, odnosno nakon zatražene dopune,</w:t>
      </w:r>
      <w:r w:rsidR="008D35CE" w:rsidRPr="003C3CF7">
        <w:rPr>
          <w:rFonts w:hAnsi="Times New Roman" w:ascii="Times New Roman"/>
          <w:color w:val="000000"/>
          <w:szCs w:val="24"/>
          <w:lang w:val="hr-HR"/>
        </w:rPr>
        <w:t xml:space="preserve"> dostavio 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8D35CE" w:rsidRPr="003C3CF7">
        <w:rPr>
          <w:rFonts w:hAnsi="Times New Roman" w:ascii="Times New Roman"/>
          <w:color w:val="000000"/>
          <w:szCs w:val="24"/>
          <w:lang w:val="hr-HR"/>
        </w:rPr>
        <w:t xml:space="preserve">dokumentaciju 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Temeljem odredbe čl. 34. st. 1. od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>lučeno je kao pod točkom III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 xml:space="preserve">IV., VI., VII., </w:t>
      </w:r>
      <w:r w:rsidR="00B26CFC" w:rsidRPr="003C3CF7">
        <w:rPr>
          <w:rFonts w:hAnsi="Times New Roman" w:ascii="Times New Roman"/>
          <w:color w:val="000000"/>
          <w:szCs w:val="24"/>
          <w:lang w:val="hr-HR"/>
        </w:rPr>
        <w:t>VIII.,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IX. 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 xml:space="preserve">i X. </w:t>
      </w:r>
      <w:r w:rsidRPr="003C3CF7">
        <w:rPr>
          <w:rFonts w:hAnsi="Times New Roman" w:ascii="Times New Roman"/>
          <w:color w:val="000000"/>
          <w:szCs w:val="24"/>
          <w:lang w:val="hr-HR"/>
        </w:rPr>
        <w:t>izreke rješenja.</w:t>
      </w:r>
    </w:p>
    <w:p w:rsidRDefault="00DF57A9" w:rsidP="00D87266" w:rsidR="00DF57A9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 w:rsidRPr="003C3CF7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 xml:space="preserve">pod točkom </w:t>
      </w:r>
      <w:r w:rsidRPr="003C3CF7">
        <w:rPr>
          <w:rFonts w:hAnsi="Times New Roman" w:ascii="Times New Roman"/>
          <w:color w:val="000000"/>
          <w:szCs w:val="24"/>
          <w:lang w:val="hr-HR"/>
        </w:rPr>
        <w:t>V. izreke rješenja sukladno odredbi čl. 38.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 xml:space="preserve"> st. 1., 2. i 3.</w:t>
      </w:r>
      <w:r w:rsidRPr="003C3CF7">
        <w:rPr>
          <w:rFonts w:hAnsi="Times New Roman" w:ascii="Times New Roman"/>
          <w:color w:val="000000"/>
          <w:szCs w:val="24"/>
          <w:lang w:val="hr-HR"/>
        </w:rPr>
        <w:t xml:space="preserve"> SZ-a, a vjerovnici dužnika u predstečajnom postupku koji u vrijeme otvaranja predstečajnog postupka imaju bilo kakvu imovinskopravnu tražbinu prema dužniku, dužni su prijavu tražbine podnijeti FIN</w:t>
      </w:r>
      <w:r w:rsidR="00996EE5" w:rsidRPr="003C3CF7">
        <w:rPr>
          <w:rFonts w:hAnsi="Times New Roman" w:ascii="Times New Roman"/>
          <w:color w:val="000000"/>
          <w:szCs w:val="24"/>
          <w:lang w:val="hr-HR"/>
        </w:rPr>
        <w:t>A</w:t>
      </w:r>
      <w:r w:rsidRPr="003C3CF7">
        <w:rPr>
          <w:rFonts w:hAnsi="Times New Roman" w:ascii="Times New Roman"/>
          <w:color w:val="000000"/>
          <w:szCs w:val="24"/>
          <w:lang w:val="hr-HR"/>
        </w:rPr>
        <w:t>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lastRenderedPageBreak/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 w:rsidRPr="003C3CF7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868B9" w:rsidP="00D87266" w:rsidR="00D87266" w:rsidRPr="003C3CF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27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prosinca</w:t>
      </w:r>
      <w:r w:rsidR="008A049E" w:rsidRPr="003C3CF7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D87266" w:rsidRPr="003C3CF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8A049E" w:rsidP="00D87266" w:rsidR="00D87266" w:rsidRPr="003C3CF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Pr="003C3CF7">
        <w:rPr>
          <w:rFonts w:hAnsi="Times New Roman" w:ascii="Times New Roman"/>
          <w:color w:val="000000"/>
          <w:szCs w:val="24"/>
          <w:lang w:val="hr-HR"/>
        </w:rPr>
        <w:tab/>
      </w:r>
      <w:r w:rsidR="008A049E" w:rsidRPr="003C3CF7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101D23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 w:rsidRPr="003C3CF7">
      <w:pPr>
        <w:rPr>
          <w:rFonts w:hAnsi="Times New Roman" w:ascii="Times New Roman"/>
          <w:color w:val="000000"/>
          <w:szCs w:val="24"/>
          <w:lang w:val="hr-HR"/>
        </w:rPr>
      </w:pPr>
      <w:r w:rsidRPr="003C3CF7"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lang w:val="hr-HR"/>
        </w:rPr>
      </w:pPr>
      <w:r w:rsidRPr="003C3CF7"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</w:t>
      </w:r>
      <w:r w:rsidR="00274BB6">
        <w:rPr>
          <w:rFonts w:hAnsi="Times New Roman" w:ascii="Times New Roman"/>
          <w:color w:val="000000"/>
          <w:lang w:val="hr-HR"/>
        </w:rPr>
        <w:t>,</w:t>
      </w:r>
      <w:r w:rsidRPr="003C3CF7">
        <w:rPr>
          <w:rFonts w:hAnsi="Times New Roman" w:ascii="Times New Roman"/>
          <w:color w:val="000000"/>
          <w:lang w:val="hr-HR"/>
        </w:rPr>
        <w:t xml:space="preserve"> ovom sudu u 3 (tri) primjerka, a</w:t>
      </w:r>
      <w:r w:rsidR="00274BB6">
        <w:rPr>
          <w:rFonts w:hAnsi="Times New Roman" w:ascii="Times New Roman"/>
          <w:color w:val="000000"/>
          <w:lang w:val="hr-HR"/>
        </w:rPr>
        <w:t xml:space="preserve"> o</w:t>
      </w:r>
      <w:r w:rsidRPr="003C3CF7">
        <w:rPr>
          <w:rFonts w:hAnsi="Times New Roman" w:ascii="Times New Roman"/>
          <w:color w:val="000000"/>
          <w:lang w:val="hr-HR"/>
        </w:rPr>
        <w:t xml:space="preserve"> istoj odlučuje Visoki trgovački sud RH</w:t>
      </w:r>
      <w:r w:rsidR="00274BB6">
        <w:rPr>
          <w:rFonts w:hAnsi="Times New Roman" w:ascii="Times New Roman"/>
          <w:color w:val="000000"/>
          <w:lang w:val="hr-HR"/>
        </w:rPr>
        <w:t>.</w:t>
      </w:r>
    </w:p>
    <w:p w:rsidRDefault="00D87266" w:rsidP="00D87266" w:rsidR="00D87266" w:rsidRPr="003C3CF7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 w:rsidRPr="003C3CF7">
      <w:pPr>
        <w:rPr>
          <w:color w:val="000000"/>
          <w:lang w:val="hr-HR"/>
        </w:rPr>
      </w:pPr>
    </w:p>
    <w:p w:rsidRDefault="00101D23" w:rsidP="00692346" w:rsidR="00101D23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101D23" w:rsidP="00C662EE" w:rsidR="00101D23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E71C7" w:rsidR="005E71C7" w:rsidRPr="003C3CF7">
      <w:pPr>
        <w:rPr>
          <w:lang w:val="hr-HR"/>
        </w:rPr>
      </w:pPr>
    </w:p>
    <w:sectPr w:rsidSect="00D36322" w:rsidR="005E71C7" w:rsidRPr="003C3CF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D23" w:rsidRPr="00101D23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CB4E5E">
          <w:t xml:space="preserve">       </w:t>
        </w:r>
        <w:r w:rsidR="00F66567">
          <w:t xml:space="preserve"> </w:t>
        </w:r>
        <w:r>
          <w:rPr>
            <w:rFonts w:hAnsi="Times New Roman" w:ascii="Times New Roman"/>
            <w:color w:val="000000"/>
            <w:szCs w:val="24"/>
            <w:lang w:val="hr-HR"/>
          </w:rPr>
          <w:t>20</w:t>
        </w:r>
        <w:r w:rsidR="00CB4E5E">
          <w:rPr>
            <w:rFonts w:hAnsi="Times New Roman" w:ascii="Times New Roman"/>
            <w:color w:val="000000"/>
            <w:szCs w:val="24"/>
            <w:lang w:val="hr-HR"/>
          </w:rPr>
          <w:t>.</w:t>
        </w:r>
        <w:r>
          <w:rPr>
            <w:rFonts w:hAnsi="Times New Roman" w:ascii="Times New Roman"/>
            <w:color w:val="000000"/>
            <w:szCs w:val="24"/>
            <w:lang w:val="hr-HR"/>
          </w:rPr>
          <w:t xml:space="preserve"> St-</w:t>
        </w:r>
        <w:r w:rsidR="00CB4E5E">
          <w:rPr>
            <w:rFonts w:hAnsi="Times New Roman" w:ascii="Times New Roman"/>
            <w:color w:val="000000"/>
            <w:szCs w:val="24"/>
            <w:lang w:val="hr-HR"/>
          </w:rPr>
          <w:t>1796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101D23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101D23"/>
    <w:rsid w:val="001A0BE3"/>
    <w:rsid w:val="001C4A06"/>
    <w:rsid w:val="001E157F"/>
    <w:rsid w:val="001E19EA"/>
    <w:rsid w:val="00223355"/>
    <w:rsid w:val="0023099E"/>
    <w:rsid w:val="00274BB6"/>
    <w:rsid w:val="002B4A0D"/>
    <w:rsid w:val="002C167C"/>
    <w:rsid w:val="00312E5B"/>
    <w:rsid w:val="00383792"/>
    <w:rsid w:val="003C3CF7"/>
    <w:rsid w:val="003D6DA5"/>
    <w:rsid w:val="003D7733"/>
    <w:rsid w:val="00447D6C"/>
    <w:rsid w:val="00495987"/>
    <w:rsid w:val="004C2D1D"/>
    <w:rsid w:val="004E336E"/>
    <w:rsid w:val="0050557C"/>
    <w:rsid w:val="00530C1E"/>
    <w:rsid w:val="00562BAE"/>
    <w:rsid w:val="00580B5E"/>
    <w:rsid w:val="00595FA9"/>
    <w:rsid w:val="005E71C7"/>
    <w:rsid w:val="00605A4C"/>
    <w:rsid w:val="00615534"/>
    <w:rsid w:val="00656348"/>
    <w:rsid w:val="006868B9"/>
    <w:rsid w:val="00726401"/>
    <w:rsid w:val="00767F2F"/>
    <w:rsid w:val="007918C8"/>
    <w:rsid w:val="00796BF7"/>
    <w:rsid w:val="007A3ED8"/>
    <w:rsid w:val="00822B20"/>
    <w:rsid w:val="00895D0E"/>
    <w:rsid w:val="008A049E"/>
    <w:rsid w:val="008D35CE"/>
    <w:rsid w:val="008E43EE"/>
    <w:rsid w:val="00902877"/>
    <w:rsid w:val="00910180"/>
    <w:rsid w:val="009444FA"/>
    <w:rsid w:val="009547F8"/>
    <w:rsid w:val="00996EE5"/>
    <w:rsid w:val="00A25A88"/>
    <w:rsid w:val="00B26CFC"/>
    <w:rsid w:val="00B75CA4"/>
    <w:rsid w:val="00C406A5"/>
    <w:rsid w:val="00CB4E5E"/>
    <w:rsid w:val="00D36322"/>
    <w:rsid w:val="00D87266"/>
    <w:rsid w:val="00D903D6"/>
    <w:rsid w:val="00D96B77"/>
    <w:rsid w:val="00DB775B"/>
    <w:rsid w:val="00DF57A9"/>
    <w:rsid w:val="00E858E6"/>
    <w:rsid w:val="00E86FC0"/>
    <w:rsid w:val="00EA7A93"/>
    <w:rsid w:val="00F6269A"/>
    <w:rsid w:val="00F626D4"/>
    <w:rsid w:val="00F66567"/>
    <w:rsid w:val="00FA572F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1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D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D23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D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D2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1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D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D23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D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D2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St-1796/2018-17</izvorni_sadrzaj>
    <derivirana_varijabla naziv="DomainObject.Oznaka_1">St-1796/2018-17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St-1796/2018</izvorni_sadrzaj>
    <derivirana_varijabla naziv="DomainObject.Predmet.OznakaBroj_1">St-1796/2018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p
žalba L</izvorni_sadrzaj>
    <derivirana_varijabla naziv="DomainObject.Predmet.PrimjedbaSuca_1">čeka p
žalba L</derivirana_varijabla>
  </DomainObject.Predmet.PrimjedbaSuca>
  <DomainObject.Predmet.ProtustrankaFormated>
    <izvorni_sadrzaj>  SOFISTICIRANO ZNANJE d.o.o. zastupanog po punomoćniku Boško Cabunac</izvorni_sadrzaj>
    <derivirana_varijabla naziv="DomainObject.Predmet.ProtustrankaFormated_1">  SOFISTICIRANO ZNANJE d.o.o. zastupanog po punomoćniku Boško Cabunac</derivirana_varijabla>
  </DomainObject.Predmet.ProtustrankaFormated>
  <DomainObject.Predmet.ProtustrankaFormatedOIB>
    <izvorni_sadrzaj>  SOFISTICIRANO ZNANJE d.o.o., OIB 56086313451 zastupanog po punomoćniku Boško Cabunac</izvorni_sadrzaj>
    <derivirana_varijabla naziv="DomainObject.Predmet.ProtustrankaFormatedOIB_1">  SOFISTICIRANO ZNANJE d.o.o., OIB 56086313451 zastupanog po punomoćniku Boško Cabunac</derivirana_varijabla>
  </DomainObject.Predmet.ProtustrankaFormatedOIB>
  <DomainObject.Predmet.ProtustrankaFormatedWithAdress>
    <izvorni_sadrzaj> SOFISTICIRANO ZNANJE d.o.o., Koledinečka 3, 10000 Zagreb zastupanog po punomoćniku Boško Cabunac</izvorni_sadrzaj>
    <derivirana_varijabla naziv="DomainObject.Predmet.ProtustrankaFormatedWithAdress_1"> SOFISTICIRANO ZNANJE d.o.o., Koledinečka 3, 10000 Zagreb zastupanog po punomoćniku Boško Cabunac</derivirana_varijabla>
  </DomainObject.Predmet.ProtustrankaFormatedWithAdress>
  <DomainObject.Predmet.ProtustrankaFormatedWithAdressOIB>
    <izvorni_sadrzaj> SOFISTICIRANO ZNANJE d.o.o., OIB 56086313451, Koledinečka 3, 10000 Zagreb zastupanog po punomoćniku Boško Cabunac</izvorni_sadrzaj>
    <derivirana_varijabla naziv="DomainObject.Predmet.ProtustrankaFormatedWithAdressOIB_1"> SOFISTICIRANO ZNANJE d.o.o., OIB 56086313451, Koledinečka 3, 10000 Zagreb zastupanog po punomoćniku Boško Cabunac</derivirana_varijabla>
  </DomainObject.Predmet.ProtustrankaFormatedWithAdressOIB>
  <DomainObject.Predmet.ProtustrankaWithAdress>
    <izvorni_sadrzaj>SOFISTICIRANO ZNANJE d.o.o. Koledinečka 3, 10000 Zagreb</izvorni_sadrzaj>
    <derivirana_varijabla naziv="DomainObject.Predmet.ProtustrankaWithAdress_1">SOFISTICIRANO ZNANJE d.o.o. Koledinečka 3, 10000 Zagreb</derivirana_varijabla>
  </DomainObject.Predmet.ProtustrankaWithAdress>
  <DomainObject.Predmet.ProtustrankaWithAdressOIB>
    <izvorni_sadrzaj>SOFISTICIRANO ZNANJE d.o.o., OIB 56086313451, Koledinečka 3, 10000 Zagreb</izvorni_sadrzaj>
    <derivirana_varijabla naziv="DomainObject.Predmet.ProtustrankaWithAdressOIB_1">SOFISTICIRANO ZNANJE d.o.o., OIB 56086313451, Koledinečka 3, 10000 Zagreb</derivirana_varijabla>
  </DomainObject.Predmet.ProtustrankaWithAdressOIB>
  <DomainObject.Predmet.ProtustrankaNazivFormated>
    <izvorni_sadrzaj>SOFISTICIRANO ZNANJE d.o.o.</izvorni_sadrzaj>
    <derivirana_varijabla naziv="DomainObject.Predmet.ProtustrankaNazivFormated_1">SOFISTICIRANO ZNANJE d.o.o.</derivirana_varijabla>
  </DomainObject.Predmet.ProtustrankaNazivFormated>
  <DomainObject.Predmet.ProtustrankaNazivFormatedOIB>
    <izvorni_sadrzaj>SOFISTICIRANO ZNANJE d.o.o., OIB 56086313451</izvorni_sadrzaj>
    <derivirana_varijabla naziv="DomainObject.Predmet.ProtustrankaNazivFormatedOIB_1">SOFISTICIRANO ZNANJE d.o.o., OIB 56086313451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SOFISTICIRANO ZNANJE d.o.o.</izvorni_sadrzaj>
    <derivirana_varijabla naziv="DomainObject.Predmet.StrankaFormated_1">  SOFISTICIRANO ZNANJE d.o.o.</derivirana_varijabla>
  </DomainObject.Predmet.StrankaFormated>
  <DomainObject.Predmet.StrankaFormatedOIB>
    <izvorni_sadrzaj>  SOFISTICIRANO ZNANJE d.o.o., OIB 56086313451</izvorni_sadrzaj>
    <derivirana_varijabla naziv="DomainObject.Predmet.StrankaFormatedOIB_1">  SOFISTICIRANO ZNANJE d.o.o., OIB 56086313451</derivirana_varijabla>
  </DomainObject.Predmet.StrankaFormatedOIB>
  <DomainObject.Predmet.StrankaFormatedWithAdress>
    <izvorni_sadrzaj> SOFISTICIRANO ZNANJE d.o.o., Koledinečka 3, 10000 Zagreb</izvorni_sadrzaj>
    <derivirana_varijabla naziv="DomainObject.Predmet.StrankaFormatedWithAdress_1"> SOFISTICIRANO ZNANJE d.o.o., Koledinečka 3, 10000 Zagreb</derivirana_varijabla>
  </DomainObject.Predmet.StrankaFormatedWithAdress>
  <DomainObject.Predmet.StrankaFormatedWithAdressOIB>
    <izvorni_sadrzaj> SOFISTICIRANO ZNANJE d.o.o., OIB 56086313451, Koledinečka 3, 10000 Zagreb</izvorni_sadrzaj>
    <derivirana_varijabla naziv="DomainObject.Predmet.StrankaFormatedWithAdressOIB_1"> SOFISTICIRANO ZNANJE d.o.o., OIB 56086313451, Koledinečka 3, 10000 Zagreb</derivirana_varijabla>
  </DomainObject.Predmet.StrankaFormatedWithAdressOIB>
  <DomainObject.Predmet.StrankaWithAdress>
    <izvorni_sadrzaj>SOFISTICIRANO ZNANJE d.o.o. Koledinečka 3,10000 Zagreb</izvorni_sadrzaj>
    <derivirana_varijabla naziv="DomainObject.Predmet.StrankaWithAdress_1">SOFISTICIRANO ZNANJE d.o.o. Koledinečka 3,10000 Zagreb</derivirana_varijabla>
  </DomainObject.Predmet.StrankaWithAdress>
  <DomainObject.Predmet.StrankaWithAdressOIB>
    <izvorni_sadrzaj>SOFISTICIRANO ZNANJE d.o.o., OIB 56086313451, Koledinečka 3,10000 Zagreb</izvorni_sadrzaj>
    <derivirana_varijabla naziv="DomainObject.Predmet.StrankaWithAdressOIB_1">SOFISTICIRANO ZNANJE d.o.o., OIB 56086313451, Koledinečka 3,10000 Zagreb</derivirana_varijabla>
  </DomainObject.Predmet.StrankaWithAdressOIB>
  <DomainObject.Predmet.StrankaNazivFormated>
    <izvorni_sadrzaj>SOFISTICIRANO ZNANJE d.o.o.</izvorni_sadrzaj>
    <derivirana_varijabla naziv="DomainObject.Predmet.StrankaNazivFormated_1">SOFISTICIRANO ZNANJE d.o.o.</derivirana_varijabla>
  </DomainObject.Predmet.StrankaNazivFormated>
  <DomainObject.Predmet.StrankaNazivFormatedOIB>
    <izvorni_sadrzaj>SOFISTICIRANO ZNANJE d.o.o., OIB 56086313451</izvorni_sadrzaj>
    <derivirana_varijabla naziv="DomainObject.Predmet.StrankaNazivFormatedOIB_1">SOFISTICIRANO ZNANJE d.o.o., OIB 56086313451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SOFISTICIRANO ZNANJE d.o.o.</item>
    </izvorni_sadrzaj>
    <derivirana_varijabla naziv="DomainObject.Predmet.StrankaListFormated_1">
      <item>SOFISTICIRANO ZNANJE d.o.o.</item>
    </derivirana_varijabla>
  </DomainObject.Predmet.StrankaListFormated>
  <DomainObject.Predmet.StrankaListFormatedOIB>
    <izvorni_sadrzaj>
      <item>SOFISTICIRANO ZNANJE d.o.o., OIB 56086313451</item>
    </izvorni_sadrzaj>
    <derivirana_varijabla naziv="DomainObject.Predmet.StrankaListFormatedOIB_1">
      <item>SOFISTICIRANO ZNANJE d.o.o., OIB 56086313451</item>
    </derivirana_varijabla>
  </DomainObject.Predmet.StrankaListFormatedOIB>
  <DomainObject.Predmet.StrankaListFormatedWithAdress>
    <izvorni_sadrzaj>
      <item>SOFISTICIRANO ZNANJE d.o.o., Koledinečka 3, 10000 Zagreb</item>
    </izvorni_sadrzaj>
    <derivirana_varijabla naziv="DomainObject.Predmet.StrankaListFormatedWithAdress_1">
      <item>SOFISTICIRANO ZNANJE d.o.o., Koledinečka 3, 10000 Zagreb</item>
    </derivirana_varijabla>
  </DomainObject.Predmet.StrankaListFormatedWithAdress>
  <DomainObject.Predmet.StrankaListFormatedWithAdressOIB>
    <izvorni_sadrzaj>
      <item>SOFISTICIRANO ZNANJE d.o.o., OIB 56086313451, Koledinečka 3, 10000 Zagreb</item>
    </izvorni_sadrzaj>
    <derivirana_varijabla naziv="DomainObject.Predmet.StrankaListFormatedWithAdressOIB_1">
      <item>SOFISTICIRANO ZNANJE d.o.o., OIB 56086313451, Koledinečka 3, 10000 Zagreb</item>
    </derivirana_varijabla>
  </DomainObject.Predmet.StrankaListFormatedWithAdressOIB>
  <DomainObject.Predmet.StrankaListNazivFormated>
    <izvorni_sadrzaj>
      <item>SOFISTICIRANO ZNANJE d.o.o.</item>
    </izvorni_sadrzaj>
    <derivirana_varijabla naziv="DomainObject.Predmet.StrankaListNazivFormated_1">
      <item>SOFISTICIRANO ZNANJE d.o.o.</item>
    </derivirana_varijabla>
  </DomainObject.Predmet.StrankaListNazivFormated>
  <DomainObject.Predmet.StrankaListNazivFormatedOIB>
    <izvorni_sadrzaj>
      <item>SOFISTICIRANO ZNANJE d.o.o., OIB 56086313451</item>
    </izvorni_sadrzaj>
    <derivirana_varijabla naziv="DomainObject.Predmet.StrankaListNazivFormatedOIB_1">
      <item>SOFISTICIRANO ZNANJE d.o.o., OIB 56086313451</item>
    </derivirana_varijabla>
  </DomainObject.Predmet.StrankaListNazivFormatedOIB>
  <DomainObject.Predmet.ProtuStrankaListFormated>
    <izvorni_sadrzaj>
      <item>SOFISTICIRANO ZNANJE d.o.o. zastupanog po punomoćniku Boško Cabunac</item>
    </izvorni_sadrzaj>
    <derivirana_varijabla naziv="DomainObject.Predmet.ProtuStrankaListFormated_1">
      <item>SOFISTICIRANO ZNANJE d.o.o. zastupanog po punomoćniku Boško Cabunac</item>
    </derivirana_varijabla>
  </DomainObject.Predmet.ProtuStrankaListFormated>
  <DomainObject.Predmet.ProtuStrankaListFormatedOIB>
    <izvorni_sadrzaj>
      <item>SOFISTICIRANO ZNANJE d.o.o., OIB 56086313451 zastupanog po punomoćniku Boško Cabunac</item>
    </izvorni_sadrzaj>
    <derivirana_varijabla naziv="DomainObject.Predmet.ProtuStrankaListFormatedOIB_1">
      <item>SOFISTICIRANO ZNANJE d.o.o., OIB 56086313451 zastupanog po punomoćniku Boško Cabunac</item>
    </derivirana_varijabla>
  </DomainObject.Predmet.ProtuStrankaListFormatedOIB>
  <DomainObject.Predmet.ProtuStrankaListFormatedWithAdress>
    <izvorni_sadrzaj>
      <item>SOFISTICIRANO ZNANJE d.o.o., Koledinečka 3, 10000 Zagreb zastupanog po punomoćniku Boško Cabunac</item>
    </izvorni_sadrzaj>
    <derivirana_varijabla naziv="DomainObject.Predmet.ProtuStrankaListFormatedWithAdress_1">
      <item>SOFISTICIRANO ZNANJE d.o.o., Koledinečka 3, 10000 Zagreb zastupanog po punomoćniku Boško Cabunac</item>
    </derivirana_varijabla>
  </DomainObject.Predmet.ProtuStrankaListFormatedWithAdress>
  <DomainObject.Predmet.ProtuStrankaListFormatedWithAdressOIB>
    <izvorni_sadrzaj>
      <item>SOFISTICIRANO ZNANJE d.o.o., OIB 56086313451, Koledinečka 3, 10000 Zagreb zastupanog po punomoćniku Boško Cabunac</item>
    </izvorni_sadrzaj>
    <derivirana_varijabla naziv="DomainObject.Predmet.ProtuStrankaListFormatedWithAdressOIB_1">
      <item>SOFISTICIRANO ZNANJE d.o.o., OIB 56086313451, Koledinečka 3, 10000 Zagreb zastupanog po punomoćniku Boško Cabunac</item>
    </derivirana_varijabla>
  </DomainObject.Predmet.ProtuStrankaListFormatedWithAdressOIB>
  <DomainObject.Predmet.ProtuStrankaListNazivFormated>
    <izvorni_sadrzaj>
      <item>SOFISTICIRANO ZNANJE d.o.o.</item>
    </izvorni_sadrzaj>
    <derivirana_varijabla naziv="DomainObject.Predmet.ProtuStrankaListNazivFormated_1">
      <item>SOFISTICIRANO ZNANJE d.o.o.</item>
    </derivirana_varijabla>
  </DomainObject.Predmet.ProtuStrankaListNazivFormated>
  <DomainObject.Predmet.ProtuStrankaListNazivFormatedOIB>
    <izvorni_sadrzaj>
      <item>SOFISTICIRANO ZNANJE d.o.o., OIB 56086313451</item>
    </izvorni_sadrzaj>
    <derivirana_varijabla naziv="DomainObject.Predmet.ProtuStrankaListNazivFormatedOIB_1">
      <item>SOFISTICIRANO ZNANJE d.o.o., OIB 56086313451</item>
    </derivirana_varijabla>
  </DomainObject.Predmet.ProtuStrankaListNazivFormatedOIB>
  <DomainObject.Predmet.OstaliListFormated>
    <izvorni_sadrzaj>
      <item>Boško Cabunac punomoćnik sudionika u postupku SOFISTICIRANO ZNANJE d.o.o.</item>
    </izvorni_sadrzaj>
    <derivirana_varijabla naziv="DomainObject.Predmet.OstaliListFormated_1">
      <item>Boško Cabunac punomoćnik sudionika u postupku SOFISTICIRANO ZNANJE d.o.o.</item>
    </derivirana_varijabla>
  </DomainObject.Predmet.OstaliListFormated>
  <DomainObject.Predmet.OstaliListFormatedOIB>
    <izvorni_sadrzaj>
      <item>Boško Cabunac, OIB 54533053235 punomoćnik sudionika u postupku SOFISTICIRANO ZNANJE d.o.o.</item>
    </izvorni_sadrzaj>
    <derivirana_varijabla naziv="DomainObject.Predmet.OstaliListFormatedOIB_1">
      <item>Boško Cabunac, OIB 54533053235 punomoćnik sudionika u postupku SOFISTICIRANO ZNANJE d.o.o.</item>
    </derivirana_varijabla>
  </DomainObject.Predmet.OstaliListFormatedOIB>
  <DomainObject.Predmet.OstaliListFormatedWithAdress>
    <izvorni_sadrzaj>
      <item>Boško Cabunac, Pantovčak 22, 10000 Zagreb punomoćnik sudionika u postupku SOFISTICIRANO ZNANJE d.o.o.</item>
    </izvorni_sadrzaj>
    <derivirana_varijabla naziv="DomainObject.Predmet.OstaliListFormatedWithAdress_1">
      <item>Boško Cabunac, Pantovčak 22, 10000 Zagreb punomoćnik sudionika u postupku SOFISTICIRANO ZNANJE d.o.o.</item>
    </derivirana_varijabla>
  </DomainObject.Predmet.OstaliListFormatedWithAdress>
  <DomainObject.Predmet.OstaliListFormatedWithAdressOIB>
    <izvorni_sadrzaj>
      <item>Boško Cabunac, OIB 54533053235, Pantovčak 22, 10000 Zagreb punomoćnik sudionika u postupku SOFISTICIRANO ZNANJE d.o.o.</item>
    </izvorni_sadrzaj>
    <derivirana_varijabla naziv="DomainObject.Predmet.OstaliListFormatedWithAdressOIB_1">
      <item>Boško Cabunac, OIB 54533053235, Pantovčak 22, 10000 Zagreb punomoćnik sudionika u postupku SOFISTICIRANO ZNANJE d.o.o.</item>
    </derivirana_varijabla>
  </DomainObject.Predmet.OstaliListFormatedWithAdressOIB>
  <DomainObject.Predmet.OstaliListNazivFormated>
    <izvorni_sadrzaj>
      <item>Boško Cabunac</item>
    </izvorni_sadrzaj>
    <derivirana_varijabla naziv="DomainObject.Predmet.OstaliListNazivFormated_1">
      <item>Boško Cabunac</item>
    </derivirana_varijabla>
  </DomainObject.Predmet.OstaliListNazivFormated>
  <DomainObject.Predmet.OstaliListNazivFormatedOIB>
    <izvorni_sadrzaj>
      <item>Boško Cabunac, OIB 54533053235</item>
    </izvorni_sadrzaj>
    <derivirana_varijabla naziv="DomainObject.Predmet.OstaliListNazivFormatedOIB_1">
      <item>Boško Cabunac, OIB 54533053235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>St-1796/2018-17</izvorni_sadrzaj>
    <derivirana_varijabla naziv="DomainObject.PoslovniBrojDokumenta_1">St-1796/2018-17</derivirana_varijabla>
  </DomainObject.PoslovniBrojDokumenta>
  <DomainObject.Predmet.StrankaIDrugi>
    <izvorni_sadrzaj>SOFISTICIRANO ZNANJE d.o.o.</izvorni_sadrzaj>
    <derivirana_varijabla naziv="DomainObject.Predmet.StrankaIDrugi_1">SOFISTICIRANO ZNANJE d.o.o.</derivirana_varijabla>
  </DomainObject.Predmet.StrankaIDrugi>
  <DomainObject.Predmet.ProtustrankaIDrugi>
    <izvorni_sadrzaj>SOFISTICIRANO ZNANJE d.o.o.</izvorni_sadrzaj>
    <derivirana_varijabla naziv="DomainObject.Predmet.ProtustrankaIDrugi_1">SOFISTICIRANO ZNANJE d.o.o.</derivirana_varijabla>
  </DomainObject.Predmet.ProtustrankaIDrugi>
  <DomainObject.Predmet.StrankaIDrugiAdressOIB>
    <izvorni_sadrzaj>SOFISTICIRANO ZNANJE d.o.o., OIB 56086313451, Koledinečka 3, 10000 Zagreb</izvorni_sadrzaj>
    <derivirana_varijabla naziv="DomainObject.Predmet.StrankaIDrugiAdressOIB_1">SOFISTICIRANO ZNANJE d.o.o., OIB 56086313451, Koledinečka 3, 10000 Zagreb</derivirana_varijabla>
  </DomainObject.Predmet.StrankaIDrugiAdressOIB>
  <DomainObject.Predmet.ProtustrankaIDrugiAdressOIB>
    <izvorni_sadrzaj>SOFISTICIRANO ZNANJE d.o.o., OIB 56086313451, Koledinečka 3, 10000 Zagreb</izvorni_sadrzaj>
    <derivirana_varijabla naziv="DomainObject.Predmet.ProtustrankaIDrugiAdressOIB_1">SOFISTICIRANO ZNANJE d.o.o., OIB 56086313451, Koledinečka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SOFISTICIRANO ZNANJE d.o.o.</item>
      <item>SOFISTICIRANO ZNANJE d.o.o.</item>
      <item>Boško Cabunac</item>
    </izvorni_sadrzaj>
    <derivirana_varijabla naziv="DomainObject.Predmet.SudioniciListNaziv_1">
      <item>SOFISTICIRANO ZNANJE d.o.o.</item>
      <item>SOFISTICIRANO ZNANJE d.o.o.</item>
      <item>Boško Cabunac</item>
    </derivirana_varijabla>
  </DomainObject.Predmet.SudioniciListNaziv>
  <DomainObject.Predmet.SudioniciListAdressOIB>
    <izvorni_sadrzaj>
      <item>SOFISTICIRANO ZNANJE d.o.o., OIB 56086313451, Koledinečka 3,10000 Zagreb</item>
      <item>SOFISTICIRANO ZNANJE d.o.o., OIB 56086313451, Koledinečka 3,10000 Zagreb</item>
      <item>Boško Cabunac, OIB 54533053235, Pantovčak 22,10000 Zagreb</item>
    </izvorni_sadrzaj>
    <derivirana_varijabla naziv="DomainObject.Predmet.SudioniciListAdressOIB_1">
      <item>SOFISTICIRANO ZNANJE d.o.o., OIB 56086313451, Koledinečka 3,10000 Zagreb</item>
      <item>SOFISTICIRANO ZNANJE d.o.o., OIB 56086313451, Koledinečka 3,10000 Zagreb</item>
      <item>Boško Cabunac, OIB 54533053235, Pantovčak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56086313451</item>
      <item>, OIB 56086313451</item>
      <item>, OIB 54533053235</item>
    </izvorni_sadrzaj>
    <derivirana_varijabla naziv="DomainObject.Predmet.SudioniciListNazivOIB_1">
      <item>, OIB 56086313451</item>
      <item>, OIB 56086313451</item>
      <item>, OIB 54533053235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St-1796/2018-16</izvorni_sadrzaj>
    <derivirana_varijabla naziv="DomainObject.PredzadnjaOdlukaIzPredmeta.Oznaka_1">St-1796/2018-16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844</properties:Words>
  <properties:Characters>4668</properties:Characters>
  <properties:Lines>113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2018-12-27T10:17:00Z</dcterms:created>
  <dc:creator>Monika Grbac</dc:creator>
  <cp:lastModifiedBy>Monika Grbac</cp:lastModifiedBy>
  <cp:lastPrinted>2018-02-01T10:01:00Z</cp:lastPrinted>
  <dcterms:modified xmlns:xsi="http://www.w3.org/2001/XMLSchema-instance" xsi:type="dcterms:W3CDTF">2018-12-27T10:32:00Z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St-1796/2018-17 / Odluka - Rješenje o otvaranju predstečajnog postupka (st-1796-18 SOFISTICIRANO ZNANJE.docx)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