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402c" w14:paraId="78a402c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B075CD">
        <w:t>2124/16-7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J E Š E N J E</w:t>
      </w:r>
    </w:p>
    <w:p w:rsidRDefault="002E5574" w:rsidP="002E5574" w:rsidR="002E5574">
      <w:pPr>
        <w:jc w:val="both"/>
      </w:pP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3F289E" w:rsidP="003F289E" w:rsidR="003F289E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 predmetu </w:t>
      </w:r>
      <w:r w:rsidRPr="00CB0EEF">
        <w:t xml:space="preserve">nad dužnikom </w:t>
      </w:r>
      <w:r w:rsidR="00B075CD">
        <w:rPr>
          <w:b/>
        </w:rPr>
        <w:t xml:space="preserve">MIRJANA d.o.o., </w:t>
      </w:r>
      <w:proofErr w:type="spellStart"/>
      <w:r w:rsidR="00B075CD">
        <w:rPr>
          <w:b/>
        </w:rPr>
        <w:t>Rakitovica</w:t>
      </w:r>
      <w:proofErr w:type="spellEnd"/>
      <w:r w:rsidR="00B075CD">
        <w:rPr>
          <w:b/>
        </w:rPr>
        <w:t xml:space="preserve">, </w:t>
      </w:r>
      <w:proofErr w:type="spellStart"/>
      <w:r w:rsidR="00B075CD">
        <w:rPr>
          <w:b/>
        </w:rPr>
        <w:t>Venoseva</w:t>
      </w:r>
      <w:proofErr w:type="spellEnd"/>
      <w:r w:rsidR="00B075CD">
        <w:rPr>
          <w:b/>
        </w:rPr>
        <w:t xml:space="preserve"> 1/c, OIB: 82111476868, MBS: 030063439</w:t>
      </w:r>
      <w:r>
        <w:t xml:space="preserve">, dana </w:t>
      </w:r>
      <w:r w:rsidR="00B075CD">
        <w:t>29</w:t>
      </w:r>
      <w:r w:rsidR="007939C4">
        <w:t>. studenog</w:t>
      </w:r>
      <w:r w:rsidR="00D94D49">
        <w:t xml:space="preserve"> 2016. g.,</w:t>
      </w:r>
      <w:r>
        <w:t xml:space="preserve">           </w:t>
      </w:r>
    </w:p>
    <w:p w:rsidRDefault="00B973FA" w:rsidP="00B973FA" w:rsidR="00B125BF">
      <w:pPr>
        <w:tabs>
          <w:tab w:pos="2460" w:val="left"/>
        </w:tabs>
        <w:jc w:val="both"/>
      </w:pPr>
      <w:r>
        <w:tab/>
      </w:r>
    </w:p>
    <w:p w:rsidRDefault="00492404" w:rsidP="002E5574" w:rsidR="0049240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B973FA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7939C4">
        <w:t>1</w:t>
      </w:r>
      <w:r w:rsidR="00B075CD">
        <w:t>7</w:t>
      </w:r>
      <w:r w:rsidR="007939C4">
        <w:t>. siječanj 2017. g.</w:t>
      </w:r>
      <w:r w:rsidR="00B973FA">
        <w:t xml:space="preserve"> u </w:t>
      </w:r>
      <w:r w:rsidR="007939C4">
        <w:t>10,</w:t>
      </w:r>
      <w:r w:rsidR="00B075CD">
        <w:t>30</w:t>
      </w:r>
      <w:r w:rsidR="007939C4">
        <w:t xml:space="preserve"> sati a slijedeće se zakazuje za dan </w:t>
      </w:r>
      <w:r w:rsidR="00B075CD">
        <w:t>22</w:t>
      </w:r>
      <w:r w:rsidR="007939C4">
        <w:t>. veljače 2017. g. u 10,</w:t>
      </w:r>
      <w:r w:rsidR="00B075CD">
        <w:t>00</w:t>
      </w:r>
      <w:r w:rsidR="007939C4">
        <w:t xml:space="preserve"> sati.</w:t>
      </w:r>
    </w:p>
    <w:p w:rsidRDefault="00B973FA" w:rsidP="00A04D86" w:rsidR="00A04D86">
      <w:pPr>
        <w:ind w:firstLine="709"/>
        <w:jc w:val="both"/>
      </w:pPr>
      <w:r>
        <w:t xml:space="preserve"> </w:t>
      </w:r>
    </w:p>
    <w:p w:rsidRDefault="00A04D86" w:rsidP="00A04D86" w:rsidR="002E5574">
      <w:pPr>
        <w:ind w:firstLine="709"/>
        <w:jc w:val="both"/>
      </w:pPr>
      <w:r>
        <w:t xml:space="preserve"> </w:t>
      </w:r>
    </w:p>
    <w:p w:rsidRDefault="002E5574" w:rsidP="002E5574" w:rsidR="002E5574" w:rsidRPr="00B125BF">
      <w:pPr>
        <w:jc w:val="both"/>
        <w:rPr>
          <w:b/>
        </w:rPr>
      </w:pPr>
    </w:p>
    <w:p w:rsidRDefault="002E5574" w:rsidP="00E77B23" w:rsidR="002E5574" w:rsidRPr="00E77B23">
      <w:pPr>
        <w:jc w:val="center"/>
        <w:rPr>
          <w:b/>
        </w:rPr>
      </w:pPr>
      <w:r w:rsidRPr="00B125BF">
        <w:rPr>
          <w:b/>
        </w:rPr>
        <w:t xml:space="preserve">U Osijeku </w:t>
      </w:r>
      <w:r w:rsidR="00B075CD">
        <w:rPr>
          <w:b/>
        </w:rPr>
        <w:t>29</w:t>
      </w:r>
      <w:r w:rsidR="007939C4">
        <w:rPr>
          <w:b/>
        </w:rPr>
        <w:t>. studenog</w:t>
      </w:r>
      <w:r w:rsidR="00D94D49">
        <w:rPr>
          <w:b/>
        </w:rPr>
        <w:t xml:space="preserve"> 2016.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E77B23" w:rsidR="00E77B23">
      <w:pPr>
        <w:ind w:hanging="720" w:left="720"/>
        <w:jc w:val="both"/>
      </w:pPr>
    </w:p>
    <w:p w:rsidRDefault="00E77B23" w:rsidP="00E77B23" w:rsidR="00E77B23">
      <w:pPr>
        <w:ind w:hanging="720" w:left="720"/>
        <w:jc w:val="both"/>
      </w:pPr>
    </w:p>
    <w:p w:rsidRDefault="00942231" w:rsidP="00942231" w:rsidR="00942231">
      <w:pPr>
        <w:jc w:val="both"/>
      </w:pPr>
      <w:r>
        <w:t>D N A :</w:t>
      </w:r>
    </w:p>
    <w:p w:rsidRDefault="00B075CD" w:rsidP="00B075CD" w:rsidR="00B075CD">
      <w:pPr>
        <w:pStyle w:val="Tijeloteksta"/>
        <w:numPr>
          <w:ilvl w:val="0"/>
          <w:numId w:val="21"/>
        </w:numPr>
        <w:spacing w:after="0"/>
      </w:pPr>
      <w:proofErr w:type="spellStart"/>
      <w:r>
        <w:t>priv</w:t>
      </w:r>
      <w:proofErr w:type="spellEnd"/>
      <w:r>
        <w:t>. st. upravitelj  Filip Babić dipl. oec. iz Osijeka, Trg bana Jelačića 18</w:t>
      </w:r>
    </w:p>
    <w:p w:rsidRDefault="00B075CD" w:rsidP="00B075CD" w:rsidR="00B075CD">
      <w:pPr>
        <w:pStyle w:val="Tijeloteksta"/>
        <w:numPr>
          <w:ilvl w:val="0"/>
          <w:numId w:val="21"/>
        </w:numPr>
        <w:spacing w:after="0"/>
      </w:pPr>
      <w:r>
        <w:t>FINA Osijek</w:t>
      </w:r>
    </w:p>
    <w:p w:rsidRDefault="00B075CD" w:rsidP="00B075CD" w:rsidR="00B075CD">
      <w:pPr>
        <w:pStyle w:val="Tijeloteksta"/>
        <w:numPr>
          <w:ilvl w:val="0"/>
          <w:numId w:val="21"/>
        </w:numPr>
        <w:spacing w:after="0"/>
      </w:pPr>
      <w:r>
        <w:t>dužnik</w:t>
      </w:r>
    </w:p>
    <w:p w:rsidRDefault="00B075CD" w:rsidP="00B075CD" w:rsidR="00B075CD">
      <w:pPr>
        <w:pStyle w:val="Tijeloteksta"/>
        <w:numPr>
          <w:ilvl w:val="0"/>
          <w:numId w:val="21"/>
        </w:numPr>
        <w:spacing w:after="0"/>
      </w:pPr>
      <w:r>
        <w:t>ŽDO Osijek</w:t>
      </w:r>
    </w:p>
    <w:p w:rsidRDefault="00B075CD" w:rsidP="00B075CD" w:rsidR="00B075CD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</w:t>
      </w:r>
    </w:p>
    <w:p w:rsidRDefault="00B075CD" w:rsidP="00B075CD" w:rsidR="00B075CD">
      <w:pPr>
        <w:pStyle w:val="Tijeloteksta"/>
        <w:numPr>
          <w:ilvl w:val="0"/>
          <w:numId w:val="21"/>
        </w:numPr>
        <w:spacing w:after="0"/>
      </w:pPr>
      <w:r>
        <w:t>R-22.2.</w:t>
      </w: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bookmarkStart w:name="_GoBack" w:id="0"/>
      <w:bookmarkEnd w:id="0"/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5531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55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55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5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5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5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55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55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5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5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5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A69ED2-B1CE-424B-A2BC-78D9B1CE40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146</properties:Words>
  <properties:Characters>661</properties:Characters>
  <properties:Lines>53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2016-11-29T13:30:00Z</cp:lastPrinted>
  <dcterms:modified xmlns:xsi="http://www.w3.org/2001/XMLSchema-instance" xsi:type="dcterms:W3CDTF">2016-11-29T13:31:00Z</dcterms:modified>
  <cp:revision>6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