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f222" w14:paraId="98af222" w:rsidRDefault="00FD3CC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3CC2" w:rsidP="00FD3CC2" w:rsidR="00FD3CC2">
      <w:pPr>
        <w:pStyle w:val="Bezproreda"/>
      </w:pPr>
      <w:r>
        <w:t xml:space="preserve">    </w:t>
      </w:r>
    </w:p>
    <w:p w:rsidRDefault="00FD3CC2" w:rsidP="00FD3CC2" w:rsidR="00FD3CC2">
      <w:pPr>
        <w:pStyle w:val="Bezproreda"/>
      </w:pPr>
    </w:p>
    <w:p w:rsidRDefault="00FD3CC2" w:rsidP="00FD3CC2" w:rsidR="00AE649C">
      <w:pPr>
        <w:pStyle w:val="Bezproreda"/>
      </w:pPr>
      <w:r>
        <w:t xml:space="preserve">     Republika Hrvatska</w:t>
      </w:r>
    </w:p>
    <w:p w:rsidRDefault="00FD3CC2" w:rsidP="00FD3CC2" w:rsidR="00FD3CC2">
      <w:pPr>
        <w:pStyle w:val="Bezproreda"/>
      </w:pPr>
      <w:r>
        <w:t>Trgovački sud u Bjelovaru</w:t>
      </w:r>
    </w:p>
    <w:p w:rsidRDefault="00FD3CC2" w:rsidP="00FD3CC2" w:rsidR="00FD3CC2">
      <w:pPr>
        <w:pStyle w:val="Bezproreda"/>
      </w:pPr>
      <w:r>
        <w:t>Bjelovar, dr. I. lebovića 42.</w:t>
      </w:r>
    </w:p>
    <w:p w:rsidRDefault="00FD3CC2" w:rsidP="00FD3CC2" w:rsidR="00FD3CC2">
      <w:pPr>
        <w:pStyle w:val="Bezproreda"/>
      </w:pPr>
    </w:p>
    <w:p w:rsidRDefault="00FD3CC2" w:rsidP="00FD3CC2" w:rsidR="00FD3CC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St-410/2019-2</w:t>
      </w:r>
    </w:p>
    <w:p w:rsidRDefault="00FD3CC2" w:rsidP="00FD3CC2" w:rsidR="00FD3CC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3CC2" w:rsidP="00FD3CC2" w:rsidR="00FD3CC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3CC2" w:rsidP="00FD3CC2" w:rsidR="00FD3CC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FD3CC2" w:rsidP="00FD3CC2" w:rsidR="00FD3CC2">
      <w:pPr>
        <w:pStyle w:val="Bezproreda"/>
        <w:jc w:val="center"/>
        <w:rPr>
          <w:noProof/>
        </w:rPr>
      </w:pPr>
    </w:p>
    <w:p w:rsidRDefault="00FD3CC2" w:rsidP="00FD3CC2" w:rsidR="00FD3CC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D3CC2" w:rsidP="00FD3CC2" w:rsidR="00FD3CC2">
      <w:pPr>
        <w:pStyle w:val="Bezproreda"/>
        <w:jc w:val="center"/>
        <w:rPr>
          <w:b/>
          <w:noProof/>
        </w:rPr>
      </w:pPr>
    </w:p>
    <w:p w:rsidRDefault="00FD3CC2" w:rsidP="00FD3CC2" w:rsidR="00FD3CC2">
      <w:pPr>
        <w:pStyle w:val="Bezproreda"/>
        <w:jc w:val="both"/>
        <w:rPr>
          <w:b/>
          <w:noProof/>
        </w:rPr>
      </w:pPr>
    </w:p>
    <w:p w:rsidRDefault="00FD3CC2" w:rsidP="00FD3CC2" w:rsidR="00FD3CC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MNK-MONT KRKLEC j.d.o.o. za graditeljstvo, trgovinu i usluge Pretkovec 8, OIB: 15841279315,  7. svibnja  </w:t>
      </w:r>
      <w:r>
        <w:rPr>
          <w:noProof/>
        </w:rPr>
        <w:t xml:space="preserve">2019. </w:t>
      </w:r>
    </w:p>
    <w:p w:rsidRDefault="00FD3CC2" w:rsidP="00FD3CC2" w:rsidR="00FD3CC2">
      <w:pPr>
        <w:pStyle w:val="Bezproreda"/>
        <w:jc w:val="both"/>
        <w:rPr>
          <w:noProof/>
        </w:rPr>
      </w:pPr>
    </w:p>
    <w:p w:rsidRDefault="00FD3CC2" w:rsidP="00FD3CC2" w:rsidR="00FD3CC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FD3CC2" w:rsidP="00FD3CC2" w:rsidR="00FD3CC2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FD3CC2" w:rsidP="00FD3CC2" w:rsidR="00FD3CC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MNK-MONT KRKLEC j.d.o.o. za graditeljstvo, trgovinu i usluge Pretkovec 8, OIB: 15841279315.</w:t>
      </w:r>
    </w:p>
    <w:p w:rsidRDefault="00FD3CC2" w:rsidP="00FD3CC2" w:rsidR="00FD3CC2">
      <w:pPr>
        <w:pStyle w:val="Bezproreda"/>
        <w:ind w:firstLine="708"/>
        <w:jc w:val="both"/>
      </w:pPr>
    </w:p>
    <w:p w:rsidRDefault="00FD3CC2" w:rsidP="00FD3CC2" w:rsidR="00FD3CC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jc w:val="center"/>
      </w:pPr>
      <w:r>
        <w:t>4. lipnja 2019. u 10,00 sati</w:t>
      </w:r>
    </w:p>
    <w:p w:rsidRDefault="00FD3CC2" w:rsidP="00FD3CC2" w:rsidR="00FD3CC2">
      <w:pPr>
        <w:pStyle w:val="Bezproreda"/>
        <w:jc w:val="both"/>
        <w:rPr>
          <w:b/>
        </w:rPr>
      </w:pPr>
    </w:p>
    <w:p w:rsidRDefault="00FD3CC2" w:rsidP="00FD3CC2" w:rsidR="00FD3CC2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jc w:val="both"/>
      </w:pPr>
      <w:r>
        <w:t xml:space="preserve">- Financijska agencija </w:t>
      </w:r>
    </w:p>
    <w:p w:rsidRDefault="00FD3CC2" w:rsidP="00FD3CC2" w:rsidR="00FD3CC2">
      <w:pPr>
        <w:pStyle w:val="Bezproreda"/>
        <w:jc w:val="both"/>
      </w:pPr>
      <w:r>
        <w:t>- zakonski zastupnik dužnika Mihajlo Krklec.</w:t>
      </w: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jc w:val="both"/>
      </w:pPr>
      <w:r>
        <w:t xml:space="preserve">3. Nalaže se zakonskom zastupniku dužnika Mihajlu Krklec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jc w:val="center"/>
      </w:pPr>
      <w:r>
        <w:t>Obrazloženje</w:t>
      </w:r>
    </w:p>
    <w:p w:rsidRDefault="00FD3CC2" w:rsidP="00FD3CC2" w:rsidR="00FD3CC2">
      <w:pPr>
        <w:pStyle w:val="Bezproreda"/>
        <w:jc w:val="center"/>
      </w:pPr>
    </w:p>
    <w:p w:rsidRDefault="00FD3CC2" w:rsidP="00FD3CC2" w:rsidR="00FD3CC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studenog 2018.  podnijela prijedlog za otvaranje stečajnog postupka nad dužnikom </w:t>
      </w:r>
      <w:r>
        <w:t xml:space="preserve">MNK-MONT KRKLEC j.d.o.o. za graditeljstvo, trgovinu i usluge Pretkovec 8, </w:t>
      </w:r>
      <w:r>
        <w:lastRenderedPageBreak/>
        <w:t xml:space="preserve">OIB: 15841279315. </w:t>
      </w:r>
      <w:r>
        <w:rPr>
          <w:noProof/>
        </w:rPr>
        <w:t>U</w:t>
      </w:r>
      <w:r>
        <w:t xml:space="preserve"> prijedlogu navodi da na dan 31. listopada 2018. dužnik u Očevidniku redoslijeda osnova za plaćanje ima evidentirane neizvršene osnove za plaćanje u neprekinutom razdoblju od 254 dana, u ukupnom iznosu od 58.413,34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31. listopada 2018. godine ima evidentirane neizvršene osnove za plaćanje u neprekinutom razdoblju od 120 dana i 1 zaposlenog.</w:t>
      </w: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FD3CC2" w:rsidP="00FD3CC2" w:rsidR="00FD3CC2">
      <w:pPr>
        <w:pStyle w:val="Bezproreda"/>
        <w:jc w:val="both"/>
        <w:rPr>
          <w:i/>
          <w:u w:val="single"/>
        </w:rPr>
      </w:pPr>
    </w:p>
    <w:p w:rsidRDefault="00FD3CC2" w:rsidP="00FD3CC2" w:rsidR="00FD3CC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 117. st.2. SZ, naloženo da sastavi i podnese sudu pisano izvješće o financijsko-gospodarskom stanju dužnika.</w:t>
      </w:r>
    </w:p>
    <w:p w:rsidRDefault="00FD3CC2" w:rsidP="00FD3CC2" w:rsidR="00FD3CC2">
      <w:pPr>
        <w:pStyle w:val="Bezproreda"/>
        <w:jc w:val="both"/>
      </w:pPr>
    </w:p>
    <w:p w:rsidRDefault="00FD3CC2" w:rsidP="00FD3CC2" w:rsidR="00FD3CC2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2019.</w:t>
      </w:r>
    </w:p>
    <w:p w:rsidRDefault="00FD3CC2" w:rsidP="00FD3CC2" w:rsidR="00FD3CC2">
      <w:pPr>
        <w:pStyle w:val="Bezproreda"/>
        <w:jc w:val="both"/>
        <w:rPr>
          <w:noProof/>
        </w:rPr>
      </w:pPr>
    </w:p>
    <w:p w:rsidRDefault="00FD3CC2" w:rsidP="00FD3CC2" w:rsidR="00FD3CC2">
      <w:pPr>
        <w:pStyle w:val="Bezproreda"/>
        <w:jc w:val="center"/>
      </w:pPr>
      <w:r>
        <w:t>S u d a c</w:t>
      </w:r>
    </w:p>
    <w:p w:rsidRDefault="00FD3CC2" w:rsidP="00FD3CC2" w:rsidR="00FD3CC2">
      <w:pPr>
        <w:pStyle w:val="Bezproreda"/>
        <w:jc w:val="center"/>
      </w:pPr>
      <w:r>
        <w:t>Branka Pleskalt v.r.</w:t>
      </w:r>
    </w:p>
    <w:p w:rsidRDefault="00FD3CC2" w:rsidP="00FD3CC2" w:rsidR="00FD3CC2">
      <w:pPr>
        <w:pStyle w:val="Bezproreda"/>
        <w:jc w:val="center"/>
      </w:pPr>
    </w:p>
    <w:p w:rsidRDefault="00FD3CC2" w:rsidP="00FD3CC2" w:rsidR="00FD3CC2">
      <w:pPr>
        <w:pStyle w:val="Bezproreda"/>
        <w:jc w:val="center"/>
      </w:pPr>
      <w:r>
        <w:t>Za točnost otpravka-ovlašteni službenik</w:t>
      </w:r>
    </w:p>
    <w:p w:rsidRDefault="00FD3CC2" w:rsidP="00FD3CC2" w:rsidR="00FD3CC2">
      <w:pPr>
        <w:pStyle w:val="Bezproreda"/>
        <w:jc w:val="center"/>
      </w:pPr>
      <w:r>
        <w:t>Vesna Dragišić</w:t>
      </w:r>
    </w:p>
    <w:p w:rsidRDefault="00FD3CC2" w:rsidP="00FD3CC2" w:rsidR="00FD3CC2">
      <w:pPr>
        <w:pStyle w:val="Bezproreda"/>
      </w:pPr>
    </w:p>
    <w:p w:rsidRDefault="00FD3CC2" w:rsidP="00FD3CC2" w:rsidR="00FD3CC2">
      <w:pPr>
        <w:pStyle w:val="Bezproreda"/>
        <w:jc w:val="both"/>
      </w:pPr>
      <w:r>
        <w:t xml:space="preserve">  </w:t>
      </w:r>
    </w:p>
    <w:p w:rsidRDefault="00FD3CC2" w:rsidP="00FD3CC2" w:rsidR="00FD3CC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FD3CC2" w:rsidP="00FD3CC2" w:rsidR="00FD3CC2">
      <w:pPr>
        <w:pStyle w:val="Bezproreda"/>
      </w:pPr>
    </w:p>
    <w:p w:rsidRDefault="00FD3CC2" w:rsidP="00FD3CC2" w:rsidR="00FD3CC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D3CC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0464155"/>
      <w:docPartObj>
        <w:docPartGallery w:val="Page Numbers (Top of Page)"/>
        <w:docPartUnique/>
      </w:docPartObj>
    </w:sdtPr>
    <w:sdtEndPr/>
    <w:sdtContent>
      <w:p w:rsidRDefault="00FD3CC2" w:rsidR="00FD3C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95B">
          <w:t>2</w:t>
        </w:r>
        <w:r>
          <w:fldChar w:fldCharType="end"/>
        </w:r>
      </w:p>
    </w:sdtContent>
  </w:sdt>
  <w:p w:rsidRDefault="00FD3CC2" w:rsidR="008333A9">
    <w:pPr>
      <w:pStyle w:val="Zaglavlje"/>
    </w:pPr>
    <w:r>
      <w:t>Poslovni broj: 1 St-410/2019-2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95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3CC2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3CC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3CC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895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St-410/2019-2</izvorni_sadrzaj>
    <derivirana_varijabla naziv="DomainObject.Oznaka_1">St-410/2019-2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St-410/2019</izvorni_sadrzaj>
    <derivirana_varijabla naziv="DomainObject.Predmet.OznakaBroj_1">St-410/2019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MNK-MONT KRKLEC jednostavno društvo s ograničenom odgovornošću za graditeljstvo, trgovinu i usluge</izvorni_sadrzaj>
    <derivirana_varijabla naziv="DomainObject.Predmet.ProtustrankaFormated_1">  MNK-MONT KRKLEC jednostavno društvo s ograničenom odgovornošću za graditeljstvo, trgovinu i usluge</derivirana_varijabla>
  </DomainObject.Predmet.ProtustrankaFormated>
  <DomainObject.Predmet.ProtustrankaFormatedOIB>
    <izvorni_sadrzaj>  MNK-MONT KRKLEC jednostavno društvo s ograničenom odgovornošću za graditeljstvo, trgovinu i usluge, OIB 15841279315</izvorni_sadrzaj>
    <derivirana_varijabla naziv="DomainObject.Predmet.ProtustrankaFormatedOIB_1">  MNK-MONT KRKLEC jednostavno društvo s ograničenom odgovornošću za graditeljstvo, trgovinu i usluge, OIB 15841279315</derivirana_varijabla>
  </DomainObject.Predmet.ProtustrankaFormatedOIB>
  <DomainObject.Predmet.ProtustrankaFormatedWithAdress>
    <izvorni_sadrzaj> MNK-MONT KRKLEC jednostavno društvo s ograničenom odgovornošću za graditeljstvo, trgovinu i usluge, Pretkovec 8, 49000 Pretkovec</izvorni_sadrzaj>
    <derivirana_varijabla naziv="DomainObject.Predmet.ProtustrankaFormatedWithAdress_1"> MNK-MONT KRKLEC jednostavno društvo s ograničenom odgovornošću za graditeljstvo, trgovinu i usluge, Pretkovec 8, 49000 Pretkovec</derivirana_varijabla>
  </DomainObject.Predmet.ProtustrankaFormatedWithAdress>
  <DomainObject.Predmet.ProtustrankaFormatedWithAdressOIB>
    <izvorni_sadrzaj> MNK-MONT KRKLEC jednostavno društvo s ograničenom odgovornošću za graditeljstvo, trgovinu i usluge, OIB 15841279315, Pretkovec 8, 49000 Pretkovec</izvorni_sadrzaj>
    <derivirana_varijabla naziv="DomainObject.Predmet.ProtustrankaFormatedWithAdressOIB_1"> MNK-MONT KRKLEC jednostavno društvo s ograničenom odgovornošću za graditeljstvo, trgovinu i usluge, OIB 15841279315, Pretkovec 8, 49000 Pretkovec</derivirana_varijabla>
  </DomainObject.Predmet.ProtustrankaFormatedWithAdressOIB>
  <DomainObject.Predmet.ProtustrankaWithAdress>
    <izvorni_sadrzaj>MNK-MONT KRKLEC jednostavno društvo s ograničenom odgovornošću za graditeljstvo, trgovinu i usluge Pretkovec 8, 49000 Pretkovec</izvorni_sadrzaj>
    <derivirana_varijabla naziv="DomainObject.Predmet.ProtustrankaWithAdress_1">MNK-MONT KRKLEC jednostavno društvo s ograničenom odgovornošću za graditeljstvo, trgovinu i usluge Pretkovec 8, 49000 Pretkovec</derivirana_varijabla>
  </DomainObject.Predmet.ProtustrankaWithAdress>
  <DomainObject.Predmet.ProtustrankaWithAdressOIB>
    <izvorni_sadrzaj>MNK-MONT KRKLEC jednostavno društvo s ograničenom odgovornošću za graditeljstvo, trgovinu i usluge, OIB 15841279315, Pretkovec 8, 49000 Pretkovec</izvorni_sadrzaj>
    <derivirana_varijabla naziv="DomainObject.Predmet.ProtustrankaWithAdressOIB_1">MNK-MONT KRKLEC jednostavno društvo s ograničenom odgovornošću za graditeljstvo, trgovinu i usluge, OIB 15841279315, Pretkovec 8, 49000 Pretkovec</derivirana_varijabla>
  </DomainObject.Predmet.ProtustrankaWithAdressOIB>
  <DomainObject.Predmet.ProtustrankaNazivFormated>
    <izvorni_sadrzaj>MNK-MONT KRKLEC jednostavno društvo s ograničenom odgovornošću za graditeljstvo, trgovinu i usluge</izvorni_sadrzaj>
    <derivirana_varijabla naziv="DomainObject.Predmet.ProtustrankaNazivFormated_1">MNK-MONT KRKLEC jednostavno društvo s ograničenom odgovornošću za graditeljstvo, trgovinu i usluge</derivirana_varijabla>
  </DomainObject.Predmet.ProtustrankaNazivFormated>
  <DomainObject.Predmet.ProtustrankaNazivFormatedOIB>
    <izvorni_sadrzaj>MNK-MONT KRKLEC jednostavno društvo s ograničenom odgovornošću za graditeljstvo, trgovinu i usluge, OIB 15841279315</izvorni_sadrzaj>
    <derivirana_varijabla naziv="DomainObject.Predmet.ProtustrankaNazivFormatedOIB_1">MNK-MONT KRKLEC jednostavno društvo s ograničenom odgovornošću za graditeljstvo, trgovinu i usluge, OIB 15841279315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MNK-MONT KRKLEC jednostavno društvo s ograničenom odgovornošću za graditeljstvo, trgovinu i usluge</item>
    </izvorni_sadrzaj>
    <derivirana_varijabla naziv="DomainObject.Predmet.ProtuStrankaListFormated_1">
      <item>MNK-MONT KRKLEC jednostavno društvo s ograničenom odgovornošću za graditeljstvo, trgovinu i usluge</item>
    </derivirana_varijabla>
  </DomainObject.Predmet.ProtuStrankaListFormated>
  <DomainObject.Predmet.ProtuStrankaListFormatedOIB>
    <izvorni_sadrzaj>
      <item>MNK-MONT KRKLEC jednostavno društvo s ograničenom odgovornošću za graditeljstvo, trgovinu i usluge, OIB 15841279315</item>
    </izvorni_sadrzaj>
    <derivirana_varijabla naziv="DomainObject.Predmet.ProtuStrankaListFormatedOIB_1">
      <item>MNK-MONT KRKLEC jednostavno društvo s ograničenom odgovornošću za graditeljstvo, trgovinu i usluge, OIB 15841279315</item>
    </derivirana_varijabla>
  </DomainObject.Predmet.ProtuStrankaListFormatedOIB>
  <DomainObject.Predmet.ProtuStrankaListFormatedWithAdress>
    <izvorni_sadrzaj>
      <item>MNK-MONT KRKLEC jednostavno društvo s ograničenom odgovornošću za graditeljstvo, trgovinu i usluge, Pretkovec 8, 49000 Pretkovec</item>
    </izvorni_sadrzaj>
    <derivirana_varijabla naziv="DomainObject.Predmet.ProtuStrankaListFormatedWithAdress_1">
      <item>MNK-MONT KRKLEC jednostavno društvo s ograničenom odgovornošću za graditeljstvo, trgovinu i usluge, Pretkovec 8, 49000 Pretkovec</item>
    </derivirana_varijabla>
  </DomainObject.Predmet.ProtuStrankaListFormatedWithAdress>
  <DomainObject.Predmet.ProtuStrankaListFormatedWithAdressOIB>
    <izvorni_sadrzaj>
      <item>MNK-MONT KRKLEC jednostavno društvo s ograničenom odgovornošću za graditeljstvo, trgovinu i usluge, OIB 15841279315, Pretkovec 8, 49000 Pretkovec</item>
    </izvorni_sadrzaj>
    <derivirana_varijabla naziv="DomainObject.Predmet.ProtuStrankaListFormatedWithAdressOIB_1">
      <item>MNK-MONT KRKLEC jednostavno društvo s ograničenom odgovornošću za graditeljstvo, trgovinu i usluge, OIB 15841279315, Pretkovec 8, 49000 Pretkovec</item>
    </derivirana_varijabla>
  </DomainObject.Predmet.ProtuStrankaListFormatedWithAdressOIB>
  <DomainObject.Predmet.ProtuStrankaListNazivFormated>
    <izvorni_sadrzaj>
      <item>MNK-MONT KRKLEC jednostavno društvo s ograničenom odgovornošću za graditeljstvo, trgovinu i usluge</item>
    </izvorni_sadrzaj>
    <derivirana_varijabla naziv="DomainObject.Predmet.ProtuStrankaListNazivFormated_1">
      <item>MNK-MONT KRKLEC jednostavno društvo s ograničenom odgovornošću za graditeljstvo, trgovinu i usluge</item>
    </derivirana_varijabla>
  </DomainObject.Predmet.ProtuStrankaListNazivFormated>
  <DomainObject.Predmet.ProtuStrankaListNazivFormatedOIB>
    <izvorni_sadrzaj>
      <item>MNK-MONT KRKLEC jednostavno društvo s ograničenom odgovornošću za graditeljstvo, trgovinu i usluge, OIB 15841279315</item>
    </izvorni_sadrzaj>
    <derivirana_varijabla naziv="DomainObject.Predmet.ProtuStrankaListNazivFormatedOIB_1">
      <item>MNK-MONT KRKLEC jednostavno društvo s ograničenom odgovornošću za graditeljstvo, trgovinu i usluge, OIB 15841279315</item>
    </derivirana_varijabla>
  </DomainObject.Predmet.ProtuStrankaListNazivFormatedOIB>
  <DomainObject.Predmet.OstaliListFormated>
    <izvorni_sadrzaj>
      <item>Mihajlo Krklec</item>
    </izvorni_sadrzaj>
    <derivirana_varijabla naziv="DomainObject.Predmet.OstaliListFormated_1">
      <item>Mihajlo Krklec</item>
    </derivirana_varijabla>
  </DomainObject.Predmet.OstaliListFormated>
  <DomainObject.Predmet.OstaliListFormatedOIB>
    <izvorni_sadrzaj>
      <item>Mihajlo Krklec, OIB 91940850417</item>
    </izvorni_sadrzaj>
    <derivirana_varijabla naziv="DomainObject.Predmet.OstaliListFormatedOIB_1">
      <item>Mihajlo Krklec, OIB 91940850417</item>
    </derivirana_varijabla>
  </DomainObject.Predmet.OstaliListFormatedOIB>
  <DomainObject.Predmet.OstaliListFormatedWithAdress>
    <izvorni_sadrzaj>
      <item>Mihajlo Krklec, Pretkovec 8., 49000 Pretkovec</item>
    </izvorni_sadrzaj>
    <derivirana_varijabla naziv="DomainObject.Predmet.OstaliListFormatedWithAdress_1">
      <item>Mihajlo Krklec, Pretkovec 8., 49000 Pretkovec</item>
    </derivirana_varijabla>
  </DomainObject.Predmet.OstaliListFormatedWithAdress>
  <DomainObject.Predmet.OstaliListFormatedWithAdressOIB>
    <izvorni_sadrzaj>
      <item>Mihajlo Krklec, OIB 91940850417, Pretkovec 8., 49000 Pretkovec</item>
    </izvorni_sadrzaj>
    <derivirana_varijabla naziv="DomainObject.Predmet.OstaliListFormatedWithAdressOIB_1">
      <item>Mihajlo Krklec, OIB 91940850417, Pretkovec 8., 49000 Pretkovec</item>
    </derivirana_varijabla>
  </DomainObject.Predmet.OstaliListFormatedWithAdressOIB>
  <DomainObject.Predmet.OstaliListNazivFormated>
    <izvorni_sadrzaj>
      <item>Mihajlo Krklec</item>
    </izvorni_sadrzaj>
    <derivirana_varijabla naziv="DomainObject.Predmet.OstaliListNazivFormated_1">
      <item>Mihajlo Krklec</item>
    </derivirana_varijabla>
  </DomainObject.Predmet.OstaliListNazivFormated>
  <DomainObject.Predmet.OstaliListNazivFormatedOIB>
    <izvorni_sadrzaj>
      <item>Mihajlo Krklec, OIB 91940850417</item>
    </izvorni_sadrzaj>
    <derivirana_varijabla naziv="DomainObject.Predmet.OstaliListNazivFormatedOIB_1">
      <item>Mihajlo Krklec, OIB 91940850417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St-410/2019-2</izvorni_sadrzaj>
    <derivirana_varijabla naziv="DomainObject.PoslovniBrojDokumenta_1">St-410/2019-2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MNK-MONT KRKLEC jednostavno društvo s ograničenom odgovornošću za graditeljstvo, trgovinu i usluge</izvorni_sadrzaj>
    <derivirana_varijabla naziv="DomainObject.Predmet.ProtustrankaIDrugi_1">MNK-MONT KRKLEC jednostavno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MNK-MONT KRKLEC jednostavno društvo s ograničenom odgovornošću za graditeljstvo, trgovinu i usluge, OIB 15841279315, Pretkovec 8, 49000 Pretkovec</izvorni_sadrzaj>
    <derivirana_varijabla naziv="DomainObject.Predmet.ProtustrankaIDrugiAdressOIB_1">MNK-MONT KRKLEC jednostavno društvo s ograničenom odgovornošću za graditeljstvo, trgovinu i usluge, OIB 15841279315, Pretkovec 8, 49000 Pretkovec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MNK-MONT KRKLEC jednostavno društvo s ograničenom odgovornošću za graditeljstvo, trgovinu i usluge</item>
      <item>FINA Regionalni centar Zagreb</item>
      <item>Mihajlo Krklec</item>
    </izvorni_sadrzaj>
    <derivirana_varijabla naziv="DomainObject.Predmet.SudioniciListNaziv_1">
      <item>MNK-MONT KRKLEC jednostavno društvo s ograničenom odgovornošću za graditeljstvo, trgovinu i usluge</item>
      <item>FINA Regionalni centar Zagreb</item>
      <item>Mihajlo Krklec</item>
    </derivirana_varijabla>
  </DomainObject.Predmet.SudioniciListNaziv>
  <DomainObject.Predmet.SudioniciListAdressOIB>
    <izvorni_sadrzaj>
      <item>MNK-MONT KRKLEC jednostavno društvo s ograničenom odgovornošću za graditeljstvo, trgovinu i usluge, OIB 15841279315, Pretkovec 8,49000 Pretkovec</item>
      <item>FINA Regionalni centar Zagreb, OIB 85821130368, Trg svibanjskih žrtava 1995. 1,10000 Zagreb</item>
      <item>Mihajlo Krklec, OIB 91940850417, Pretkovec 8.,49000 Pretkovec</item>
    </izvorni_sadrzaj>
    <derivirana_varijabla naziv="DomainObject.Predmet.SudioniciListAdressOIB_1">
      <item>MNK-MONT KRKLEC jednostavno društvo s ograničenom odgovornošću za graditeljstvo, trgovinu i usluge, OIB 15841279315, Pretkovec 8,49000 Pretkovec</item>
      <item>FINA Regionalni centar Zagreb, OIB 85821130368, Trg svibanjskih žrtava 1995. 1,10000 Zagreb</item>
      <item>Mihajlo Krklec, OIB 91940850417, Pretkovec 8.,49000 Pretkovec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DCD2C-D7F9-4781-A260-278932F4B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2956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2019-05-07T11:30:00Z</cp:lastPrinted>
  <dcterms:modified xmlns:xsi="http://www.w3.org/2001/XMLSchema-instance" xsi:type="dcterms:W3CDTF">2019-05-07T11:31:00Z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St-410/2019-2 / Odluka - Rješenje - određeno ročište radi izjašnjenja o prijedlogu za otvaranje stečajnog postupka (odluka_St-410_2019-2.docx)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