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bd1ee" w14:paraId="32bd1ee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="002D5A5F">
        <w:rPr>
          <w:rFonts w:hAnsi="Times New Roman" w:ascii="Times New Roman"/>
          <w:b/>
        </w:rPr>
        <w:t xml:space="preserve">      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E15D0" w:rsidP="003E15D0" w:rsidR="00BA4663">
      <w:pPr>
        <w:jc w:val="center"/>
        <w:rPr>
          <w:rFonts w:hAnsi="Times New Roman" w:ascii="Times New Roman"/>
          <w:szCs w:val="24"/>
          <w:lang w:val="hr-HR"/>
        </w:rPr>
      </w:pPr>
      <w:r w:rsidRPr="003E15D0">
        <w:rPr>
          <w:rFonts w:hAnsi="Times New Roman" w:ascii="Times New Roman"/>
          <w:szCs w:val="24"/>
          <w:lang w:val="hr-HR"/>
        </w:rPr>
        <w:t>Z A K L J U Č A K</w:t>
      </w:r>
    </w:p>
    <w:p w:rsidRDefault="003E15D0" w:rsidP="003E15D0" w:rsidR="003E15D0" w:rsidRPr="00BA4663">
      <w:pPr>
        <w:jc w:val="center"/>
        <w:rPr>
          <w:rFonts w:hAnsi="Times New Roman" w:ascii="Times New Roman"/>
          <w:szCs w:val="24"/>
          <w:lang w:val="hr-HR"/>
        </w:rPr>
      </w:pPr>
    </w:p>
    <w:p w:rsidRDefault="004E3979" w:rsidP="004A5ABE" w:rsidR="004A5ABE">
      <w:pPr>
        <w:jc w:val="both"/>
        <w:rPr>
          <w:rFonts w:hAnsi="Times New Roman" w:ascii="Times New Roman"/>
          <w:szCs w:val="24"/>
          <w:lang w:val="hr-HR"/>
        </w:rPr>
      </w:pPr>
      <w:r w:rsidRPr="004E3979">
        <w:rPr>
          <w:rFonts w:hAnsi="Times New Roman" w:ascii="Times New Roman"/>
          <w:szCs w:val="24"/>
          <w:lang w:val="hr-HR"/>
        </w:rPr>
        <w:t>Trgovački sud u Zagrebu, po sucu Nikoli Ribariću, u stečajnom predmetu nad dužnikom G.F. NEKRETNINE d.o.o.</w:t>
      </w:r>
      <w:r>
        <w:rPr>
          <w:rFonts w:hAnsi="Times New Roman" w:ascii="Times New Roman"/>
          <w:szCs w:val="24"/>
          <w:lang w:val="hr-HR"/>
        </w:rPr>
        <w:t xml:space="preserve"> u stečaju</w:t>
      </w:r>
      <w:r w:rsidRPr="004E3979">
        <w:rPr>
          <w:rFonts w:hAnsi="Times New Roman" w:ascii="Times New Roman"/>
          <w:szCs w:val="24"/>
          <w:lang w:val="hr-HR"/>
        </w:rPr>
        <w:t xml:space="preserve">, Zagrebačka 17, Velika </w:t>
      </w:r>
      <w:r>
        <w:rPr>
          <w:rFonts w:hAnsi="Times New Roman" w:ascii="Times New Roman"/>
          <w:szCs w:val="24"/>
          <w:lang w:val="hr-HR"/>
        </w:rPr>
        <w:t>Gorica, OIB: 55672363398, dana 24</w:t>
      </w:r>
      <w:r w:rsidRPr="004E3979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kolovoza</w:t>
      </w:r>
      <w:r w:rsidRPr="004E3979">
        <w:rPr>
          <w:rFonts w:hAnsi="Times New Roman" w:ascii="Times New Roman"/>
          <w:szCs w:val="24"/>
          <w:lang w:val="hr-HR"/>
        </w:rPr>
        <w:t xml:space="preserve"> 2</w:t>
      </w:r>
      <w:r>
        <w:rPr>
          <w:rFonts w:hAnsi="Times New Roman" w:ascii="Times New Roman"/>
          <w:szCs w:val="24"/>
          <w:lang w:val="hr-HR"/>
        </w:rPr>
        <w:t>018</w:t>
      </w:r>
      <w:r w:rsidRPr="004E3979">
        <w:rPr>
          <w:rFonts w:hAnsi="Times New Roman" w:ascii="Times New Roman"/>
          <w:szCs w:val="24"/>
          <w:lang w:val="hr-HR"/>
        </w:rPr>
        <w:t>.,</w:t>
      </w:r>
    </w:p>
    <w:p w:rsidRDefault="004A5ABE" w:rsidP="00BA4663" w:rsidR="004A5ABE">
      <w:pPr>
        <w:jc w:val="center"/>
        <w:rPr>
          <w:rFonts w:hAnsi="Times New Roman" w:ascii="Times New Roman"/>
          <w:szCs w:val="24"/>
          <w:lang w:val="hr-HR"/>
        </w:rPr>
      </w:pPr>
    </w:p>
    <w:p w:rsidRDefault="003E15D0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3E15D0">
        <w:rPr>
          <w:rFonts w:hAnsi="Times New Roman" w:ascii="Times New Roman"/>
          <w:szCs w:val="24"/>
          <w:lang w:val="hr-HR"/>
        </w:rPr>
        <w:t>z a k l j u č i o  j e</w:t>
      </w:r>
    </w:p>
    <w:p w:rsidRDefault="003E15D0" w:rsidP="00997BA9" w:rsidR="003E15D0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C901E6" w:rsidP="00C901E6" w:rsidR="00C901E6" w:rsidRPr="00C901E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901E6" w:rsidP="00C901E6" w:rsidR="00C901E6" w:rsidRPr="00C901E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901E6">
        <w:rPr>
          <w:rFonts w:hAnsi="Times New Roman" w:ascii="Times New Roman"/>
          <w:szCs w:val="24"/>
          <w:lang w:val="hr-HR"/>
        </w:rPr>
        <w:t>I</w:t>
      </w:r>
      <w:r w:rsidRPr="00C901E6">
        <w:rPr>
          <w:rFonts w:hAnsi="Times New Roman" w:ascii="Times New Roman"/>
          <w:szCs w:val="24"/>
          <w:lang w:val="hr-HR"/>
        </w:rPr>
        <w:tab/>
        <w:t>Ročište vjerovnika na kojem će se ispitati prijavljene tražbine (opće ispitno ročište) zakazano za dan 1</w:t>
      </w:r>
      <w:r w:rsidR="001B42C3">
        <w:rPr>
          <w:rFonts w:hAnsi="Times New Roman" w:ascii="Times New Roman"/>
          <w:szCs w:val="24"/>
          <w:lang w:val="hr-HR"/>
        </w:rPr>
        <w:t>1</w:t>
      </w:r>
      <w:r w:rsidRPr="00C901E6">
        <w:rPr>
          <w:rFonts w:hAnsi="Times New Roman" w:ascii="Times New Roman"/>
          <w:szCs w:val="24"/>
          <w:lang w:val="hr-HR"/>
        </w:rPr>
        <w:t>.</w:t>
      </w:r>
      <w:r w:rsidR="001B42C3">
        <w:rPr>
          <w:rFonts w:hAnsi="Times New Roman" w:ascii="Times New Roman"/>
          <w:szCs w:val="24"/>
          <w:lang w:val="hr-HR"/>
        </w:rPr>
        <w:t xml:space="preserve"> rujna</w:t>
      </w:r>
      <w:r w:rsidRPr="00C901E6">
        <w:rPr>
          <w:rFonts w:hAnsi="Times New Roman" w:ascii="Times New Roman"/>
          <w:szCs w:val="24"/>
          <w:lang w:val="hr-HR"/>
        </w:rPr>
        <w:t xml:space="preserve"> 2018. godine u </w:t>
      </w:r>
      <w:r w:rsidR="001B42C3">
        <w:rPr>
          <w:rFonts w:hAnsi="Times New Roman" w:ascii="Times New Roman"/>
          <w:szCs w:val="24"/>
          <w:lang w:val="hr-HR"/>
        </w:rPr>
        <w:t>1</w:t>
      </w:r>
      <w:r w:rsidR="00CB2E2A">
        <w:rPr>
          <w:rFonts w:hAnsi="Times New Roman" w:ascii="Times New Roman"/>
          <w:szCs w:val="24"/>
          <w:lang w:val="hr-HR"/>
        </w:rPr>
        <w:t>0</w:t>
      </w:r>
      <w:r w:rsidR="001B42C3">
        <w:rPr>
          <w:rFonts w:hAnsi="Times New Roman" w:ascii="Times New Roman"/>
          <w:szCs w:val="24"/>
          <w:lang w:val="hr-HR"/>
        </w:rPr>
        <w:t>,00</w:t>
      </w:r>
      <w:r w:rsidRPr="00C901E6">
        <w:rPr>
          <w:rFonts w:hAnsi="Times New Roman" w:ascii="Times New Roman"/>
          <w:szCs w:val="24"/>
          <w:lang w:val="hr-HR"/>
        </w:rPr>
        <w:t xml:space="preserve"> sati, u prostorijama Trgovačkog suda u Zagrebu, Zagreb, Petrinjska 8, soba 96, II kat ulične zgrade,</w:t>
      </w:r>
    </w:p>
    <w:p w:rsidRDefault="00C901E6" w:rsidP="00C901E6" w:rsidR="00C901E6" w:rsidRPr="00C901E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901E6" w:rsidP="00C901E6" w:rsidR="00C901E6" w:rsidRPr="00C901E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901E6">
        <w:rPr>
          <w:rFonts w:hAnsi="Times New Roman" w:ascii="Times New Roman"/>
          <w:szCs w:val="24"/>
          <w:lang w:val="hr-HR"/>
        </w:rPr>
        <w:t xml:space="preserve"> </w:t>
      </w:r>
      <w:r w:rsidR="001B42C3">
        <w:rPr>
          <w:rFonts w:hAnsi="Times New Roman" w:ascii="Times New Roman"/>
          <w:szCs w:val="24"/>
          <w:lang w:val="hr-HR"/>
        </w:rPr>
        <w:t>neće se održati</w:t>
      </w:r>
    </w:p>
    <w:p w:rsidRDefault="00C901E6" w:rsidP="00C901E6" w:rsidR="00C901E6" w:rsidRPr="00C901E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901E6" w:rsidP="00C901E6" w:rsidR="00C901E6" w:rsidRPr="00C901E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901E6">
        <w:rPr>
          <w:rFonts w:hAnsi="Times New Roman" w:ascii="Times New Roman"/>
          <w:szCs w:val="24"/>
          <w:lang w:val="hr-HR"/>
        </w:rPr>
        <w:tab/>
      </w:r>
    </w:p>
    <w:p w:rsidRDefault="00C901E6" w:rsidP="00C901E6" w:rsidR="00C901E6" w:rsidRPr="00C901E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901E6">
        <w:rPr>
          <w:rFonts w:hAnsi="Times New Roman" w:ascii="Times New Roman"/>
          <w:szCs w:val="24"/>
          <w:lang w:val="hr-HR"/>
        </w:rPr>
        <w:t>II</w:t>
      </w:r>
      <w:r w:rsidRPr="00C901E6">
        <w:rPr>
          <w:rFonts w:hAnsi="Times New Roman" w:ascii="Times New Roman"/>
          <w:szCs w:val="24"/>
          <w:lang w:val="hr-HR"/>
        </w:rPr>
        <w:tab/>
        <w:t>Ročište vjerovnika na kojem će se na temelju izvješća stečajnog upravitelja odlučivati o daljnjem tijeku postupka (izvještajno ročište) zakazano za dan 1</w:t>
      </w:r>
      <w:r w:rsidR="001B42C3">
        <w:rPr>
          <w:rFonts w:hAnsi="Times New Roman" w:ascii="Times New Roman"/>
          <w:szCs w:val="24"/>
          <w:lang w:val="hr-HR"/>
        </w:rPr>
        <w:t>1. rujna 2018. godine u 1</w:t>
      </w:r>
      <w:r w:rsidR="00CB2E2A">
        <w:rPr>
          <w:rFonts w:hAnsi="Times New Roman" w:ascii="Times New Roman"/>
          <w:szCs w:val="24"/>
          <w:lang w:val="hr-HR"/>
        </w:rPr>
        <w:t>0</w:t>
      </w:r>
      <w:r w:rsidR="001B42C3">
        <w:rPr>
          <w:rFonts w:hAnsi="Times New Roman" w:ascii="Times New Roman"/>
          <w:szCs w:val="24"/>
          <w:lang w:val="hr-HR"/>
        </w:rPr>
        <w:t>,20</w:t>
      </w:r>
      <w:r w:rsidRPr="00C901E6">
        <w:rPr>
          <w:rFonts w:hAnsi="Times New Roman" w:ascii="Times New Roman"/>
          <w:szCs w:val="24"/>
          <w:lang w:val="hr-HR"/>
        </w:rPr>
        <w:t xml:space="preserve"> sati, u prostorijama Trgovačkog suda u Zagrebu, Zagreb, Petrinjska 8, soba 96, održati će se </w:t>
      </w:r>
    </w:p>
    <w:p w:rsidRDefault="00C901E6" w:rsidP="00C901E6" w:rsidR="00C901E6" w:rsidRPr="00C901E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B42C3" w:rsidP="001B42C3" w:rsidR="001B42C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neće se održati</w:t>
      </w:r>
    </w:p>
    <w:p w:rsidRDefault="001B42C3" w:rsidP="001B42C3" w:rsidR="001B42C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B42C3" w:rsidP="001B42C3" w:rsidR="001B42C3" w:rsidRPr="00C901E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Ročišta navedena u točkama I i II izreke sud će zakazati pisanim putem </w:t>
      </w:r>
    </w:p>
    <w:p w:rsidRDefault="001B42C3" w:rsidP="001B42C3" w:rsidR="001B42C3" w:rsidRPr="00C901E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41A59" w:rsidP="00641A59" w:rsidR="00641A5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1B42C3">
        <w:rPr>
          <w:rFonts w:hAnsi="Times New Roman" w:ascii="Times New Roman"/>
          <w:lang w:val="hr-HR"/>
        </w:rPr>
        <w:t>24</w:t>
      </w:r>
      <w:r w:rsidR="00937E6F" w:rsidRPr="00A15EE7">
        <w:rPr>
          <w:rFonts w:hAnsi="Times New Roman" w:ascii="Times New Roman"/>
          <w:lang w:val="hr-HR"/>
        </w:rPr>
        <w:t>.</w:t>
      </w:r>
      <w:r w:rsidR="001B42C3">
        <w:rPr>
          <w:rFonts w:hAnsi="Times New Roman" w:ascii="Times New Roman"/>
          <w:lang w:val="hr-HR"/>
        </w:rPr>
        <w:t xml:space="preserve"> kolovoza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1114B7">
        <w:rPr>
          <w:rFonts w:hAnsi="Times New Roman" w:ascii="Times New Roman"/>
          <w:lang w:val="hr-HR"/>
        </w:rPr>
        <w:t>8.</w:t>
      </w:r>
      <w:r w:rsidRPr="00A15EE7">
        <w:rPr>
          <w:rFonts w:hAnsi="Times New Roman" w:ascii="Times New Roman"/>
          <w:lang w:val="hr-HR"/>
        </w:rPr>
        <w:t xml:space="preserve"> godine</w:t>
      </w:r>
    </w:p>
    <w:p w:rsidRDefault="002D5A5F" w:rsidP="00E91121" w:rsidR="002D5A5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D5A5F" w:rsidP="00E91121" w:rsidR="002D5A5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05F41" w:rsidP="00E91121" w:rsidR="00005F4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05F41" w:rsidP="00E91121" w:rsidR="00005F4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05F41" w:rsidP="00E91121" w:rsidR="00005F4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05F41" w:rsidP="00E91121" w:rsidR="00005F4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05F41" w:rsidP="00E91121" w:rsidR="00005F4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C364A" w:rsidP="00E91121" w:rsidR="000C364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C364A" w:rsidP="00E91121" w:rsidR="000C364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1114B7" w:rsidR="004554ED">
      <w:pPr>
        <w:jc w:val="both"/>
        <w:rPr>
          <w:rFonts w:hAnsi="Times New Roman" w:ascii="Times New Roman"/>
          <w:szCs w:val="24"/>
          <w:lang w:val="hr-HR"/>
        </w:rPr>
      </w:pPr>
      <w:r w:rsidRPr="001114B7">
        <w:rPr>
          <w:rFonts w:hAnsi="Times New Roman" w:ascii="Times New Roman"/>
          <w:szCs w:val="24"/>
          <w:lang w:val="hr-HR"/>
        </w:rPr>
        <w:t>Protiv zaklj</w:t>
      </w:r>
      <w:r>
        <w:rPr>
          <w:rFonts w:hAnsi="Times New Roman" w:ascii="Times New Roman"/>
          <w:szCs w:val="24"/>
          <w:lang w:val="hr-HR"/>
        </w:rPr>
        <w:t>učka nije dopušten pravni lijek (čl. 19. st. 7. SZ-a)</w:t>
      </w:r>
    </w:p>
    <w:p w:rsidRDefault="001114B7" w:rsidR="001114B7">
      <w:pPr>
        <w:jc w:val="both"/>
        <w:rPr>
          <w:rFonts w:hAnsi="Times New Roman" w:ascii="Times New Roman"/>
          <w:szCs w:val="24"/>
          <w:lang w:val="hr-HR"/>
        </w:rPr>
      </w:pPr>
    </w:p>
    <w:p w:rsidRDefault="00005F41" w:rsidR="00005F41">
      <w:pPr>
        <w:jc w:val="both"/>
        <w:rPr>
          <w:rFonts w:hAnsi="Times New Roman" w:ascii="Times New Roman"/>
          <w:szCs w:val="24"/>
          <w:lang w:val="hr-HR"/>
        </w:rPr>
      </w:pPr>
    </w:p>
    <w:p w:rsidRDefault="00005F41" w:rsidR="00005F41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A425B9" w:rsidR="00182088" w:rsidRPr="00A15EE7">
      <w:pPr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0072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</w:sdtContent>
  </w:sdt>
  <w:p w:rsidRDefault="00A425B9" w:rsidP="00A425B9" w:rsidR="00A425B9">
    <w:pPr>
      <w:pStyle w:val="Zaglavlje"/>
      <w:jc w:val="right"/>
    </w:pPr>
    <w:r w:rsidRPr="00A15EE7">
      <w:rPr>
        <w:rFonts w:hAnsi="Times New Roman" w:ascii="Times New Roman"/>
      </w:rPr>
      <w:t>72.</w:t>
    </w:r>
    <w:r w:rsidRPr="00A15EE7">
      <w:rPr>
        <w:rFonts w:hAnsi="Times New Roman" w:ascii="Times New Roman"/>
        <w:b/>
      </w:rPr>
      <w:t xml:space="preserve"> </w:t>
    </w:r>
    <w:r>
      <w:rPr>
        <w:rFonts w:hAnsi="Times New Roman" w:ascii="Times New Roman"/>
      </w:rPr>
      <w:t>St-</w:t>
    </w:r>
    <w:r w:rsidR="00CB2E2A">
      <w:rPr>
        <w:rFonts w:hAnsi="Times New Roman" w:ascii="Times New Roman"/>
      </w:rPr>
      <w:t>2647/201</w:t>
    </w:r>
    <w:r w:rsidR="00005F41">
      <w:rPr>
        <w:rFonts w:hAnsi="Times New Roman" w:ascii="Times New Roman"/>
      </w:rPr>
      <w:t>7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5B9" w:rsidP="00A425B9" w:rsidR="00A425B9">
    <w:pPr>
      <w:pStyle w:val="Zaglavlje"/>
      <w:jc w:val="right"/>
    </w:pPr>
    <w:r w:rsidRPr="00A15EE7">
      <w:rPr>
        <w:rFonts w:hAnsi="Times New Roman" w:ascii="Times New Roman"/>
      </w:rPr>
      <w:t>72.</w:t>
    </w:r>
    <w:r w:rsidRPr="00A15EE7">
      <w:rPr>
        <w:rFonts w:hAnsi="Times New Roman" w:ascii="Times New Roman"/>
        <w:b/>
      </w:rPr>
      <w:t xml:space="preserve"> </w:t>
    </w:r>
    <w:r w:rsidR="001B42C3">
      <w:rPr>
        <w:rFonts w:hAnsi="Times New Roman" w:ascii="Times New Roman"/>
      </w:rPr>
      <w:t>St-</w:t>
    </w:r>
    <w:r w:rsidR="003F2C36">
      <w:rPr>
        <w:rFonts w:hAnsi="Times New Roman" w:ascii="Times New Roman"/>
      </w:rPr>
      <w:t>2647/2017</w:t>
    </w:r>
    <w:r w:rsidR="00005F41">
      <w:rPr>
        <w:rFonts w:hAnsi="Times New Roman" w:ascii="Times New Roman"/>
      </w:rPr>
      <w:t>-45</w:t>
    </w:r>
    <w:r w:rsidR="001B42C3">
      <w:rPr>
        <w:rFonts w:hAnsi="Times New Roman" w:ascii="Times New Roman"/>
      </w:rPr>
      <w:t xml:space="preserve">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993F3C"/>
    <w:multiLevelType w:val="hybridMultilevel"/>
    <w:tmpl w:val="612682D6"/>
    <w:lvl w:tplc="72C2112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F41"/>
    <w:rsid w:val="000524EE"/>
    <w:rsid w:val="000B609B"/>
    <w:rsid w:val="000C364A"/>
    <w:rsid w:val="000C47B3"/>
    <w:rsid w:val="000F2BDD"/>
    <w:rsid w:val="001114B7"/>
    <w:rsid w:val="00112B50"/>
    <w:rsid w:val="001225F3"/>
    <w:rsid w:val="0013550E"/>
    <w:rsid w:val="00136F62"/>
    <w:rsid w:val="001608DA"/>
    <w:rsid w:val="00182088"/>
    <w:rsid w:val="001B42C3"/>
    <w:rsid w:val="001B64F5"/>
    <w:rsid w:val="002223C8"/>
    <w:rsid w:val="002635B0"/>
    <w:rsid w:val="00270E39"/>
    <w:rsid w:val="002D5A5F"/>
    <w:rsid w:val="002E0DA8"/>
    <w:rsid w:val="00300721"/>
    <w:rsid w:val="00382669"/>
    <w:rsid w:val="003E15D0"/>
    <w:rsid w:val="003F2C36"/>
    <w:rsid w:val="0042162E"/>
    <w:rsid w:val="00454F55"/>
    <w:rsid w:val="004554ED"/>
    <w:rsid w:val="00460BEC"/>
    <w:rsid w:val="0049510F"/>
    <w:rsid w:val="004A5ABE"/>
    <w:rsid w:val="004E3979"/>
    <w:rsid w:val="00532B71"/>
    <w:rsid w:val="005940E9"/>
    <w:rsid w:val="005A3266"/>
    <w:rsid w:val="00614438"/>
    <w:rsid w:val="00616A64"/>
    <w:rsid w:val="006356C5"/>
    <w:rsid w:val="00641A59"/>
    <w:rsid w:val="006A08F4"/>
    <w:rsid w:val="007A29F9"/>
    <w:rsid w:val="007B58BD"/>
    <w:rsid w:val="00840E3D"/>
    <w:rsid w:val="0093081C"/>
    <w:rsid w:val="00937E6F"/>
    <w:rsid w:val="0094574E"/>
    <w:rsid w:val="00997BA9"/>
    <w:rsid w:val="009C35BE"/>
    <w:rsid w:val="00A15EE7"/>
    <w:rsid w:val="00A425B9"/>
    <w:rsid w:val="00A95334"/>
    <w:rsid w:val="00AB0334"/>
    <w:rsid w:val="00AB7883"/>
    <w:rsid w:val="00AF40B4"/>
    <w:rsid w:val="00B03169"/>
    <w:rsid w:val="00B34247"/>
    <w:rsid w:val="00BA4663"/>
    <w:rsid w:val="00C901E6"/>
    <w:rsid w:val="00C93B5B"/>
    <w:rsid w:val="00CA50F6"/>
    <w:rsid w:val="00CB2E2A"/>
    <w:rsid w:val="00CF2939"/>
    <w:rsid w:val="00D44D4F"/>
    <w:rsid w:val="00D955F3"/>
    <w:rsid w:val="00DB29D2"/>
    <w:rsid w:val="00DB4528"/>
    <w:rsid w:val="00E17CB2"/>
    <w:rsid w:val="00E80F38"/>
    <w:rsid w:val="00EB4862"/>
    <w:rsid w:val="00EE5750"/>
    <w:rsid w:val="00F322E3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007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7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72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7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7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007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7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72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7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7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2647</izvorni_sadrzaj>
    <derivirana_varijabla naziv="DomainObject.Predmet.Broj_1">2647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St-2647/2017</izvorni_sadrzaj>
    <derivirana_varijabla naziv="DomainObject.Predmet.OznakaBroj_1">St-2647/2017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G.F. NEKRETNINE d.o.o.</izvorni_sadrzaj>
    <derivirana_varijabla naziv="DomainObject.Predmet.ProtustrankaFormated_1">  G.F. NEKRETNINE d.o.o.</derivirana_varijabla>
  </DomainObject.Predmet.ProtustrankaFormated>
  <DomainObject.Predmet.ProtustrankaFormatedOIB>
    <izvorni_sadrzaj>  G.F. NEKRETNINE d.o.o., OIB 55672363398</izvorni_sadrzaj>
    <derivirana_varijabla naziv="DomainObject.Predmet.ProtustrankaFormatedOIB_1">  G.F. NEKRETNINE d.o.o., OIB 55672363398</derivirana_varijabla>
  </DomainObject.Predmet.ProtustrankaFormatedOIB>
  <DomainObject.Predmet.ProtustrankaFormatedWithAdress>
    <izvorni_sadrzaj> G.F. NEKRETNINE d.o.o., Zagrebačka 17, 10410 Velika Gorica</izvorni_sadrzaj>
    <derivirana_varijabla naziv="DomainObject.Predmet.ProtustrankaFormatedWithAdress_1"> G.F. NEKRETNINE d.o.o., Zagrebačka 17, 10410 Velika Gorica</derivirana_varijabla>
  </DomainObject.Predmet.ProtustrankaFormatedWithAdress>
  <DomainObject.Predmet.ProtustrankaFormatedWithAdressOIB>
    <izvorni_sadrzaj> G.F. NEKRETNINE d.o.o., OIB 55672363398, Zagrebačka 17, 10410 Velika Gorica</izvorni_sadrzaj>
    <derivirana_varijabla naziv="DomainObject.Predmet.ProtustrankaFormatedWithAdressOIB_1"> G.F. NEKRETNINE d.o.o., OIB 55672363398, Zagrebačka 17, 10410 Velika Gorica</derivirana_varijabla>
  </DomainObject.Predmet.ProtustrankaFormatedWithAdressOIB>
  <DomainObject.Predmet.ProtustrankaWithAdress>
    <izvorni_sadrzaj>G.F. NEKRETNINE d.o.o. Zagrebačka 17, 10410 Velika Gorica</izvorni_sadrzaj>
    <derivirana_varijabla naziv="DomainObject.Predmet.ProtustrankaWithAdress_1">G.F. NEKRETNINE d.o.o. Zagrebačka 17, 10410 Velika Gorica</derivirana_varijabla>
  </DomainObject.Predmet.ProtustrankaWithAdress>
  <DomainObject.Predmet.ProtustrankaWithAdressOIB>
    <izvorni_sadrzaj>G.F. NEKRETNINE d.o.o., OIB 55672363398, Zagrebačka 17, 10410 Velika Gorica</izvorni_sadrzaj>
    <derivirana_varijabla naziv="DomainObject.Predmet.ProtustrankaWithAdressOIB_1">G.F. NEKRETNINE d.o.o., OIB 55672363398, Zagrebačka 17, 10410 Velika Gorica</derivirana_varijabla>
  </DomainObject.Predmet.ProtustrankaWithAdressOIB>
  <DomainObject.Predmet.ProtustrankaNazivFormated>
    <izvorni_sadrzaj>G.F. NEKRETNINE d.o.o.</izvorni_sadrzaj>
    <derivirana_varijabla naziv="DomainObject.Predmet.ProtustrankaNazivFormated_1">G.F. NEKRETNINE d.o.o.</derivirana_varijabla>
  </DomainObject.Predmet.ProtustrankaNazivFormated>
  <DomainObject.Predmet.ProtustrankaNazivFormatedOIB>
    <izvorni_sadrzaj>G.F. NEKRETNINE d.o.o., OIB 55672363398</izvorni_sadrzaj>
    <derivirana_varijabla naziv="DomainObject.Predmet.ProtustrankaNazivFormatedOIB_1">G.F. NEKRETNINE d.o.o., OIB 55672363398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</izvorni_sadrzaj>
    <derivirana_varijabla naziv="DomainObject.Predmet.StrankaFormated_1">  FINA Regionalni centar Zagreb; Sberbank d.d.</derivirana_varijabla>
  </DomainObject.Predmet.StrankaFormated>
  <DomainObject.Predmet.StrankaFormatedOIB>
    <izvorni_sadrzaj>  FINA Regionalni centar Zagreb, OIB 85821130368; Sberbank d.d., OIB 78427478595</izvorni_sadrzaj>
    <derivirana_varijabla naziv="DomainObject.Predmet.StrankaFormatedOIB_1">  FINA Regionalni centar Zagreb, OIB 85821130368; Sberbank d.d., OIB 78427478595</derivirana_varijabla>
  </DomainObject.Predmet.StrankaFormatedOIB>
  <DomainObject.Predmet.StrankaFormatedWithAdress>
    <izvorni_sadrzaj> FINA Regionalni centar Zagreb, Trg svibanjskih žrtava 1995. br. 1, 10000 Zagreb; Sberbank d.d., Varšavska 9, 10000 Zagreb</izvorni_sadrzaj>
    <derivirana_varijabla naziv="DomainObject.Predmet.StrankaFormatedWithAdress_1"> FINA Regionalni centar Zagreb, Trg svibanjskih žrtava 1995. br. 1, 10000 Zagreb; Sberbank d.d., Varšavska 9, 10000 Zagreb</derivirana_varijabla>
  </DomainObject.Predmet.StrankaFormatedWithAdress>
  <DomainObject.Predmet.StrankaFormatedWithAdressOIB>
    <izvorni_sadrzaj> FINA Regionalni centar Zagreb, OIB 85821130368, Trg svibanjskih žrtava 1995. br. 1, 10000 Zagreb; Sberbank d.d., OIB 78427478595, Varšavska 9, 10000 Zagreb</izvorni_sadrzaj>
    <derivirana_varijabla naziv="DomainObject.Predmet.StrankaFormatedWithAdressOIB_1"> FINA Regionalni centar Zagreb, OIB 85821130368, Trg svibanjskih žrtava 1995. br. 1, 10000 Zagreb; Sberbank d.d., OIB 78427478595, Varšavska 9, 10000 Zagreb</derivirana_varijabla>
  </DomainObject.Predmet.StrankaFormatedWithAdressOIB>
  <DomainObject.Predmet.StrankaWithAdress>
    <izvorni_sadrzaj>FINA Regionalni centar Zagreb Trg svibanjskih žrtava 1995. br. 1,10000 Zagreb,Sberbank d.d. Varšavska 9,10000 Zagreb</izvorni_sadrzaj>
    <derivirana_varijabla naziv="DomainObject.Predmet.StrankaWithAdress_1">FINA Regionalni centar Zagreb Trg svibanjskih žrtava 1995. br. 1,10000 Zagreb,Sberbank d.d. Varšavska 9,10000 Zagreb</derivirana_varijabla>
  </DomainObject.Predmet.StrankaWithAdress>
  <DomainObject.Predmet.StrankaWithAdressOIB>
    <izvorni_sadrzaj>FINA Regionalni centar Zagreb, OIB 85821130368, Trg svibanjskih žrtava 1995. br. 1,10000 Zagreb,Sberbank d.d., OIB 78427478595, Varšavska 9,10000 Zagreb</izvorni_sadrzaj>
    <derivirana_varijabla naziv="DomainObject.Predmet.StrankaWithAdressOIB_1">FINA Regionalni centar Zagreb, OIB 85821130368, Trg svibanjskih žrtava 1995. br. 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Sberbank d.d.</item>
    </izvorni_sadrzaj>
    <derivirana_varijabla naziv="DomainObject.Predmet.StrankaListFormated_1">
      <item>FINA Regionalni centar Zagreb</item>
      <item>Sberbank d.d.</item>
    </derivirana_varijabla>
  </DomainObject.Predmet.StrankaListFormated>
  <DomainObject.Predmet.StrankaListFormatedOIB>
    <izvorni_sadrzaj>
      <item>FINA Regionalni centar Zagreb, OIB 85821130368</item>
      <item>Sberbank d.d., OIB 78427478595</item>
    </izvorni_sadrzaj>
    <derivirana_varijabla naziv="DomainObject.Predmet.StrankaListFormatedOIB_1">
      <item>FINA Regionalni centar Zagreb, OIB 85821130368</item>
      <item>Sberbank d.d., OIB 78427478595</item>
    </derivirana_varijabla>
  </DomainObject.Predmet.StrankaListFormatedOIB>
  <DomainObject.Predmet.StrankaListFormatedWithAdress>
    <izvorni_sadrzaj>
      <item>FINA Regionalni centar Zagreb, Trg svibanjskih žrtava 1995. br. 1, 10000 Zagreb</item>
      <item>Sberbank d.d., Varšavska 9, 10000 Zagreb</item>
    </izvorni_sadrzaj>
    <derivirana_varijabla naziv="DomainObject.Predmet.StrankaListFormatedWithAdress_1">
      <item>FINA Regionalni centar Zagreb, Trg svibanjskih žrtava 1995. br. 1, 10000 Zagreb</item>
      <item>Sberbank d.d., Varšavska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Sberbank d.d., OIB 78427478595, Varšavska 9, 10000 Zagreb</item>
    </izvorni_sadrzaj>
    <derivirana_varijabla naziv="DomainObject.Predmet.StrankaListFormatedWithAdressOIB_1">
      <item>FINA Regionalni centar Zagreb, OIB 85821130368, Trg svibanjskih žrtava 1995. br. 1, 10000 Zagreb</item>
      <item>Sberbank d.d., OIB 78427478595, Varšavska 9, 10000 Zagreb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G.F. NEKRETNINE d.o.o.</item>
    </izvorni_sadrzaj>
    <derivirana_varijabla naziv="DomainObject.Predmet.ProtuStrankaListFormated_1">
      <item>G.F. NEKRETNINE d.o.o.</item>
    </derivirana_varijabla>
  </DomainObject.Predmet.ProtuStrankaListFormated>
  <DomainObject.Predmet.ProtuStrankaListFormatedOIB>
    <izvorni_sadrzaj>
      <item>G.F. NEKRETNINE d.o.o., OIB 55672363398</item>
    </izvorni_sadrzaj>
    <derivirana_varijabla naziv="DomainObject.Predmet.ProtuStrankaListFormatedOIB_1">
      <item>G.F. NEKRETNINE d.o.o., OIB 55672363398</item>
    </derivirana_varijabla>
  </DomainObject.Predmet.ProtuStrankaListFormatedOIB>
  <DomainObject.Predmet.ProtuStrankaListFormatedWithAdress>
    <izvorni_sadrzaj>
      <item>G.F. NEKRETNINE d.o.o., Zagrebačka 17, 10410 Velika Gorica</item>
    </izvorni_sadrzaj>
    <derivirana_varijabla naziv="DomainObject.Predmet.ProtuStrankaListFormatedWithAdress_1">
      <item>G.F. NEKRETNINE d.o.o., Zagrebačka 17, 10410 Velika Gorica</item>
    </derivirana_varijabla>
  </DomainObject.Predmet.ProtuStrankaListFormatedWithAdress>
  <DomainObject.Predmet.ProtuStrankaListFormatedWithAdressOIB>
    <izvorni_sadrzaj>
      <item>G.F. NEKRETNINE d.o.o., OIB 55672363398, Zagrebačka 17, 10410 Velika Gorica</item>
    </izvorni_sadrzaj>
    <derivirana_varijabla naziv="DomainObject.Predmet.ProtuStrankaListFormatedWithAdressOIB_1">
      <item>G.F. NEKRETNINE d.o.o., OIB 55672363398, Zagrebačka 17, 10410 Velika Gorica</item>
    </derivirana_varijabla>
  </DomainObject.Predmet.ProtuStrankaListFormatedWithAdressOIB>
  <DomainObject.Predmet.ProtuStrankaListNazivFormated>
    <izvorni_sadrzaj>
      <item>G.F. NEKRETNINE d.o.o.</item>
    </izvorni_sadrzaj>
    <derivirana_varijabla naziv="DomainObject.Predmet.ProtuStrankaListNazivFormated_1">
      <item>G.F. NEKRETNINE d.o.o.</item>
    </derivirana_varijabla>
  </DomainObject.Predmet.ProtuStrankaListNazivFormated>
  <DomainObject.Predmet.ProtuStrankaListNazivFormatedOIB>
    <izvorni_sadrzaj>
      <item>G.F. NEKRETNINE d.o.o., OIB 55672363398</item>
    </izvorni_sadrzaj>
    <derivirana_varijabla naziv="DomainObject.Predmet.ProtuStrankaListNazivFormatedOIB_1">
      <item>G.F. NEKRETNINE d.o.o., OIB 55672363398</item>
    </derivirana_varijabla>
  </DomainObject.Predmet.ProtuStrankaListNazivFormatedOIB>
  <DomainObject.Predmet.OstaliListFormated>
    <izvorni_sadrzaj>
      <item>Wolfgang Vnoucek</item>
      <item>ŽDO Velika Gorica</item>
      <item>RH, MUP</item>
      <item>FINA ZAGREB</item>
      <item>ŽDO Zagreb</item>
      <item>Stečajna pisarnica</item>
      <item>Sudski registar</item>
      <item>RH, Ministarstvo financija, Porezna uprava</item>
      <item>RH, Ministarstvo pravosuđa</item>
      <item>Općinski sud u Bjelovaru, ZK odjel</item>
      <item>Općinski sud u Velikoj Gorici, ZK odjel</item>
    </izvorni_sadrzaj>
    <derivirana_varijabla naziv="DomainObject.Predmet.OstaliListFormated_1">
      <item>Wolfgang Vnoucek</item>
      <item>ŽDO Velika Gorica</item>
      <item>RH, MUP</item>
      <item>FINA ZAGREB</item>
      <item>ŽDO Zagreb</item>
      <item>Stečajna pisarnica</item>
      <item>Sudski registar</item>
      <item>RH, Ministarstvo financija, Porezna uprava</item>
      <item>RH, Ministarstvo pravosuđa</item>
      <item>Općinski sud u Bjelovaru, ZK odjel</item>
      <item>Općinski sud u Velikoj Gorici, ZK odjel</item>
    </derivirana_varijabla>
  </DomainObject.Predmet.OstaliListFormated>
  <DomainObject.Predmet.OstaliListFormatedOIB>
    <izvorni_sadrzaj>
      <item>Wolfgang Vnoucek, OIB 70888300729</item>
      <item>ŽDO Velika Gorica, OIB 96292040276</item>
      <item>RH, MUP</item>
      <item>FINA ZAGREB, OIB 85821130368</item>
      <item>ŽDO Zagreb, OIB 16488001145</item>
      <item>Stečajna pisarnica</item>
      <item>Sudski registar</item>
      <item>RH, Ministarstvo financija, Porezna uprava, OIB 18683136487</item>
      <item>RH, Ministarstvo pravosuđa, OIB 26635293339</item>
      <item>Općinski sud u Bjelovaru, ZK odjel, OIB 57362618039</item>
      <item>Općinski sud u Velikoj Gorici, ZK odjel, OIB 32284739479</item>
    </izvorni_sadrzaj>
    <derivirana_varijabla naziv="DomainObject.Predmet.OstaliListFormatedOIB_1">
      <item>Wolfgang Vnoucek, OIB 70888300729</item>
      <item>ŽDO Velika Gorica, OIB 96292040276</item>
      <item>RH, MUP</item>
      <item>FINA ZAGREB, OIB 85821130368</item>
      <item>ŽDO Zagreb, OIB 16488001145</item>
      <item>Stečajna pisarnica</item>
      <item>Sudski registar</item>
      <item>RH, Ministarstvo financija, Porezna uprava, OIB 18683136487</item>
      <item>RH, Ministarstvo pravosuđa, OIB 26635293339</item>
      <item>Općinski sud u Bjelovaru, ZK odjel, OIB 57362618039</item>
      <item>Općinski sud u Velikoj Gorici, ZK odjel, OIB 32284739479</item>
    </derivirana_varijabla>
  </DomainObject.Predmet.OstaliListFormatedOIB>
  <DomainObject.Predmet.OstaliListFormatedWithAdress>
    <izvorni_sadrzaj>
      <item>Wolfgang Vnoucek, Seuttergasse 24, 2492 Eggendorf</item>
      <item>ŽDO Velika Gorica, Trg kralja Tomislava 36, 10410 Velika Gorica</item>
      <item>RH, MUP, Heinzelova 98, 10000 Zagreb</item>
      <item>FINA ZAGREB, Ul. grada Vukovara 70, 10000 Zagreb</item>
      <item>ŽDO Zagreb, Savska cesta 41, 10000 Zagreb</item>
      <item>Stečajna pisarnica</item>
      <item>Sudski registar</item>
      <item>RH, Ministarstvo financija, Porezna uprava, Av. Dubrovnik 32, 10000 Zagreb</item>
      <item>RH, Ministarstvo pravosuđa, Ul. grada Vukovara 49, 10000 Zagreb</item>
      <item>Općinski sud u Bjelovaru, ZK odjel, Josipa Jelačića 3, 43000 Bjelovar</item>
      <item>Općinski sud u Velikoj Gorici, ZK odjel, TRG KRALJA TOMISLAVA 36, 10410 Velika Gorica</item>
    </izvorni_sadrzaj>
    <derivirana_varijabla naziv="DomainObject.Predmet.OstaliListFormatedWithAdress_1">
      <item>Wolfgang Vnoucek, Seuttergasse 24, 2492 Eggendorf</item>
      <item>ŽDO Velika Gorica, Trg kralja Tomislava 36, 10410 Velika Gorica</item>
      <item>RH, MUP, Heinzelova 98, 10000 Zagreb</item>
      <item>FINA ZAGREB, Ul. grada Vukovara 70, 10000 Zagreb</item>
      <item>ŽDO Zagreb, Savska cesta 41, 10000 Zagreb</item>
      <item>Stečajna pisarnica</item>
      <item>Sudski registar</item>
      <item>RH, Ministarstvo financija, Porezna uprava, Av. Dubrovnik 32, 10000 Zagreb</item>
      <item>RH, Ministarstvo pravosuđa, Ul. grada Vukovara 49, 10000 Zagreb</item>
      <item>Općinski sud u Bjelovaru, ZK odjel, Josipa Jelačića 3, 43000 Bjelovar</item>
      <item>Općinski sud u Velikoj Gorici, ZK odjel, TRG KRALJA TOMISLAVA 36, 10410 Velika Gorica</item>
    </derivirana_varijabla>
  </DomainObject.Predmet.OstaliListFormatedWithAdress>
  <DomainObject.Predmet.OstaliListFormatedWithAdressOIB>
    <izvorni_sadrzaj>
      <item>Wolfgang Vnoucek, OIB 70888300729, Seuttergasse 24, 2492 Eggendorf</item>
      <item>ŽDO Velika Gorica, OIB 96292040276, Trg kralja Tomislava 36, 10410 Velika Gorica</item>
      <item>RH, MUP, Heinzelova 98, 10000 Zagreb</item>
      <item>FINA ZAGREB, OIB 85821130368, Ul. grada Vukovara 70, 10000 Zagreb</item>
      <item>ŽDO Zagreb, OIB 16488001145, Savska cesta 41, 10000 Zagreb</item>
      <item>Stečajna pisarnica</item>
      <item>Sudski registar</item>
      <item>RH, Ministarstvo financija, Porezna uprava, OIB 18683136487, Av. Dubrovnik 32, 10000 Zagreb</item>
      <item>RH, Ministarstvo pravosuđa, OIB 26635293339, Ul. grada Vukovara 49, 10000 Zagreb</item>
      <item>Općinski sud u Bjelovaru, ZK odjel, OIB 57362618039, Josipa Jelačića 3, 43000 Bjelovar</item>
      <item>Općinski sud u Velikoj Gorici, ZK odjel, OIB 32284739479, TRG KRALJA TOMISLAVA 36, 10410 Velika Gorica</item>
    </izvorni_sadrzaj>
    <derivirana_varijabla naziv="DomainObject.Predmet.OstaliListFormatedWithAdressOIB_1">
      <item>Wolfgang Vnoucek, OIB 70888300729, Seuttergasse 24, 2492 Eggendorf</item>
      <item>ŽDO Velika Gorica, OIB 96292040276, Trg kralja Tomislava 36, 10410 Velika Gorica</item>
      <item>RH, MUP, Heinzelova 98, 10000 Zagreb</item>
      <item>FINA ZAGREB, OIB 85821130368, Ul. grada Vukovara 70, 10000 Zagreb</item>
      <item>ŽDO Zagreb, OIB 16488001145, Savska cesta 41, 10000 Zagreb</item>
      <item>Stečajna pisarnica</item>
      <item>Sudski registar</item>
      <item>RH, Ministarstvo financija, Porezna uprava, OIB 18683136487, Av. Dubrovnik 32, 10000 Zagreb</item>
      <item>RH, Ministarstvo pravosuđa, OIB 26635293339, Ul. grada Vukovara 49, 10000 Zagreb</item>
      <item>Općinski sud u Bjelovaru, ZK odjel, OIB 57362618039, Josipa Jelačića 3, 43000 Bjelovar</item>
      <item>Općinski sud u Velikoj Gorici, ZK odjel, OIB 32284739479, TRG KRALJA TOMISLAVA 36, 10410 Velika Gorica</item>
    </derivirana_varijabla>
  </DomainObject.Predmet.OstaliListFormatedWithAdressOIB>
  <DomainObject.Predmet.OstaliListNazivFormated>
    <izvorni_sadrzaj>
      <item>Wolfgang Vnoucek</item>
      <item>ŽDO Velika Gorica</item>
      <item>RH, MUP</item>
      <item>FINA ZAGREB</item>
      <item>ŽDO Zagreb</item>
      <item>Stečajna pisarnica</item>
      <item>Sudski registar</item>
      <item>RH, Ministarstvo financija, Porezna uprava</item>
      <item>RH, Ministarstvo pravosuđa</item>
      <item>Općinski sud u Bjelovaru, ZK odjel</item>
      <item>Općinski sud u Velikoj Gorici, ZK odjel</item>
    </izvorni_sadrzaj>
    <derivirana_varijabla naziv="DomainObject.Predmet.OstaliListNazivFormated_1">
      <item>Wolfgang Vnoucek</item>
      <item>ŽDO Velika Gorica</item>
      <item>RH, MUP</item>
      <item>FINA ZAGREB</item>
      <item>ŽDO Zagreb</item>
      <item>Stečajna pisarnica</item>
      <item>Sudski registar</item>
      <item>RH, Ministarstvo financija, Porezna uprava</item>
      <item>RH, Ministarstvo pravosuđa</item>
      <item>Općinski sud u Bjelovaru, ZK odjel</item>
      <item>Općinski sud u Velikoj Gorici, ZK odjel</item>
    </derivirana_varijabla>
  </DomainObject.Predmet.OstaliListNazivFormated>
  <DomainObject.Predmet.OstaliListNazivFormatedOIB>
    <izvorni_sadrzaj>
      <item>Wolfgang Vnoucek, OIB 70888300729</item>
      <item>ŽDO Velika Gorica, OIB 96292040276</item>
      <item>RH, MUP</item>
      <item>FINA ZAGREB, OIB 85821130368</item>
      <item>ŽDO Zagreb, OIB 16488001145</item>
      <item>Stečajna pisarnica</item>
      <item>Sudski registar</item>
      <item>RH, Ministarstvo financija, Porezna uprava, OIB 18683136487</item>
      <item>RH, Ministarstvo pravosuđa, OIB 26635293339</item>
      <item>Općinski sud u Bjelovaru, ZK odjel, OIB 57362618039</item>
      <item>Općinski sud u Velikoj Gorici, ZK odjel, OIB 32284739479</item>
    </izvorni_sadrzaj>
    <derivirana_varijabla naziv="DomainObject.Predmet.OstaliListNazivFormatedOIB_1">
      <item>Wolfgang Vnoucek, OIB 70888300729</item>
      <item>ŽDO Velika Gorica, OIB 96292040276</item>
      <item>RH, MUP</item>
      <item>FINA ZAGREB, OIB 85821130368</item>
      <item>ŽDO Zagreb, OIB 16488001145</item>
      <item>Stečajna pisarnica</item>
      <item>Sudski registar</item>
      <item>RH, Ministarstvo financija, Porezna uprava, OIB 18683136487</item>
      <item>RH, Ministarstvo pravosuđa, OIB 26635293339</item>
      <item>Općinski sud u Bjelovaru, ZK odjel, OIB 57362618039</item>
      <item>Općinski sud u Velikoj Gorici, ZK odjel, OIB 32284739479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G.F. NEKRETNINE d.o.o.</izvorni_sadrzaj>
    <derivirana_varijabla naziv="DomainObject.Predmet.ProtustrankaIDrugi_1">G.F. NEKRETNINE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G.F. NEKRETNINE d.o.o., OIB 55672363398, Zagrebačka 17, 10410 Velika Gorica</izvorni_sadrzaj>
    <derivirana_varijabla naziv="DomainObject.Predmet.ProtustrankaIDrugiAdressOIB_1">G.F. NEKRETNINE d.o.o., OIB 55672363398, Zagrebačka 17,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G.F. NEKRETNINE d.o.o.</item>
      <item>FINA Regionalni centar Zagreb</item>
      <item>Sberbank d.d.</item>
      <item>Wolfgang Vnoucek</item>
      <item>ŽDO Velika Gorica</item>
      <item>RH, MUP</item>
      <item>FINA ZAGREB</item>
      <item>ŽDO Zagreb</item>
      <item>Stečajna pisarnica</item>
      <item>Sudski registar</item>
      <item>RH, Ministarstvo financija, Porezna uprava</item>
      <item>RH, Ministarstvo pravosuđa</item>
      <item>Općinski sud u Bjelovaru, ZK odjel</item>
      <item>Općinski sud u Velikoj Gorici, ZK odjel</item>
    </izvorni_sadrzaj>
    <derivirana_varijabla naziv="DomainObject.Predmet.SudioniciListNaziv_1">
      <item>G.F. NEKRETNINE d.o.o.</item>
      <item>FINA Regionalni centar Zagreb</item>
      <item>Sberbank d.d.</item>
      <item>Wolfgang Vnoucek</item>
      <item>ŽDO Velika Gorica</item>
      <item>RH, MUP</item>
      <item>FINA ZAGREB</item>
      <item>ŽDO Zagreb</item>
      <item>Stečajna pisarnica</item>
      <item>Sudski registar</item>
      <item>RH, Ministarstvo financija, Porezna uprava</item>
      <item>RH, Ministarstvo pravosuđa</item>
      <item>Općinski sud u Bjelovaru, ZK odjel</item>
      <item>Općinski sud u Velikoj Gorici, ZK odjel</item>
    </derivirana_varijabla>
  </DomainObject.Predmet.SudioniciListNaziv>
  <DomainObject.Predmet.SudioniciListAdressOIB>
    <izvorni_sadrzaj>
      <item>G.F. NEKRETNINE d.o.o., OIB 55672363398, Zagrebačka 17,10410 Velika Gorica</item>
      <item>FINA Regionalni centar Zagreb, OIB 85821130368, Trg svibanjskih žrtava 1995. br. 1,10000 Zagreb</item>
      <item>Sberbank d.d., OIB 78427478595, Varšavska 9,10000 Zagreb</item>
      <item>Wolfgang Vnoucek, OIB 70888300729, Seuttergasse 24,2492 Eggendorf</item>
      <item>ŽDO Velika Gorica, OIB 96292040276, Trg kralja Tomislava 36,10410 Velika Gorica</item>
      <item>RH, MUP, Heinzelova 98,10000 Zagreb</item>
      <item>FINA ZAGREB, OIB 85821130368, Ul. grada Vukovara 70,10000 Zagreb</item>
      <item>ŽDO Zagreb, OIB 16488001145, Savska cesta 41,10000 Zagreb</item>
      <item>Stečajna pisarnica</item>
      <item>Sudski registar</item>
      <item>RH, Ministarstvo financija, Porezna uprava, OIB 18683136487, Av. Dubrovnik 32,10000 Zagreb</item>
      <item>RH, Ministarstvo pravosuđa, OIB 26635293339, Ul. grada Vukovara 49,10000 Zagreb</item>
      <item>Općinski sud u Bjelovaru, ZK odjel, OIB 57362618039, Josipa Jelačića 3,43000 Bjelovar</item>
      <item>Općinski sud u Velikoj Gorici, ZK odjel, OIB 32284739479, TRG KRALJA TOMISLAVA 36,10410 Velika Gorica</item>
    </izvorni_sadrzaj>
    <derivirana_varijabla naziv="DomainObject.Predmet.SudioniciListAdressOIB_1">
      <item>G.F. NEKRETNINE d.o.o., OIB 55672363398, Zagrebačka 17,10410 Velika Gorica</item>
      <item>FINA Regionalni centar Zagreb, OIB 85821130368, Trg svibanjskih žrtava 1995. br. 1,10000 Zagreb</item>
      <item>Sberbank d.d., OIB 78427478595, Varšavska 9,10000 Zagreb</item>
      <item>Wolfgang Vnoucek, OIB 70888300729, Seuttergasse 24,2492 Eggendorf</item>
      <item>ŽDO Velika Gorica, OIB 96292040276, Trg kralja Tomislava 36,10410 Velika Gorica</item>
      <item>RH, MUP, Heinzelova 98,10000 Zagreb</item>
      <item>FINA ZAGREB, OIB 85821130368, Ul. grada Vukovara 70,10000 Zagreb</item>
      <item>ŽDO Zagreb, OIB 16488001145, Savska cesta 41,10000 Zagreb</item>
      <item>Stečajna pisarnica</item>
      <item>Sudski registar</item>
      <item>RH, Ministarstvo financija, Porezna uprava, OIB 18683136487, Av. Dubrovnik 32,10000 Zagreb</item>
      <item>RH, Ministarstvo pravosuđa, OIB 26635293339, Ul. grada Vukovara 49,10000 Zagreb</item>
      <item>Općinski sud u Bjelovaru, ZK odjel, OIB 57362618039, Josipa Jelačića 3,43000 Bjelovar</item>
      <item>Općinski sud u Velikoj Gorici, ZK odjel, OIB 32284739479,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55672363398</item>
      <item>, OIB 85821130368</item>
      <item>, OIB 78427478595</item>
      <item>, OIB 70888300729</item>
      <item>, OIB 96292040276</item>
      <item>, OIB null</item>
      <item>, OIB 85821130368</item>
      <item>, OIB 16488001145</item>
      <item>, OIB null</item>
      <item>, OIB null</item>
      <item>, OIB 18683136487</item>
      <item>, OIB 26635293339</item>
      <item>, OIB 57362618039</item>
      <item>, OIB 32284739479</item>
    </izvorni_sadrzaj>
    <derivirana_varijabla naziv="DomainObject.Predmet.SudioniciListNazivOIB_1">
      <item>, OIB 55672363398</item>
      <item>, OIB 85821130368</item>
      <item>, OIB 78427478595</item>
      <item>, OIB 70888300729</item>
      <item>, OIB 96292040276</item>
      <item>, OIB null</item>
      <item>, OIB 85821130368</item>
      <item>, OIB 16488001145</item>
      <item>, OIB null</item>
      <item>, OIB null</item>
      <item>, OIB 18683136487</item>
      <item>, OIB 26635293339</item>
      <item>, OIB 57362618039</item>
      <item>, OIB 32284739479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208</properties:Words>
  <properties:Characters>965</properties:Characters>
  <properties:Lines>85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2018-08-24T09:06:00Z</dcterms:created>
  <dc:creator>Sudsko vijeæe</dc:creator>
  <cp:lastModifiedBy>Jadranka Zelić</cp:lastModifiedBy>
  <cp:lastPrinted>2018-08-24T09:06:00Z</cp:lastPrinted>
  <dcterms:modified xmlns:xsi="http://www.w3.org/2001/XMLSchema-instance" xsi:type="dcterms:W3CDTF">2018-08-24T09:07:00Z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(Odgoda ročišta24.8.2018. g.f. nekretnine - podbroj 45.docx)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