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ce06" w14:paraId="d09ce06" w:rsidRDefault="00AE649C" w:rsidP="004F27AE" w:rsidR="00AE649C" w:rsidRPr="00B76F3C">
      <w:pPr>
        <w:pStyle w:val="NormaleSPIS"/>
        <w15:collapsed w:val="false"/>
      </w:pPr>
    </w:p>
    <w:p w:rsidRDefault="00AB4602" w:rsidP="00463A89" w:rsidR="00463A89" w:rsidRPr="00463A89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463A89" w:rsidP="00463A89" w:rsidR="00463A89">
      <w:pPr>
        <w:spacing w:after="0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ind w:firstLine="5670"/>
        <w:rPr>
          <w:rFonts w:cs="Times New Roman" w:eastAsia="Calibri"/>
        </w:rPr>
      </w:pPr>
      <w:r w:rsidRPr="00463A89">
        <w:rPr>
          <w:rFonts w:cs="Times New Roman" w:eastAsia="Calibri"/>
        </w:rPr>
        <w:t xml:space="preserve">   5. St-254/2017-3</w:t>
      </w:r>
    </w:p>
    <w:p w:rsidRDefault="00463A89" w:rsidP="00463A89" w:rsidR="00463A89" w:rsidRPr="00463A89">
      <w:pPr>
        <w:spacing w:after="0"/>
        <w:rPr>
          <w:rFonts w:cs="Times New Roman" w:eastAsia="Calibri"/>
        </w:rPr>
      </w:pPr>
      <w:r w:rsidRPr="00463A89">
        <w:rPr>
          <w:rFonts w:cs="Times New Roman" w:eastAsia="Calibri"/>
        </w:rPr>
        <w:t xml:space="preserve">  </w:t>
      </w:r>
    </w:p>
    <w:p w:rsidRDefault="00463A89" w:rsidP="00463A89" w:rsidR="00463A89" w:rsidRPr="00463A89">
      <w:pPr>
        <w:spacing w:after="0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jc w:val="center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jc w:val="center"/>
        <w:rPr>
          <w:rFonts w:cs="Times New Roman" w:eastAsia="Calibri"/>
        </w:rPr>
      </w:pPr>
      <w:r w:rsidRPr="00463A89">
        <w:rPr>
          <w:rFonts w:cs="Times New Roman" w:eastAsia="Calibri"/>
        </w:rPr>
        <w:t>R E P U B L I K A  H R V A T S K A</w:t>
      </w:r>
    </w:p>
    <w:p w:rsidRDefault="00463A89" w:rsidP="00463A89" w:rsidR="00463A89" w:rsidRPr="00463A89">
      <w:pPr>
        <w:spacing w:after="0"/>
        <w:jc w:val="center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jc w:val="center"/>
        <w:rPr>
          <w:rFonts w:cs="Times New Roman" w:eastAsia="Calibri"/>
        </w:rPr>
      </w:pPr>
      <w:r w:rsidRPr="00463A89">
        <w:rPr>
          <w:rFonts w:cs="Times New Roman" w:eastAsia="Calibri"/>
        </w:rPr>
        <w:t>R J E Š E N J E</w:t>
      </w:r>
    </w:p>
    <w:p w:rsidRDefault="00463A89" w:rsidP="00463A89" w:rsidR="00463A89" w:rsidRPr="00463A89">
      <w:pPr>
        <w:spacing w:after="0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  <w:r w:rsidRPr="00463A89">
        <w:rPr>
          <w:rFonts w:cs="Times New Roman" w:eastAsia="Calibri"/>
        </w:rPr>
        <w:t xml:space="preserve">TRGOVAČKI SUD U BJELOVARU, po sucu pojedincu Mariji Petrina Kubica, povodom prijedloga dužnika GASTRAL NATURA društvo s ograničenom odgovornošću za trgovinu i usluge, Čazma, Franje Vidovića 59/D, OIB: 51023706342, MBS: 010099960, za otvaranje </w:t>
      </w:r>
      <w:proofErr w:type="spellStart"/>
      <w:r w:rsidRPr="00463A89">
        <w:rPr>
          <w:rFonts w:cs="Times New Roman" w:eastAsia="Calibri"/>
        </w:rPr>
        <w:t>predstečajnoga</w:t>
      </w:r>
      <w:proofErr w:type="spellEnd"/>
      <w:r w:rsidRPr="00463A89">
        <w:rPr>
          <w:rFonts w:cs="Times New Roman" w:eastAsia="Calibri"/>
        </w:rPr>
        <w:t xml:space="preserve"> postupka, 18. travnja 2017.</w:t>
      </w:r>
    </w:p>
    <w:p w:rsidRDefault="00463A89" w:rsidP="00463A89" w:rsidR="00463A89" w:rsidRPr="00463A89">
      <w:pPr>
        <w:spacing w:after="0"/>
        <w:jc w:val="center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jc w:val="center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jc w:val="center"/>
        <w:rPr>
          <w:rFonts w:cs="Times New Roman" w:eastAsia="Calibri"/>
        </w:rPr>
      </w:pPr>
      <w:r w:rsidRPr="00463A89">
        <w:rPr>
          <w:rFonts w:cs="Times New Roman" w:eastAsia="Calibri"/>
        </w:rPr>
        <w:t>r i j e š i o  j e</w:t>
      </w:r>
    </w:p>
    <w:p w:rsidRDefault="00463A89" w:rsidP="00463A89" w:rsidR="00463A89" w:rsidRPr="00463A89">
      <w:pPr>
        <w:spacing w:after="0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  <w:r w:rsidRPr="00463A89">
        <w:rPr>
          <w:rFonts w:cs="Times New Roman" w:eastAsia="Calibri"/>
        </w:rPr>
        <w:t>I. Nalaže se predlagatelju GASTRAL NATURA društvo s ograničenom odgovornošću za trgovinu i usluge, Čazma, da u roku od 8 dana, računajući od dana dostave ovog rješenja putem mrežne stranice e-Oglasna ploča Trgovačkog suda u Bjelovaru, dostavi:</w:t>
      </w: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  <w:r w:rsidRPr="00463A89">
        <w:rPr>
          <w:rFonts w:cs="Times New Roman" w:eastAsia="Calibri"/>
        </w:rPr>
        <w:t>-popis imovine i obveza dužnika;</w:t>
      </w: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  <w:r w:rsidRPr="00463A89">
        <w:rPr>
          <w:rFonts w:cs="Times New Roman" w:eastAsia="Calibri"/>
        </w:rPr>
        <w:t xml:space="preserve">-financijske izvještaje u skladu sa Zakonom o računovodstvu koji nisu stariji od tri mjeseca od dana podnošenja prijedloga za otvaranje </w:t>
      </w:r>
      <w:proofErr w:type="spellStart"/>
      <w:r w:rsidRPr="00463A89">
        <w:rPr>
          <w:rFonts w:cs="Times New Roman" w:eastAsia="Calibri"/>
        </w:rPr>
        <w:t>predstečajnoga</w:t>
      </w:r>
      <w:proofErr w:type="spellEnd"/>
      <w:r w:rsidRPr="00463A89">
        <w:rPr>
          <w:rFonts w:cs="Times New Roman" w:eastAsia="Calibri"/>
        </w:rPr>
        <w:t xml:space="preserve"> postupka; </w:t>
      </w: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  <w:r w:rsidRPr="00463A89">
        <w:rPr>
          <w:rFonts w:cs="Times New Roman" w:eastAsia="Calibri"/>
        </w:rPr>
        <w:t xml:space="preserve">-opis pregovora s vjerovnicima, ako su prethodili prijedlogu za otvaranje </w:t>
      </w:r>
      <w:proofErr w:type="spellStart"/>
      <w:r w:rsidRPr="00463A89">
        <w:rPr>
          <w:rFonts w:cs="Times New Roman" w:eastAsia="Calibri"/>
        </w:rPr>
        <w:t>predstečajnoga</w:t>
      </w:r>
      <w:proofErr w:type="spellEnd"/>
      <w:r w:rsidRPr="00463A89">
        <w:rPr>
          <w:rFonts w:cs="Times New Roman" w:eastAsia="Calibri"/>
        </w:rPr>
        <w:t xml:space="preserve"> postupka, uključujući i potrebne obavijesti dostavljene vjerovnicima koji sudjeluju u postupku;</w:t>
      </w: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  <w:r w:rsidRPr="00463A89">
        <w:rPr>
          <w:rFonts w:cs="Times New Roman" w:eastAsia="Calibri"/>
        </w:rPr>
        <w:t xml:space="preserve">-dokaz o ukupnoj aktivi i dokaz o ukupnom prihodu za prethodnu godinu </w:t>
      </w: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  <w:r w:rsidRPr="00463A89">
        <w:rPr>
          <w:rFonts w:cs="Times New Roman" w:eastAsia="Calibri"/>
        </w:rPr>
        <w:t>-plan restrukturiranja, koji mora sadržavati sve navedeno u čl.27. Stečajnog zakona (Narodne novine broj 71/15., dalje:SZ).</w:t>
      </w: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  <w:r w:rsidRPr="00463A89">
        <w:rPr>
          <w:rFonts w:cs="Times New Roman" w:eastAsia="Calibri"/>
        </w:rPr>
        <w:t>Dostava ovog rješenja smatra se obavljenom istekom osmog dana od dana objave rješenja na mrežnoj stranici e-Oglasna ploča sudova.</w:t>
      </w: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  <w:r w:rsidRPr="00463A89">
        <w:rPr>
          <w:rFonts w:cs="Times New Roman" w:eastAsia="Calibri"/>
        </w:rPr>
        <w:t xml:space="preserve">II. Ako predlagatelj ne postupi po </w:t>
      </w:r>
      <w:proofErr w:type="spellStart"/>
      <w:r w:rsidRPr="00463A89">
        <w:rPr>
          <w:rFonts w:cs="Times New Roman" w:eastAsia="Calibri"/>
        </w:rPr>
        <w:t>toč.I</w:t>
      </w:r>
      <w:proofErr w:type="spellEnd"/>
      <w:r w:rsidRPr="00463A89">
        <w:rPr>
          <w:rFonts w:cs="Times New Roman" w:eastAsia="Calibri"/>
        </w:rPr>
        <w:t xml:space="preserve">. ovoga rješenja, sud će prijedlog za otvaranje </w:t>
      </w:r>
      <w:proofErr w:type="spellStart"/>
      <w:r w:rsidRPr="00463A89">
        <w:rPr>
          <w:rFonts w:cs="Times New Roman" w:eastAsia="Calibri"/>
        </w:rPr>
        <w:t>predstečajnog</w:t>
      </w:r>
      <w:proofErr w:type="spellEnd"/>
      <w:r w:rsidRPr="00463A89">
        <w:rPr>
          <w:rFonts w:cs="Times New Roman" w:eastAsia="Calibri"/>
        </w:rPr>
        <w:t xml:space="preserve"> postupka odbaciti.</w:t>
      </w:r>
    </w:p>
    <w:p w:rsidRDefault="00463A89" w:rsidP="00463A89" w:rsidR="00463A89" w:rsidRPr="00463A89">
      <w:pPr>
        <w:spacing w:after="0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jc w:val="center"/>
        <w:rPr>
          <w:rFonts w:cs="Times New Roman" w:eastAsia="Calibri"/>
        </w:rPr>
      </w:pPr>
      <w:r w:rsidRPr="00463A89">
        <w:rPr>
          <w:rFonts w:cs="Times New Roman" w:eastAsia="Calibri"/>
        </w:rPr>
        <w:t>Obrazloženje</w:t>
      </w:r>
    </w:p>
    <w:p w:rsidRDefault="00463A89" w:rsidP="00463A89" w:rsidR="00463A89" w:rsidRPr="00463A89">
      <w:pPr>
        <w:spacing w:after="0"/>
        <w:ind w:firstLine="851"/>
        <w:jc w:val="center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ind w:firstLine="851"/>
        <w:jc w:val="center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  <w:r w:rsidRPr="00463A89">
        <w:rPr>
          <w:rFonts w:cs="Times New Roman" w:eastAsia="Calibri"/>
        </w:rPr>
        <w:t xml:space="preserve">Dužnik GASTRAL NATURA d.o.o. Čazma podnio je sudu prijedlog za otvaranje </w:t>
      </w:r>
      <w:proofErr w:type="spellStart"/>
      <w:r w:rsidRPr="00463A89">
        <w:rPr>
          <w:rFonts w:cs="Times New Roman" w:eastAsia="Calibri"/>
        </w:rPr>
        <w:t>predstečajnoga</w:t>
      </w:r>
      <w:proofErr w:type="spellEnd"/>
      <w:r w:rsidRPr="00463A89">
        <w:rPr>
          <w:rFonts w:cs="Times New Roman" w:eastAsia="Calibri"/>
        </w:rPr>
        <w:t xml:space="preserve"> postupka. Uz prijedlog nije dostavio popis imovine i obveza iz čl.17. SZ-a te isprave navedene u čl.26. SZ-a. </w:t>
      </w: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ind w:firstLine="851"/>
        <w:jc w:val="both"/>
        <w:rPr>
          <w:rFonts w:cs="Times New Roman" w:eastAsia="Calibri"/>
        </w:rPr>
      </w:pPr>
      <w:r w:rsidRPr="00463A89">
        <w:rPr>
          <w:rFonts w:cs="Times New Roman" w:eastAsia="Calibri"/>
        </w:rPr>
        <w:t>Stoga je sud, temeljem odredbe čl.16. st.1. i 3., čl.31. st.2. i 3. SZ-a, riješio kao u izreci.</w:t>
      </w:r>
    </w:p>
    <w:p w:rsidRDefault="00463A89" w:rsidP="00463A89" w:rsidR="00463A89" w:rsidRPr="00463A89">
      <w:pPr>
        <w:spacing w:lineRule="auto" w:line="276" w:after="0"/>
        <w:rPr>
          <w:rFonts w:cs="Times New Roman" w:eastAsia="Calibri"/>
        </w:rPr>
      </w:pPr>
    </w:p>
    <w:p w:rsidRDefault="00463A89" w:rsidP="00463A89" w:rsidR="00463A89" w:rsidRPr="00463A89">
      <w:pPr>
        <w:spacing w:lineRule="auto" w:line="276" w:after="0"/>
        <w:jc w:val="center"/>
        <w:rPr>
          <w:rFonts w:cs="Times New Roman" w:eastAsia="Calibri"/>
        </w:rPr>
      </w:pPr>
      <w:r w:rsidRPr="00463A89">
        <w:rPr>
          <w:rFonts w:cs="Times New Roman" w:eastAsia="Calibri"/>
        </w:rPr>
        <w:t>U Bjelovaru, 18. travnja 2017.</w:t>
      </w:r>
    </w:p>
    <w:p w:rsidRDefault="00463A89" w:rsidP="00463A89" w:rsidR="00463A89" w:rsidRPr="00463A89">
      <w:pPr>
        <w:spacing w:lineRule="auto" w:line="276" w:after="0"/>
        <w:jc w:val="center"/>
        <w:rPr>
          <w:rFonts w:cs="Times New Roman" w:eastAsia="Calibri"/>
        </w:rPr>
      </w:pPr>
    </w:p>
    <w:p w:rsidRDefault="00463A89" w:rsidP="00463A89" w:rsidR="00463A89" w:rsidRPr="00463A89">
      <w:pPr>
        <w:spacing w:lineRule="auto" w:line="276" w:after="0"/>
        <w:rPr>
          <w:rFonts w:cs="Times New Roman" w:eastAsia="Calibri"/>
        </w:rPr>
      </w:pPr>
      <w:r w:rsidRPr="00463A89">
        <w:rPr>
          <w:rFonts w:cs="Times New Roman" w:eastAsia="Calibri"/>
        </w:rPr>
        <w:tab/>
      </w:r>
      <w:r w:rsidRPr="00463A89">
        <w:rPr>
          <w:rFonts w:cs="Times New Roman" w:eastAsia="Calibri"/>
        </w:rPr>
        <w:tab/>
      </w:r>
      <w:r w:rsidRPr="00463A89">
        <w:rPr>
          <w:rFonts w:cs="Times New Roman" w:eastAsia="Calibri"/>
        </w:rPr>
        <w:tab/>
      </w:r>
      <w:r w:rsidRPr="00463A89">
        <w:rPr>
          <w:rFonts w:cs="Times New Roman" w:eastAsia="Calibri"/>
        </w:rPr>
        <w:tab/>
      </w:r>
      <w:r w:rsidRPr="00463A89">
        <w:rPr>
          <w:rFonts w:cs="Times New Roman" w:eastAsia="Calibri"/>
        </w:rPr>
        <w:tab/>
      </w:r>
      <w:r w:rsidRPr="00463A89">
        <w:rPr>
          <w:rFonts w:cs="Times New Roman" w:eastAsia="Calibri"/>
        </w:rPr>
        <w:tab/>
        <w:t xml:space="preserve">                        SUDAC</w:t>
      </w:r>
    </w:p>
    <w:p w:rsidRDefault="00463A89" w:rsidP="00463A89" w:rsidR="00463A89" w:rsidRPr="00463A89">
      <w:pPr>
        <w:spacing w:lineRule="auto" w:line="276" w:after="0"/>
        <w:rPr>
          <w:rFonts w:cs="Times New Roman" w:eastAsia="Calibri"/>
        </w:rPr>
      </w:pPr>
      <w:r w:rsidRPr="00463A89">
        <w:rPr>
          <w:rFonts w:cs="Times New Roman" w:eastAsia="Calibri"/>
        </w:rPr>
        <w:tab/>
      </w:r>
      <w:r w:rsidRPr="00463A89">
        <w:rPr>
          <w:rFonts w:cs="Times New Roman" w:eastAsia="Calibri"/>
        </w:rPr>
        <w:tab/>
      </w:r>
      <w:r w:rsidRPr="00463A89">
        <w:rPr>
          <w:rFonts w:cs="Times New Roman" w:eastAsia="Calibri"/>
        </w:rPr>
        <w:tab/>
        <w:t xml:space="preserve">                                            MARIJA PETRINA KUBICA v.r.</w:t>
      </w:r>
    </w:p>
    <w:p w:rsidRDefault="00463A89" w:rsidP="00463A89" w:rsidR="00463A89" w:rsidRPr="00463A89">
      <w:pPr>
        <w:spacing w:lineRule="auto" w:line="276" w:after="0"/>
        <w:rPr>
          <w:rFonts w:cs="Times New Roman" w:eastAsia="Calibri"/>
        </w:rPr>
      </w:pPr>
    </w:p>
    <w:p w:rsidRDefault="00463A89" w:rsidP="00463A89" w:rsidR="00463A89" w:rsidRPr="00463A89">
      <w:pPr>
        <w:tabs>
          <w:tab w:pos="2676" w:val="left"/>
        </w:tabs>
        <w:spacing w:lineRule="auto" w:line="276" w:after="0"/>
        <w:ind w:left="5245"/>
        <w:rPr>
          <w:rFonts w:cs="Times New Roman" w:eastAsia="Calibri" w:hAnsi="Calibri" w:ascii="Calibri"/>
          <w:noProof/>
          <w:sz w:val="22"/>
          <w:szCs w:val="22"/>
        </w:rPr>
      </w:pPr>
      <w:r w:rsidRPr="00463A89">
        <w:rPr>
          <w:rFonts w:cs="Times New Roman" w:eastAsia="Calibri" w:hAnsi="Calibri" w:ascii="Calibri"/>
          <w:noProof/>
          <w:sz w:val="22"/>
          <w:szCs w:val="22"/>
        </w:rPr>
        <w:t>Za točnost otpravka-</w:t>
      </w:r>
    </w:p>
    <w:p w:rsidRDefault="00463A89" w:rsidP="00463A89" w:rsidR="00463A89" w:rsidRPr="00463A89">
      <w:pPr>
        <w:tabs>
          <w:tab w:pos="2676" w:val="left"/>
        </w:tabs>
        <w:spacing w:lineRule="auto" w:line="276" w:after="0"/>
        <w:ind w:left="5245"/>
        <w:rPr>
          <w:rFonts w:cs="Times New Roman" w:eastAsia="Calibri" w:hAnsi="Calibri" w:ascii="Calibri"/>
          <w:noProof/>
          <w:sz w:val="22"/>
          <w:szCs w:val="22"/>
        </w:rPr>
      </w:pPr>
      <w:r w:rsidRPr="00463A89">
        <w:rPr>
          <w:rFonts w:cs="Times New Roman" w:eastAsia="Calibri" w:hAnsi="Calibri" w:ascii="Calibri"/>
          <w:noProof/>
          <w:sz w:val="22"/>
          <w:szCs w:val="22"/>
        </w:rPr>
        <w:t>ovlašteni službenik</w:t>
      </w:r>
    </w:p>
    <w:p w:rsidRDefault="00463A89" w:rsidP="00463A89" w:rsidR="00463A89" w:rsidRPr="00463A89">
      <w:pPr>
        <w:tabs>
          <w:tab w:pos="2676" w:val="left"/>
        </w:tabs>
        <w:spacing w:lineRule="auto" w:line="276" w:after="0"/>
        <w:ind w:left="5245"/>
        <w:rPr>
          <w:rFonts w:cs="Times New Roman" w:eastAsia="Calibri" w:hAnsi="Calibri" w:ascii="Calibri"/>
          <w:noProof/>
          <w:sz w:val="22"/>
          <w:szCs w:val="22"/>
        </w:rPr>
      </w:pPr>
      <w:r w:rsidRPr="00463A89">
        <w:rPr>
          <w:rFonts w:cs="Times New Roman" w:eastAsia="Calibri" w:hAnsi="Calibri" w:ascii="Calibri"/>
          <w:noProof/>
          <w:sz w:val="22"/>
          <w:szCs w:val="22"/>
        </w:rPr>
        <w:t xml:space="preserve">     Željka Vitez</w:t>
      </w:r>
    </w:p>
    <w:p w:rsidRDefault="00463A89" w:rsidP="00463A89" w:rsidR="00463A89" w:rsidRPr="00463A89">
      <w:pPr>
        <w:spacing w:lineRule="auto" w:line="276" w:after="0"/>
        <w:rPr>
          <w:rFonts w:cs="Times New Roman" w:eastAsia="Calibri"/>
        </w:rPr>
      </w:pPr>
      <w:r w:rsidRPr="00463A89">
        <w:rPr>
          <w:rFonts w:cs="Times New Roman" w:eastAsia="Calibri"/>
        </w:rPr>
        <w:t xml:space="preserve">                                                     </w:t>
      </w:r>
    </w:p>
    <w:p w:rsidRDefault="00463A89" w:rsidP="00463A89" w:rsidR="00463A89" w:rsidRPr="00463A89">
      <w:pPr>
        <w:spacing w:lineRule="auto" w:line="276" w:after="0"/>
        <w:rPr>
          <w:rFonts w:cs="Times New Roman" w:eastAsia="Calibri"/>
        </w:rPr>
      </w:pPr>
      <w:r w:rsidRPr="00463A89">
        <w:rPr>
          <w:rFonts w:cs="Times New Roman" w:eastAsia="Calibri"/>
        </w:rPr>
        <w:t xml:space="preserve">                           </w:t>
      </w:r>
    </w:p>
    <w:p w:rsidRDefault="00463A89" w:rsidP="00463A89" w:rsidR="00463A89" w:rsidRPr="00463A89">
      <w:pPr>
        <w:spacing w:lineRule="auto" w:line="276" w:after="0"/>
        <w:rPr>
          <w:rFonts w:cs="Times New Roman" w:eastAsia="Calibri"/>
        </w:rPr>
      </w:pPr>
      <w:r w:rsidRPr="00463A89">
        <w:rPr>
          <w:rFonts w:cs="Times New Roman" w:eastAsia="Calibri"/>
        </w:rPr>
        <w:t xml:space="preserve">     </w:t>
      </w:r>
    </w:p>
    <w:p w:rsidRDefault="00463A89" w:rsidP="00463A89" w:rsidR="00463A89" w:rsidRPr="00463A89">
      <w:pPr>
        <w:spacing w:after="0"/>
        <w:jc w:val="both"/>
        <w:rPr>
          <w:rFonts w:cs="Times New Roman" w:eastAsia="Calibri"/>
        </w:rPr>
      </w:pPr>
      <w:r w:rsidRPr="00463A89">
        <w:rPr>
          <w:rFonts w:cs="Times New Roman" w:eastAsia="Calibri"/>
        </w:rPr>
        <w:t xml:space="preserve">POUKA O PRAVNOM LIJEKU: Protiv ovog rješenja nije dopuštena posebna žalba (čl.10. SZ-a i čl.278. st.2. Zakona o parničnom postupku, Narodne novine broj 53/91, 91/92, 112/99, 117/03, 84/08, 123/08, 57/11 i 25/13). </w:t>
      </w:r>
    </w:p>
    <w:p w:rsidRDefault="00463A89" w:rsidP="00463A89" w:rsidR="00463A89" w:rsidRPr="00463A89">
      <w:pPr>
        <w:spacing w:after="0"/>
        <w:jc w:val="both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jc w:val="both"/>
        <w:rPr>
          <w:rFonts w:cs="Times New Roman" w:eastAsia="Calibri"/>
        </w:rPr>
      </w:pPr>
    </w:p>
    <w:p w:rsidRDefault="00463A89" w:rsidP="00463A89" w:rsidR="00463A89" w:rsidRPr="00463A89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A89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563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St-254/2017-3</izvorni_sadrzaj>
    <derivirana_varijabla naziv="DomainObject.Oznaka_1">St-254/2017-3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St-254/2017-3</izvorni_sadrzaj>
    <derivirana_varijabla naziv="DomainObject.PoslovniBrojDokumenta_1">St-254/2017-3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</izvorni_sadrzaj>
    <derivirana_varijabla naziv="DomainObject.Predmet.SudioniciListNaziv_1">
      <item>GASTRAL NATURA društvo s ograničenom odgovornošću za trgovinu i usluge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</izvorni_sadrzaj>
    <derivirana_varijabla naziv="DomainObject.Predmet.SudioniciListAdressOIB_1">
      <item>GASTRAL NATURA društvo s ograničenom odgovornošću za trgovinu i usluge, OIB 51023706342, Franje Vidovića 59/D,43240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BF74E-0E39-4DFF-9873-EE4555221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1755</properties:Characters>
  <properties:Lines>68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2017-04-18T06:55:00Z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St-254/2017-3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