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2c283" w14:paraId="a42c283" w:rsidRDefault="00F6347A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  <w:r w:rsidR="00BB25ED">
        <w:rPr>
          <w:rFonts w:hAnsi="Times New Roman" w:ascii="Times New Roman"/>
        </w:rPr>
        <w:t>U KARLOVCU</w:t>
      </w:r>
    </w:p>
    <w:p w:rsidRDefault="00F6347A" w:rsidP="00D32C0B" w:rsidR="00F6347A" w:rsidRPr="0001633E">
      <w:pPr>
        <w:tabs>
          <w:tab w:pos="7330" w:val="left"/>
        </w:tabs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Karlovac, </w:t>
      </w:r>
      <w:r w:rsidR="0077287F">
        <w:rPr>
          <w:rFonts w:hAnsi="Times New Roman" w:ascii="Times New Roman"/>
        </w:rPr>
        <w:t xml:space="preserve">Trg hrvatskih branitelja 1 </w:t>
      </w:r>
      <w:r w:rsidR="00D32C0B">
        <w:rPr>
          <w:rFonts w:hAnsi="Times New Roman" w:ascii="Times New Roman"/>
        </w:rPr>
        <w:tab/>
      </w:r>
      <w:r w:rsidR="00D32C0B" w:rsidRPr="0001633E">
        <w:rPr>
          <w:rFonts w:hAnsi="Times New Roman" w:ascii="Times New Roman"/>
        </w:rPr>
        <w:t>4  St</w:t>
      </w:r>
      <w:r w:rsidR="00D32C0B">
        <w:rPr>
          <w:rFonts w:hAnsi="Times New Roman" w:ascii="Times New Roman"/>
        </w:rPr>
        <w:t>-4</w:t>
      </w:r>
      <w:r w:rsidR="00AC401A">
        <w:rPr>
          <w:rFonts w:hAnsi="Times New Roman" w:ascii="Times New Roman"/>
        </w:rPr>
        <w:t>14</w:t>
      </w:r>
      <w:r w:rsidR="00D32C0B">
        <w:rPr>
          <w:rFonts w:hAnsi="Times New Roman" w:ascii="Times New Roman"/>
        </w:rPr>
        <w:t>/2019-3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10B17" w:rsidR="00F6347A" w:rsidRPr="00DC0F5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Zagrebu, Stalna služba</w:t>
      </w:r>
      <w:r w:rsidR="00BB25ED">
        <w:rPr>
          <w:rFonts w:hAnsi="Times New Roman" w:ascii="Times New Roman"/>
        </w:rPr>
        <w:t xml:space="preserve"> u Karlovcu</w:t>
      </w:r>
      <w:r w:rsidRPr="0001633E">
        <w:rPr>
          <w:rFonts w:hAnsi="Times New Roman" w:ascii="Times New Roman"/>
        </w:rPr>
        <w:t xml:space="preserve">, po stečajnom sucu </w:t>
      </w:r>
      <w:r w:rsidR="00725801" w:rsidRPr="0001633E">
        <w:rPr>
          <w:rFonts w:hAnsi="Times New Roman" w:ascii="Times New Roman"/>
        </w:rPr>
        <w:t>Goranki Boljkovac</w:t>
      </w:r>
      <w:r w:rsidRPr="0001633E">
        <w:rPr>
          <w:rFonts w:hAnsi="Times New Roman" w:ascii="Times New Roman"/>
        </w:rPr>
        <w:t xml:space="preserve">,  </w:t>
      </w:r>
      <w:r w:rsidR="00725801" w:rsidRPr="0001633E">
        <w:rPr>
          <w:rFonts w:hAnsi="Times New Roman" w:ascii="Times New Roman"/>
        </w:rPr>
        <w:t>povodom</w:t>
      </w:r>
      <w:r w:rsidR="00ED1090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725801" w:rsidRPr="0001633E">
        <w:rPr>
          <w:rFonts w:hAnsi="Times New Roman" w:ascii="Times New Roman"/>
        </w:rPr>
        <w:t>prijedloga</w:t>
      </w:r>
      <w:r w:rsidR="00ED1090" w:rsidRPr="0001633E">
        <w:rPr>
          <w:rFonts w:hAnsi="Times New Roman" w:ascii="Times New Roman"/>
        </w:rPr>
        <w:t xml:space="preserve"> predlagatelja</w:t>
      </w:r>
      <w:r w:rsidR="00CA0FFB">
        <w:rPr>
          <w:rFonts w:hAnsi="Times New Roman" w:ascii="Times New Roman"/>
        </w:rPr>
        <w:t xml:space="preserve"> Financijska</w:t>
      </w:r>
      <w:r w:rsidRPr="0001633E">
        <w:rPr>
          <w:rFonts w:hAnsi="Times New Roman" w:ascii="Times New Roman"/>
        </w:rPr>
        <w:t xml:space="preserve"> agencij</w:t>
      </w:r>
      <w:r w:rsidR="00CA0FFB">
        <w:rPr>
          <w:rFonts w:hAnsi="Times New Roman" w:ascii="Times New Roman"/>
        </w:rPr>
        <w:t>a</w:t>
      </w:r>
      <w:r w:rsidRPr="0001633E">
        <w:rPr>
          <w:rFonts w:hAnsi="Times New Roman" w:ascii="Times New Roman"/>
        </w:rPr>
        <w:t>,</w:t>
      </w:r>
      <w:r w:rsidR="00725801" w:rsidRPr="0001633E">
        <w:rPr>
          <w:rFonts w:hAnsi="Times New Roman" w:ascii="Times New Roman"/>
        </w:rPr>
        <w:t xml:space="preserve"> Zagreb, Ulica grada Vukovara 70, OIB 85821130368,</w:t>
      </w:r>
      <w:r w:rsidRPr="0001633E">
        <w:rPr>
          <w:rFonts w:hAnsi="Times New Roman" w:ascii="Times New Roman"/>
        </w:rPr>
        <w:t xml:space="preserve"> </w:t>
      </w:r>
      <w:r w:rsidR="00ED1090" w:rsidRPr="0001633E">
        <w:rPr>
          <w:rFonts w:hAnsi="Times New Roman" w:ascii="Times New Roman"/>
        </w:rPr>
        <w:t>za otvaranje</w:t>
      </w:r>
      <w:r w:rsidRPr="0001633E">
        <w:rPr>
          <w:rFonts w:hAnsi="Times New Roman" w:ascii="Times New Roman"/>
        </w:rPr>
        <w:t xml:space="preserve"> stečajn</w:t>
      </w:r>
      <w:r w:rsidR="00ED1090" w:rsidRPr="0001633E">
        <w:rPr>
          <w:rFonts w:hAnsi="Times New Roman" w:ascii="Times New Roman"/>
        </w:rPr>
        <w:t>og</w:t>
      </w:r>
      <w:r w:rsidRPr="0001633E">
        <w:rPr>
          <w:rFonts w:hAnsi="Times New Roman" w:ascii="Times New Roman"/>
        </w:rPr>
        <w:t xml:space="preserve"> postupk</w:t>
      </w:r>
      <w:r w:rsidR="00ED1090" w:rsidRPr="0001633E">
        <w:rPr>
          <w:rFonts w:hAnsi="Times New Roman" w:ascii="Times New Roman"/>
        </w:rPr>
        <w:t xml:space="preserve">a </w:t>
      </w:r>
      <w:r w:rsidRPr="0001633E">
        <w:rPr>
          <w:rFonts w:hAnsi="Times New Roman" w:ascii="Times New Roman"/>
        </w:rPr>
        <w:t xml:space="preserve">nad </w:t>
      </w:r>
      <w:r w:rsidRPr="00DD0D6C">
        <w:rPr>
          <w:rFonts w:hAnsi="Times New Roman" w:ascii="Times New Roman"/>
        </w:rPr>
        <w:t>dužnikom</w:t>
      </w:r>
      <w:r w:rsidR="00252AC0" w:rsidRPr="00DD0D6C">
        <w:rPr>
          <w:rFonts w:hAnsi="Times New Roman" w:ascii="Times New Roman"/>
        </w:rPr>
        <w:t xml:space="preserve"> </w:t>
      </w:r>
      <w:r w:rsidR="00AC401A">
        <w:rPr>
          <w:rFonts w:hAnsi="Times New Roman" w:ascii="Times New Roman"/>
        </w:rPr>
        <w:t xml:space="preserve">TUBIĆ FIRMUS d.o.o., Sveti Ivan Zelina, </w:t>
      </w:r>
      <w:r w:rsidR="00AC401A" w:rsidRPr="00AC401A">
        <w:rPr>
          <w:rFonts w:hAnsi="Times New Roman" w:ascii="Times New Roman"/>
        </w:rPr>
        <w:t>Vatrogasna ulica 13/A</w:t>
      </w:r>
      <w:r w:rsidR="00883C6D" w:rsidRPr="00DC0F5E">
        <w:rPr>
          <w:rFonts w:hAnsi="Times New Roman" w:ascii="Times New Roman"/>
        </w:rPr>
        <w:t>,</w:t>
      </w:r>
      <w:r w:rsidR="00725801" w:rsidRPr="00DC0F5E">
        <w:rPr>
          <w:rFonts w:hAnsi="Times New Roman" w:ascii="Times New Roman"/>
        </w:rPr>
        <w:t xml:space="preserve"> OIB</w:t>
      </w:r>
      <w:r w:rsidR="00C71597" w:rsidRPr="00DC0F5E">
        <w:rPr>
          <w:rFonts w:hAnsi="Times New Roman" w:ascii="Times New Roman"/>
        </w:rPr>
        <w:t xml:space="preserve"> </w:t>
      </w:r>
      <w:r w:rsidR="00AC401A" w:rsidRPr="00AC401A">
        <w:rPr>
          <w:rFonts w:hAnsi="Times New Roman" w:ascii="Times New Roman"/>
        </w:rPr>
        <w:t>81890906547</w:t>
      </w:r>
      <w:r w:rsidR="00EC0460" w:rsidRPr="00DC0F5E">
        <w:rPr>
          <w:rFonts w:hAnsi="Times New Roman" w:ascii="Times New Roman"/>
        </w:rPr>
        <w:t xml:space="preserve">, </w:t>
      </w:r>
      <w:r w:rsidR="0001633E" w:rsidRPr="00DC0F5E">
        <w:rPr>
          <w:rFonts w:hAnsi="Times New Roman" w:ascii="Times New Roman"/>
        </w:rPr>
        <w:t xml:space="preserve">dana </w:t>
      </w:r>
      <w:r w:rsidR="001D27C2">
        <w:rPr>
          <w:rFonts w:hAnsi="Times New Roman" w:ascii="Times New Roman"/>
        </w:rPr>
        <w:t>25</w:t>
      </w:r>
      <w:r w:rsidR="00F05E49">
        <w:rPr>
          <w:rFonts w:hAnsi="Times New Roman" w:ascii="Times New Roman"/>
        </w:rPr>
        <w:t>. veljače 2019</w:t>
      </w:r>
      <w:r w:rsidRPr="00DC0F5E">
        <w:rPr>
          <w:rFonts w:hAnsi="Times New Roman" w:ascii="Times New Roman"/>
        </w:rPr>
        <w:t xml:space="preserve">. </w:t>
      </w:r>
    </w:p>
    <w:p w:rsidRDefault="00725801" w:rsidP="00481288" w:rsidR="00725801" w:rsidRPr="005D622B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5D622B">
      <w:pPr>
        <w:jc w:val="center"/>
        <w:rPr>
          <w:rFonts w:hAnsi="Times New Roman" w:ascii="Times New Roman"/>
        </w:rPr>
      </w:pPr>
      <w:r w:rsidRPr="005D622B">
        <w:rPr>
          <w:rFonts w:hAnsi="Times New Roman" w:ascii="Times New Roman"/>
        </w:rPr>
        <w:t>r i j e š i o  j e</w:t>
      </w:r>
    </w:p>
    <w:p w:rsidRDefault="00725801" w:rsidP="00725801" w:rsidR="00725801" w:rsidRPr="001D27C2">
      <w:pPr>
        <w:jc w:val="both"/>
        <w:rPr>
          <w:rFonts w:hAnsi="Times New Roman" w:ascii="Times New Roman"/>
        </w:rPr>
      </w:pP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1D27C2">
        <w:rPr>
          <w:rFonts w:hAnsi="Times New Roman" w:ascii="Times New Roman"/>
        </w:rPr>
        <w:t>I. Nalaže se</w:t>
      </w:r>
      <w:r w:rsidR="00C71597" w:rsidRPr="001D27C2">
        <w:rPr>
          <w:rFonts w:hAnsi="Times New Roman" w:ascii="Times New Roman"/>
        </w:rPr>
        <w:t xml:space="preserve"> </w:t>
      </w:r>
      <w:r w:rsidR="00AC401A">
        <w:rPr>
          <w:rFonts w:hAnsi="Times New Roman" w:ascii="Times New Roman"/>
        </w:rPr>
        <w:t>Lauro Tubić</w:t>
      </w:r>
      <w:r w:rsidR="004A61DE" w:rsidRPr="001D27C2">
        <w:rPr>
          <w:rFonts w:hAnsi="Times New Roman" w:ascii="Times New Roman"/>
        </w:rPr>
        <w:t xml:space="preserve">, </w:t>
      </w:r>
      <w:r w:rsidR="00AC401A">
        <w:rPr>
          <w:rFonts w:hAnsi="Times New Roman" w:ascii="Times New Roman"/>
        </w:rPr>
        <w:t xml:space="preserve">Sveti Ivan Zelina, </w:t>
      </w:r>
      <w:r w:rsidR="00AC401A" w:rsidRPr="00AC401A">
        <w:rPr>
          <w:rFonts w:hAnsi="Times New Roman" w:ascii="Times New Roman"/>
        </w:rPr>
        <w:t>Vatrogasna ulica 13/A</w:t>
      </w:r>
      <w:r w:rsidR="00DC0F5E" w:rsidRPr="001D27C2">
        <w:rPr>
          <w:rFonts w:hAnsi="Times New Roman" w:ascii="Times New Roman"/>
        </w:rPr>
        <w:t xml:space="preserve">, OIB </w:t>
      </w:r>
      <w:r w:rsidR="00AC401A" w:rsidRPr="00AC401A">
        <w:rPr>
          <w:rFonts w:hAnsi="Times New Roman" w:ascii="Times New Roman"/>
        </w:rPr>
        <w:t>71602309564</w:t>
      </w:r>
      <w:r w:rsidRPr="001D27C2">
        <w:rPr>
          <w:rFonts w:hAnsi="Times New Roman" w:ascii="Times New Roman"/>
        </w:rPr>
        <w:t xml:space="preserve">, kao osobi ovlaštenoj za zastupanje dužnika po zakonu, da u roku od 8 dana plati predujam </w:t>
      </w:r>
      <w:r w:rsidRPr="0001633E">
        <w:rPr>
          <w:rFonts w:hAnsi="Times New Roman" w:ascii="Times New Roman"/>
        </w:rPr>
        <w:t xml:space="preserve">u iznosu od </w:t>
      </w:r>
      <w:r w:rsidRPr="0001633E">
        <w:rPr>
          <w:rFonts w:hAnsi="Times New Roman" w:ascii="Times New Roman"/>
          <w:color w:val="000000"/>
        </w:rPr>
        <w:t>1.000,00 kn u Fond za namirenje troškova stečajnog</w:t>
      </w:r>
      <w:r w:rsidR="00CA0FFB">
        <w:rPr>
          <w:rFonts w:hAnsi="Times New Roman" w:ascii="Times New Roman"/>
          <w:color w:val="000000"/>
        </w:rPr>
        <w:t>a</w:t>
      </w:r>
      <w:r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HR92239000113000</w:t>
      </w:r>
      <w:r w:rsidR="00F63E94">
        <w:rPr>
          <w:rFonts w:hAnsi="Times New Roman" w:ascii="Times New Roman"/>
          <w:color w:val="000000"/>
        </w:rPr>
        <w:t>00460, pozivom na b</w:t>
      </w:r>
      <w:r w:rsidR="008E214C">
        <w:rPr>
          <w:rFonts w:hAnsi="Times New Roman" w:ascii="Times New Roman"/>
          <w:color w:val="000000"/>
        </w:rPr>
        <w:t>roj 2001-</w:t>
      </w:r>
      <w:r w:rsidR="001D27C2">
        <w:rPr>
          <w:rFonts w:hAnsi="Times New Roman" w:ascii="Times New Roman"/>
          <w:color w:val="000000"/>
        </w:rPr>
        <w:t>4</w:t>
      </w:r>
      <w:r w:rsidR="00AC401A">
        <w:rPr>
          <w:rFonts w:hAnsi="Times New Roman" w:ascii="Times New Roman"/>
          <w:color w:val="000000"/>
        </w:rPr>
        <w:t>14</w:t>
      </w:r>
      <w:r w:rsidR="00F05E49">
        <w:rPr>
          <w:rFonts w:hAnsi="Times New Roman" w:ascii="Times New Roman"/>
          <w:color w:val="000000"/>
        </w:rPr>
        <w:t>19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725801" w:rsidP="00725801" w:rsidR="00725801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</w:t>
      </w:r>
      <w:r w:rsidR="00F05E49">
        <w:rPr>
          <w:rFonts w:hAnsi="Times New Roman" w:ascii="Times New Roman"/>
        </w:rPr>
        <w:t>, 104/17</w:t>
      </w:r>
      <w:r w:rsidRPr="0001633E">
        <w:rPr>
          <w:rFonts w:hAnsi="Times New Roman" w:ascii="Times New Roman"/>
        </w:rPr>
        <w:t xml:space="preserve">), u vezi s </w:t>
      </w:r>
      <w:r w:rsidR="00CA0FFB"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</w:p>
    <w:p w:rsidRDefault="00725801" w:rsidP="00725801" w:rsidR="00725801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CA0FFB"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 w:rsidR="00BE66CF">
        <w:rPr>
          <w:rFonts w:hAnsi="Times New Roman" w:ascii="Times New Roman"/>
          <w:color w:val="000000"/>
        </w:rPr>
        <w:t>2</w:t>
      </w:r>
      <w:r w:rsidR="008E214C">
        <w:rPr>
          <w:rFonts w:hAnsi="Times New Roman" w:ascii="Times New Roman"/>
          <w:color w:val="000000"/>
        </w:rPr>
        <w:t>001-</w:t>
      </w:r>
      <w:r w:rsidR="001D27C2">
        <w:rPr>
          <w:rFonts w:hAnsi="Times New Roman" w:ascii="Times New Roman"/>
          <w:color w:val="000000"/>
        </w:rPr>
        <w:t>4</w:t>
      </w:r>
      <w:r w:rsidR="00AC401A">
        <w:rPr>
          <w:rFonts w:hAnsi="Times New Roman" w:ascii="Times New Roman"/>
          <w:color w:val="000000"/>
        </w:rPr>
        <w:t>14</w:t>
      </w:r>
      <w:r w:rsidR="00F05E49">
        <w:rPr>
          <w:rFonts w:hAnsi="Times New Roman" w:ascii="Times New Roman"/>
          <w:color w:val="000000"/>
        </w:rPr>
        <w:t>19</w:t>
      </w:r>
      <w:r w:rsidRPr="0001633E">
        <w:rPr>
          <w:rFonts w:hAnsi="Times New Roman" w:ascii="Times New Roman"/>
        </w:rPr>
        <w:t xml:space="preserve">. 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="00BB4404" w:rsidRPr="00BB4404">
        <w:rPr>
          <w:rFonts w:hAnsi="Times New Roman" w:ascii="Times New Roman"/>
        </w:rPr>
        <w:t xml:space="preserve"> </w:t>
      </w:r>
      <w:r w:rsidR="00AC401A">
        <w:rPr>
          <w:rFonts w:hAnsi="Times New Roman" w:ascii="Times New Roman"/>
        </w:rPr>
        <w:t xml:space="preserve">TUBIĆ FIRMUS d.o.o., Sveti Ivan Zelina, </w:t>
      </w:r>
      <w:r w:rsidR="00AC401A" w:rsidRPr="00AC401A">
        <w:rPr>
          <w:rFonts w:hAnsi="Times New Roman" w:ascii="Times New Roman"/>
        </w:rPr>
        <w:t xml:space="preserve">Vatrogasna </w:t>
      </w:r>
      <w:r w:rsidR="00AC401A" w:rsidRPr="00AC401A">
        <w:rPr>
          <w:rFonts w:hAnsi="Times New Roman" w:ascii="Times New Roman"/>
        </w:rPr>
        <w:lastRenderedPageBreak/>
        <w:t>ulica 13/A</w:t>
      </w:r>
      <w:r w:rsidR="00AC401A" w:rsidRPr="00DC0F5E">
        <w:rPr>
          <w:rFonts w:hAnsi="Times New Roman" w:ascii="Times New Roman"/>
        </w:rPr>
        <w:t xml:space="preserve">, OIB </w:t>
      </w:r>
      <w:r w:rsidR="00AC401A" w:rsidRPr="00AC401A">
        <w:rPr>
          <w:rFonts w:hAnsi="Times New Roman" w:ascii="Times New Roman"/>
        </w:rPr>
        <w:t>81890906547</w:t>
      </w:r>
      <w:r>
        <w:rPr>
          <w:rFonts w:hAnsi="Times New Roman" w:ascii="Times New Roman"/>
        </w:rPr>
        <w:t xml:space="preserve">, a temeljem </w:t>
      </w:r>
      <w:r w:rsidRPr="0001633E">
        <w:rPr>
          <w:rFonts w:hAnsi="Times New Roman" w:ascii="Times New Roman"/>
        </w:rPr>
        <w:t>odredbe članka 110. stav</w:t>
      </w:r>
      <w:r w:rsidR="00CA0FFB"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1. Stečajnog za</w:t>
      </w:r>
      <w:r>
        <w:rPr>
          <w:rFonts w:hAnsi="Times New Roman" w:ascii="Times New Roman"/>
        </w:rPr>
        <w:t>k</w:t>
      </w:r>
      <w:r w:rsidR="00F05E49">
        <w:rPr>
          <w:rFonts w:hAnsi="Times New Roman" w:ascii="Times New Roman"/>
        </w:rPr>
        <w:t>ona (Narodne novine broj 71/15,</w:t>
      </w:r>
      <w:r w:rsidR="008155D0">
        <w:rPr>
          <w:rFonts w:hAnsi="Times New Roman" w:ascii="Times New Roman"/>
        </w:rPr>
        <w:t xml:space="preserve"> 104/17</w:t>
      </w:r>
      <w:r w:rsidR="00F05E49">
        <w:rPr>
          <w:rFonts w:hAnsi="Times New Roman" w:ascii="Times New Roman"/>
        </w:rPr>
        <w:t>,</w:t>
      </w:r>
      <w:r w:rsidR="008155D0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  <w:r w:rsidR="00F05E49">
        <w:rPr>
          <w:rFonts w:hAnsi="Times New Roman" w:ascii="Times New Roman"/>
        </w:rPr>
        <w:t xml:space="preserve"> </w:t>
      </w:r>
    </w:p>
    <w:p w:rsidRDefault="0001633E" w:rsidP="0001633E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hAnsi="Times New Roman" w:ascii="Times New Roman"/>
        </w:rPr>
        <w:t>osam</w:t>
      </w:r>
      <w:r w:rsidR="0001633E"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hAnsi="Times New Roman" w:ascii="Times New Roman"/>
        </w:rPr>
        <w:t>om</w:t>
      </w:r>
      <w:r w:rsidR="0001633E" w:rsidRPr="0001633E">
        <w:rPr>
          <w:rFonts w:hAnsi="Times New Roman" w:ascii="Times New Roman"/>
        </w:rPr>
        <w:t xml:space="preserve"> 110. stavkom 1. tog Zakona.</w:t>
      </w:r>
    </w:p>
    <w:p w:rsidRDefault="0001633E" w:rsidP="00F27C2D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 w:rsidR="0001633E"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 w:rsidR="0001633E"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 w:rsidR="0001633E"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 w:rsidR="0001633E"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 w:rsidR="0001633E"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F27C2D"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36F6B" w:rsidP="00F36F6B" w:rsidR="00F36F6B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1D27C2">
        <w:rPr>
          <w:rFonts w:hAnsi="Times New Roman" w:ascii="Times New Roman"/>
        </w:rPr>
        <w:t>25</w:t>
      </w:r>
      <w:r w:rsidR="00F05E49">
        <w:rPr>
          <w:rFonts w:hAnsi="Times New Roman" w:ascii="Times New Roman"/>
        </w:rPr>
        <w:t>. veljače 2019</w:t>
      </w:r>
      <w:r w:rsidRPr="0001633E">
        <w:rPr>
          <w:rFonts w:hAnsi="Times New Roman" w:ascii="Times New Roman"/>
        </w:rPr>
        <w:t>.</w:t>
      </w:r>
      <w:r w:rsidR="0001633E">
        <w:rPr>
          <w:rFonts w:hAnsi="Times New Roman" w:ascii="Times New Roman"/>
        </w:rPr>
        <w:t xml:space="preserve"> </w:t>
      </w:r>
    </w:p>
    <w:p w:rsidRDefault="00F05E49" w:rsidP="00F36F6B" w:rsidR="00F05E49" w:rsidRPr="0001633E">
      <w:pPr>
        <w:jc w:val="center"/>
        <w:rPr>
          <w:rFonts w:hAnsi="Times New Roman" w:ascii="Times New Roman"/>
        </w:rPr>
      </w:pPr>
    </w:p>
    <w:p w:rsidRDefault="00F05E49" w:rsidP="00F05E49" w:rsidR="00F36F6B" w:rsidRPr="0001633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</w:t>
      </w:r>
      <w:r w:rsidR="0001633E"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F05E49" w:rsidP="00F36F6B" w:rsidR="00F36F6B">
      <w:pPr>
        <w:jc w:val="right"/>
        <w:rPr>
          <w:rFonts w:hAnsi="Times New Roman" w:ascii="Times New Roman"/>
        </w:rPr>
      </w:pPr>
      <w:r w:rsidRPr="00F05E49">
        <w:rPr>
          <w:rFonts w:hAnsi="Times New Roman" w:ascii="Times New Roman"/>
        </w:rPr>
        <w:t>Renata Klokočki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</w:t>
      </w:r>
      <w:r w:rsidR="001D27C2">
        <w:rPr>
          <w:rFonts w:eastAsia="Times New Roman" w:hAnsi="Times New Roman" w:ascii="Times New Roman"/>
        </w:rPr>
        <w:t xml:space="preserve">odnosno istekom osmog dana od dana objave ovog rješenja na mrežnoj stranici e-Oglasna ploča suda, </w:t>
      </w:r>
      <w:r w:rsidRPr="0001633E">
        <w:rPr>
          <w:rFonts w:eastAsia="Times New Roman" w:hAnsi="Times New Roman" w:ascii="Times New Roman"/>
        </w:rPr>
        <w:t xml:space="preserve">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F05E49" w:rsidP="00F27C2D" w:rsidR="00F05E49">
      <w:pPr>
        <w:jc w:val="both"/>
        <w:rPr>
          <w:rFonts w:eastAsia="Times New Roman" w:hAnsi="Times New Roman" w:ascii="Times New Roman"/>
        </w:rPr>
      </w:pPr>
    </w:p>
    <w:p w:rsidRDefault="00F05E49" w:rsidP="00F27C2D" w:rsidR="00F05E49">
      <w:pPr>
        <w:jc w:val="both"/>
        <w:rPr>
          <w:rFonts w:eastAsia="Times New Roman" w:hAnsi="Times New Roman" w:ascii="Times New Roman"/>
        </w:rPr>
      </w:pPr>
    </w:p>
    <w:p w:rsidRDefault="00611469" w:rsidP="00F27C2D" w:rsidR="00611469">
      <w:pPr>
        <w:jc w:val="both"/>
        <w:rPr>
          <w:rFonts w:eastAsia="Times New Roman" w:hAnsi="Times New Roman" w:ascii="Times New Roman"/>
        </w:rPr>
      </w:pPr>
    </w:p>
    <w:p w:rsidRDefault="00611469" w:rsidP="00F27C2D" w:rsidR="00611469">
      <w:pPr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Dna:</w:t>
      </w:r>
    </w:p>
    <w:p w:rsidRDefault="00611469" w:rsidP="00F27C2D" w:rsidR="00611469">
      <w:pPr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Zakonskom zastupniku dužnika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sectPr w:rsidSect="0001633E" w:rsid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5124" w:rsidP="00481288" w:rsidR="003E5124">
      <w:r>
        <w:separator/>
      </w:r>
    </w:p>
  </w:endnote>
  <w:endnote w:id="0" w:type="continuationSeparator">
    <w:p w:rsidRDefault="003E5124" w:rsidP="00481288" w:rsidR="003E51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5124" w:rsidP="00481288" w:rsidR="003E5124">
      <w:r>
        <w:separator/>
      </w:r>
    </w:p>
  </w:footnote>
  <w:footnote w:id="0" w:type="continuationSeparator">
    <w:p w:rsidRDefault="003E5124" w:rsidP="00481288" w:rsidR="003E51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3DE6">
          <w:rPr>
            <w:noProof/>
          </w:rPr>
          <w:t>2</w:t>
        </w:r>
        <w:r>
          <w:fldChar w:fldCharType="end"/>
        </w:r>
      </w:p>
    </w:sdtContent>
  </w:sdt>
  <w:p w:rsidRDefault="00481288" w:rsidP="00BB25ED" w:rsidR="00BB25ED" w:rsidRPr="0001633E">
    <w:pPr>
      <w:jc w:val="right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 </w:t>
    </w:r>
    <w:r w:rsidR="00BB25ED" w:rsidRPr="0001633E">
      <w:rPr>
        <w:rFonts w:hAnsi="Times New Roman" w:ascii="Times New Roman"/>
      </w:rPr>
      <w:t>4  St</w:t>
    </w:r>
    <w:r w:rsidR="00BB25ED">
      <w:rPr>
        <w:rFonts w:hAnsi="Times New Roman" w:ascii="Times New Roman"/>
      </w:rPr>
      <w:t>-</w:t>
    </w:r>
    <w:r w:rsidR="001D27C2">
      <w:rPr>
        <w:rFonts w:hAnsi="Times New Roman" w:ascii="Times New Roman"/>
      </w:rPr>
      <w:t>4</w:t>
    </w:r>
    <w:r w:rsidR="00AC401A">
      <w:rPr>
        <w:rFonts w:hAnsi="Times New Roman" w:ascii="Times New Roman"/>
      </w:rPr>
      <w:t>14</w:t>
    </w:r>
    <w:r w:rsidR="00BB25ED">
      <w:rPr>
        <w:rFonts w:hAnsi="Times New Roman" w:ascii="Times New Roman"/>
      </w:rPr>
      <w:t>/2019-3</w:t>
    </w:r>
  </w:p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11AB3"/>
    <w:rsid w:val="0001633E"/>
    <w:rsid w:val="000211F0"/>
    <w:rsid w:val="00024168"/>
    <w:rsid w:val="00030E3C"/>
    <w:rsid w:val="0004622A"/>
    <w:rsid w:val="0005027F"/>
    <w:rsid w:val="000965A0"/>
    <w:rsid w:val="000A21CB"/>
    <w:rsid w:val="000A62B5"/>
    <w:rsid w:val="000B72D4"/>
    <w:rsid w:val="000C31B1"/>
    <w:rsid w:val="000C50A9"/>
    <w:rsid w:val="000D7AA0"/>
    <w:rsid w:val="00103F78"/>
    <w:rsid w:val="00110E4F"/>
    <w:rsid w:val="00111060"/>
    <w:rsid w:val="00113759"/>
    <w:rsid w:val="001371CC"/>
    <w:rsid w:val="00142EC5"/>
    <w:rsid w:val="001674A1"/>
    <w:rsid w:val="00177919"/>
    <w:rsid w:val="00180468"/>
    <w:rsid w:val="00191A84"/>
    <w:rsid w:val="001B3BD1"/>
    <w:rsid w:val="001C61C8"/>
    <w:rsid w:val="001D27C2"/>
    <w:rsid w:val="001E649C"/>
    <w:rsid w:val="00207F34"/>
    <w:rsid w:val="002150C7"/>
    <w:rsid w:val="002171AC"/>
    <w:rsid w:val="0023030F"/>
    <w:rsid w:val="00245AF4"/>
    <w:rsid w:val="00252AC0"/>
    <w:rsid w:val="00257E35"/>
    <w:rsid w:val="002734FB"/>
    <w:rsid w:val="00280CD3"/>
    <w:rsid w:val="00286178"/>
    <w:rsid w:val="00294B82"/>
    <w:rsid w:val="002A2A5D"/>
    <w:rsid w:val="002A71E0"/>
    <w:rsid w:val="002D4B85"/>
    <w:rsid w:val="002D5111"/>
    <w:rsid w:val="00302AED"/>
    <w:rsid w:val="003064BF"/>
    <w:rsid w:val="0031083F"/>
    <w:rsid w:val="003150EC"/>
    <w:rsid w:val="00341A0B"/>
    <w:rsid w:val="00354CC4"/>
    <w:rsid w:val="00362F4A"/>
    <w:rsid w:val="003658B0"/>
    <w:rsid w:val="00373F59"/>
    <w:rsid w:val="0038734D"/>
    <w:rsid w:val="003903FF"/>
    <w:rsid w:val="00394576"/>
    <w:rsid w:val="003E5124"/>
    <w:rsid w:val="0040312C"/>
    <w:rsid w:val="00405B06"/>
    <w:rsid w:val="00413757"/>
    <w:rsid w:val="004279D5"/>
    <w:rsid w:val="004377CF"/>
    <w:rsid w:val="00440ACF"/>
    <w:rsid w:val="00440D73"/>
    <w:rsid w:val="00457932"/>
    <w:rsid w:val="00481288"/>
    <w:rsid w:val="00486B6F"/>
    <w:rsid w:val="004902BB"/>
    <w:rsid w:val="00492D49"/>
    <w:rsid w:val="004932BA"/>
    <w:rsid w:val="00493DE6"/>
    <w:rsid w:val="004A5C61"/>
    <w:rsid w:val="004A61DE"/>
    <w:rsid w:val="004B2004"/>
    <w:rsid w:val="004F2939"/>
    <w:rsid w:val="004F4E2F"/>
    <w:rsid w:val="00500AEA"/>
    <w:rsid w:val="005103C2"/>
    <w:rsid w:val="00516D0A"/>
    <w:rsid w:val="00527268"/>
    <w:rsid w:val="005317FE"/>
    <w:rsid w:val="00574F59"/>
    <w:rsid w:val="00587B72"/>
    <w:rsid w:val="005B408F"/>
    <w:rsid w:val="005B4DB7"/>
    <w:rsid w:val="005D622B"/>
    <w:rsid w:val="005E47E2"/>
    <w:rsid w:val="005E4BC8"/>
    <w:rsid w:val="00611469"/>
    <w:rsid w:val="0061797B"/>
    <w:rsid w:val="00627AC4"/>
    <w:rsid w:val="006420F1"/>
    <w:rsid w:val="0067139C"/>
    <w:rsid w:val="00695DFD"/>
    <w:rsid w:val="006A7651"/>
    <w:rsid w:val="00725801"/>
    <w:rsid w:val="0072775E"/>
    <w:rsid w:val="0073239F"/>
    <w:rsid w:val="007342BD"/>
    <w:rsid w:val="00735054"/>
    <w:rsid w:val="007350C1"/>
    <w:rsid w:val="00740CBB"/>
    <w:rsid w:val="007612E5"/>
    <w:rsid w:val="0076330B"/>
    <w:rsid w:val="00764397"/>
    <w:rsid w:val="0077287F"/>
    <w:rsid w:val="00776504"/>
    <w:rsid w:val="0078560E"/>
    <w:rsid w:val="00797801"/>
    <w:rsid w:val="00797840"/>
    <w:rsid w:val="007C19E6"/>
    <w:rsid w:val="007D1D12"/>
    <w:rsid w:val="007F0266"/>
    <w:rsid w:val="007F5F0B"/>
    <w:rsid w:val="00801847"/>
    <w:rsid w:val="00811BCB"/>
    <w:rsid w:val="008155D0"/>
    <w:rsid w:val="0083698E"/>
    <w:rsid w:val="0086652E"/>
    <w:rsid w:val="00883C6D"/>
    <w:rsid w:val="008A2A63"/>
    <w:rsid w:val="008A4D94"/>
    <w:rsid w:val="008B0C8E"/>
    <w:rsid w:val="008C046E"/>
    <w:rsid w:val="008D20C3"/>
    <w:rsid w:val="008D63A8"/>
    <w:rsid w:val="008E214C"/>
    <w:rsid w:val="009372FA"/>
    <w:rsid w:val="00950BD1"/>
    <w:rsid w:val="0098057E"/>
    <w:rsid w:val="0099452C"/>
    <w:rsid w:val="009968F3"/>
    <w:rsid w:val="009A4E1F"/>
    <w:rsid w:val="009B0AD6"/>
    <w:rsid w:val="009D4C25"/>
    <w:rsid w:val="009F0A95"/>
    <w:rsid w:val="00A0340E"/>
    <w:rsid w:val="00A03E42"/>
    <w:rsid w:val="00A26508"/>
    <w:rsid w:val="00A26EBD"/>
    <w:rsid w:val="00A4307A"/>
    <w:rsid w:val="00A432A1"/>
    <w:rsid w:val="00A62B52"/>
    <w:rsid w:val="00A63C9D"/>
    <w:rsid w:val="00A657F4"/>
    <w:rsid w:val="00A83AA8"/>
    <w:rsid w:val="00A902DC"/>
    <w:rsid w:val="00A90928"/>
    <w:rsid w:val="00AA1C82"/>
    <w:rsid w:val="00AB2233"/>
    <w:rsid w:val="00AC401A"/>
    <w:rsid w:val="00AD6900"/>
    <w:rsid w:val="00AE2A54"/>
    <w:rsid w:val="00B032AC"/>
    <w:rsid w:val="00B0699D"/>
    <w:rsid w:val="00B13B4C"/>
    <w:rsid w:val="00B22578"/>
    <w:rsid w:val="00B53D41"/>
    <w:rsid w:val="00BA0133"/>
    <w:rsid w:val="00BB25ED"/>
    <w:rsid w:val="00BB2FE7"/>
    <w:rsid w:val="00BB4404"/>
    <w:rsid w:val="00BE5D74"/>
    <w:rsid w:val="00BE66CF"/>
    <w:rsid w:val="00BF2E71"/>
    <w:rsid w:val="00BF3C26"/>
    <w:rsid w:val="00C04018"/>
    <w:rsid w:val="00C14AEC"/>
    <w:rsid w:val="00C179DF"/>
    <w:rsid w:val="00C23B5A"/>
    <w:rsid w:val="00C242A1"/>
    <w:rsid w:val="00C31B64"/>
    <w:rsid w:val="00C53FEA"/>
    <w:rsid w:val="00C70387"/>
    <w:rsid w:val="00C71597"/>
    <w:rsid w:val="00CA0FFB"/>
    <w:rsid w:val="00CA1E38"/>
    <w:rsid w:val="00CA7EF5"/>
    <w:rsid w:val="00CB7E09"/>
    <w:rsid w:val="00CC7784"/>
    <w:rsid w:val="00CE14C1"/>
    <w:rsid w:val="00CE2640"/>
    <w:rsid w:val="00CE79D1"/>
    <w:rsid w:val="00CF1A6A"/>
    <w:rsid w:val="00CF3DF3"/>
    <w:rsid w:val="00D32C0B"/>
    <w:rsid w:val="00D352C0"/>
    <w:rsid w:val="00D947EA"/>
    <w:rsid w:val="00DA71BA"/>
    <w:rsid w:val="00DB6D1E"/>
    <w:rsid w:val="00DC05E1"/>
    <w:rsid w:val="00DC0F5E"/>
    <w:rsid w:val="00DD0D6C"/>
    <w:rsid w:val="00DF0A4A"/>
    <w:rsid w:val="00DF3CA9"/>
    <w:rsid w:val="00E16FDC"/>
    <w:rsid w:val="00E276BE"/>
    <w:rsid w:val="00E43186"/>
    <w:rsid w:val="00E54F4D"/>
    <w:rsid w:val="00E7613F"/>
    <w:rsid w:val="00E77547"/>
    <w:rsid w:val="00E87057"/>
    <w:rsid w:val="00E87CB3"/>
    <w:rsid w:val="00E90075"/>
    <w:rsid w:val="00E93CA8"/>
    <w:rsid w:val="00EC0460"/>
    <w:rsid w:val="00EC24C2"/>
    <w:rsid w:val="00ED1090"/>
    <w:rsid w:val="00ED295E"/>
    <w:rsid w:val="00EE2921"/>
    <w:rsid w:val="00F04406"/>
    <w:rsid w:val="00F05E49"/>
    <w:rsid w:val="00F06E29"/>
    <w:rsid w:val="00F10B17"/>
    <w:rsid w:val="00F27C2D"/>
    <w:rsid w:val="00F36F6B"/>
    <w:rsid w:val="00F4154A"/>
    <w:rsid w:val="00F61E60"/>
    <w:rsid w:val="00F6347A"/>
    <w:rsid w:val="00F63E94"/>
    <w:rsid w:val="00F72168"/>
    <w:rsid w:val="00F956AB"/>
    <w:rsid w:val="00FA0387"/>
    <w:rsid w:val="00FB7895"/>
    <w:rsid w:val="00FC4D34"/>
    <w:rsid w:val="00FC6B78"/>
    <w:rsid w:val="00FD0F10"/>
    <w:rsid w:val="00FD4D82"/>
    <w:rsid w:val="00FE1081"/>
    <w:rsid w:val="00FE2448"/>
    <w:rsid w:val="00FF63C5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3D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3D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3DE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3D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3D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3D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3D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3DE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3D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3D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4906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6809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577205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312393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939262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31430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427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476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36328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13408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1023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22469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52120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13711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83060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068361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07915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12790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91797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57614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70383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81084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33597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2753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10736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874101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013689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93671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5383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93218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72411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1409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7198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veljače 2019.</izvorni_sadrzaj>
    <derivirana_varijabla naziv="DomainObject.DatumDonosenjaOdluke_1">25.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</izvorni_sadrzaj>
    <derivirana_varijabla naziv="DomainObject.Predmet.Broj_1">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2019.</izvorni_sadrzaj>
    <derivirana_varijabla naziv="DomainObject.Predmet.DatumOsnivanja_1">15.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St-414/2019</izvorni_sadrzaj>
    <derivirana_varijabla naziv="DomainObject.Predmet.OznakaBroj_1">St-414/2019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TUBIĆ FIRMUS d.o.o.</izvorni_sadrzaj>
    <derivirana_varijabla naziv="DomainObject.Predmet.ProtustrankaFormated_1">  TUBIĆ FIRMUS d.o.o.</derivirana_varijabla>
  </DomainObject.Predmet.ProtustrankaFormated>
  <DomainObject.Predmet.ProtustrankaFormatedOIB>
    <izvorni_sadrzaj>  TUBIĆ FIRMUS d.o.o., OIB 81890906547</izvorni_sadrzaj>
    <derivirana_varijabla naziv="DomainObject.Predmet.ProtustrankaFormatedOIB_1">  TUBIĆ FIRMUS d.o.o., OIB 81890906547</derivirana_varijabla>
  </DomainObject.Predmet.ProtustrankaFormatedOIB>
  <DomainObject.Predmet.ProtustrankaFormatedWithAdress>
    <izvorni_sadrzaj> TUBIĆ FIRMUS d.o.o., Vatrogasna ulica/ 13 A, 10380 Sveti Ivan Zelina</izvorni_sadrzaj>
    <derivirana_varijabla naziv="DomainObject.Predmet.ProtustrankaFormatedWithAdress_1"> TUBIĆ FIRMUS d.o.o., Vatrogasna ulica/ 13 A, 10380 Sveti Ivan Zelina</derivirana_varijabla>
  </DomainObject.Predmet.ProtustrankaFormatedWithAdress>
  <DomainObject.Predmet.ProtustrankaFormatedWithAdressOIB>
    <izvorni_sadrzaj> TUBIĆ FIRMUS d.o.o., OIB 81890906547, Vatrogasna ulica/ 13 A, 10380 Sveti Ivan Zelina</izvorni_sadrzaj>
    <derivirana_varijabla naziv="DomainObject.Predmet.ProtustrankaFormatedWithAdressOIB_1"> TUBIĆ FIRMUS d.o.o., OIB 81890906547, Vatrogasna ulica/ 13 A, 10380 Sveti Ivan Zelina</derivirana_varijabla>
  </DomainObject.Predmet.ProtustrankaFormatedWithAdressOIB>
  <DomainObject.Predmet.ProtustrankaWithAdress>
    <izvorni_sadrzaj>TUBIĆ FIRMUS d.o.o. Vatrogasna ulica/ 13 A, 10380 Sveti Ivan Zelina</izvorni_sadrzaj>
    <derivirana_varijabla naziv="DomainObject.Predmet.ProtustrankaWithAdress_1">TUBIĆ FIRMUS d.o.o. Vatrogasna ulica/ 13 A, 10380 Sveti Ivan Zelina</derivirana_varijabla>
  </DomainObject.Predmet.ProtustrankaWithAdress>
  <DomainObject.Predmet.ProtustrankaWithAdressOIB>
    <izvorni_sadrzaj>TUBIĆ FIRMUS d.o.o., OIB 81890906547, Vatrogasna ulica/ 13 A, 10380 Sveti Ivan Zelina</izvorni_sadrzaj>
    <derivirana_varijabla naziv="DomainObject.Predmet.ProtustrankaWithAdressOIB_1">TUBIĆ FIRMUS d.o.o., OIB 81890906547, Vatrogasna ulica/ 13 A, 10380 Sveti Ivan Zelina</derivirana_varijabla>
  </DomainObject.Predmet.ProtustrankaWithAdressOIB>
  <DomainObject.Predmet.ProtustrankaNazivFormated>
    <izvorni_sadrzaj>TUBIĆ FIRMUS d.o.o.</izvorni_sadrzaj>
    <derivirana_varijabla naziv="DomainObject.Predmet.ProtustrankaNazivFormated_1">TUBIĆ FIRMUS d.o.o.</derivirana_varijabla>
  </DomainObject.Predmet.ProtustrankaNazivFormated>
  <DomainObject.Predmet.ProtustrankaNazivFormatedOIB>
    <izvorni_sadrzaj>TUBIĆ FIRMUS d.o.o., OIB 81890906547</izvorni_sadrzaj>
    <derivirana_varijabla naziv="DomainObject.Predmet.ProtustrankaNazivFormatedOIB_1">TUBIĆ FIRMUS d.o.o., OIB 81890906547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TUBIĆ FIRMUS d.o.o.</item>
    </izvorni_sadrzaj>
    <derivirana_varijabla naziv="DomainObject.Predmet.ProtuStrankaListFormated_1">
      <item>TUBIĆ FIRMUS d.o.o.</item>
    </derivirana_varijabla>
  </DomainObject.Predmet.ProtuStrankaListFormated>
  <DomainObject.Predmet.ProtuStrankaListFormatedOIB>
    <izvorni_sadrzaj>
      <item>TUBIĆ FIRMUS d.o.o., OIB 81890906547</item>
    </izvorni_sadrzaj>
    <derivirana_varijabla naziv="DomainObject.Predmet.ProtuStrankaListFormatedOIB_1">
      <item>TUBIĆ FIRMUS d.o.o., OIB 81890906547</item>
    </derivirana_varijabla>
  </DomainObject.Predmet.ProtuStrankaListFormatedOIB>
  <DomainObject.Predmet.ProtuStrankaListFormatedWithAdress>
    <izvorni_sadrzaj>
      <item>TUBIĆ FIRMUS d.o.o., Vatrogasna ulica/ 13 A, 10380 Sveti Ivan Zelina</item>
    </izvorni_sadrzaj>
    <derivirana_varijabla naziv="DomainObject.Predmet.ProtuStrankaListFormatedWithAdress_1">
      <item>TUBIĆ FIRMUS d.o.o., Vatrogasna ulica/ 13 A, 10380 Sveti Ivan Zelina</item>
    </derivirana_varijabla>
  </DomainObject.Predmet.ProtuStrankaListFormatedWithAdress>
  <DomainObject.Predmet.ProtuStrankaListFormatedWithAdressOIB>
    <izvorni_sadrzaj>
      <item>TUBIĆ FIRMUS d.o.o., OIB 81890906547, Vatrogasna ulica/ 13 A, 10380 Sveti Ivan Zelina</item>
    </izvorni_sadrzaj>
    <derivirana_varijabla naziv="DomainObject.Predmet.ProtuStrankaListFormatedWithAdressOIB_1">
      <item>TUBIĆ FIRMUS d.o.o., OIB 81890906547, Vatrogasna ulica/ 13 A, 10380 Sveti Ivan Zelina</item>
    </derivirana_varijabla>
  </DomainObject.Predmet.ProtuStrankaListFormatedWithAdressOIB>
  <DomainObject.Predmet.ProtuStrankaListNazivFormated>
    <izvorni_sadrzaj>
      <item>TUBIĆ FIRMUS d.o.o.</item>
    </izvorni_sadrzaj>
    <derivirana_varijabla naziv="DomainObject.Predmet.ProtuStrankaListNazivFormated_1">
      <item>TUBIĆ FIRMUS d.o.o.</item>
    </derivirana_varijabla>
  </DomainObject.Predmet.ProtuStrankaListNazivFormated>
  <DomainObject.Predmet.ProtuStrankaListNazivFormatedOIB>
    <izvorni_sadrzaj>
      <item>TUBIĆ FIRMUS d.o.o., OIB 81890906547</item>
    </izvorni_sadrzaj>
    <derivirana_varijabla naziv="DomainObject.Predmet.ProtuStrankaListNazivFormatedOIB_1">
      <item>TUBIĆ FIRMUS d.o.o., OIB 81890906547</item>
    </derivirana_varijabla>
  </DomainObject.Predmet.ProtuStrankaListNazivFormatedOIB>
  <DomainObject.Predmet.OstaliListFormated>
    <izvorni_sadrzaj>
      <item>Lauro Tubić</item>
    </izvorni_sadrzaj>
    <derivirana_varijabla naziv="DomainObject.Predmet.OstaliListFormated_1">
      <item>Lauro Tubić</item>
    </derivirana_varijabla>
  </DomainObject.Predmet.OstaliListFormated>
  <DomainObject.Predmet.OstaliListFormatedOIB>
    <izvorni_sadrzaj>
      <item>Lauro Tubić, OIB 71602309564</item>
    </izvorni_sadrzaj>
    <derivirana_varijabla naziv="DomainObject.Predmet.OstaliListFormatedOIB_1">
      <item>Lauro Tubić, OIB 71602309564</item>
    </derivirana_varijabla>
  </DomainObject.Predmet.OstaliListFormatedOIB>
  <DomainObject.Predmet.OstaliListFormatedWithAdress>
    <izvorni_sadrzaj>
      <item>Lauro Tubić, Vatrogasna ulica 13/A, 10380 Sveti Ivan Zelina</item>
    </izvorni_sadrzaj>
    <derivirana_varijabla naziv="DomainObject.Predmet.OstaliListFormatedWithAdress_1">
      <item>Lauro Tubić, Vatrogasna ulica 13/A, 10380 Sveti Ivan Zelina</item>
    </derivirana_varijabla>
  </DomainObject.Predmet.OstaliListFormatedWithAdress>
  <DomainObject.Predmet.OstaliListFormatedWithAdressOIB>
    <izvorni_sadrzaj>
      <item>Lauro Tubić, OIB 71602309564, Vatrogasna ulica 13/A, 10380 Sveti Ivan Zelina</item>
    </izvorni_sadrzaj>
    <derivirana_varijabla naziv="DomainObject.Predmet.OstaliListFormatedWithAdressOIB_1">
      <item>Lauro Tubić, OIB 71602309564, Vatrogasna ulica 13/A, 10380 Sveti Ivan Zelina</item>
    </derivirana_varijabla>
  </DomainObject.Predmet.OstaliListFormatedWithAdressOIB>
  <DomainObject.Predmet.OstaliListNazivFormated>
    <izvorni_sadrzaj>
      <item>Lauro Tubić</item>
    </izvorni_sadrzaj>
    <derivirana_varijabla naziv="DomainObject.Predmet.OstaliListNazivFormated_1">
      <item>Lauro Tubić</item>
    </derivirana_varijabla>
  </DomainObject.Predmet.OstaliListNazivFormated>
  <DomainObject.Predmet.OstaliListNazivFormatedOIB>
    <izvorni_sadrzaj>
      <item>Lauro Tubić, OIB 71602309564</item>
    </izvorni_sadrzaj>
    <derivirana_varijabla naziv="DomainObject.Predmet.OstaliListNazivFormatedOIB_1">
      <item>Lauro Tubić, OIB 71602309564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2019.</izvorni_sadrzaj>
    <derivirana_varijabla naziv="DomainObject.Datum_1">25.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TUBIĆ FIRMUS d.o.o.</izvorni_sadrzaj>
    <derivirana_varijabla naziv="DomainObject.Predmet.ProtustrankaIDrugi_1">TUBIĆ FIRMUS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TUBIĆ FIRMUS d.o.o., OIB 81890906547, Vatrogasna ulica/ 13 A, 10380 Sveti Ivan Zelina</izvorni_sadrzaj>
    <derivirana_varijabla naziv="DomainObject.Predmet.ProtustrankaIDrugiAdressOIB_1">TUBIĆ FIRMUS d.o.o., OIB 81890906547, Vatrogasna ulica/ 13 A,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TUBIĆ FIRMUS d.o.o.</item>
      <item>Lauro Tubić</item>
    </izvorni_sadrzaj>
    <derivirana_varijabla naziv="DomainObject.Predmet.SudioniciListNaziv_1">
      <item>FINA Regionalni centar Zagreb</item>
      <item>TUBIĆ FIRMUS d.o.o.</item>
      <item>Lauro Tubić</item>
    </derivirana_varijabla>
  </DomainObject.Predmet.SudioniciListNaziv>
  <DomainObject.Predmet.SudioniciListAdressOIB>
    <izvorni_sadrzaj>
      <item>FINA Regionalni centar Zagreb, OIB 85821130368, Trg svibanjskih žrtava 1995. 1,10000 Zagreb</item>
      <item>TUBIĆ FIRMUS d.o.o., OIB 81890906547, Vatrogasna ulica/ 13 A,10380 Sveti Ivan Zelina</item>
      <item>Lauro Tubić, OIB 71602309564, Vatrogasna ulica 13/A,10380 Sveti Ivan Zelina</item>
    </izvorni_sadrzaj>
    <derivirana_varijabla naziv="DomainObject.Predmet.SudioniciListAdressOIB_1">
      <item>FINA Regionalni centar Zagreb, OIB 85821130368, Trg svibanjskih žrtava 1995. 1,10000 Zagreb</item>
      <item>TUBIĆ FIRMUS d.o.o., OIB 81890906547, Vatrogasna ulica/ 13 A,10380 Sveti Ivan Zelina</item>
      <item>Lauro Tubić, OIB 71602309564, Vatrogasna ulica 13/A,10380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81890906547</item>
      <item>, OIB 71602309564</item>
    </izvorni_sadrzaj>
    <derivirana_varijabla naziv="DomainObject.Predmet.SudioniciListNazivOIB_1">
      <item>, OIB 85821130368</item>
      <item>, OIB 81890906547</item>
      <item>, OIB 71602309564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AF5CB2-4297-45D3-B364-AAD24C179D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607</properties:Words>
  <properties:Characters>3225</properties:Characters>
  <properties:Lines>86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2019-02-25T09:34:00Z</dcterms:created>
  <dc:creator>Žana Livaja</dc:creator>
  <cp:lastModifiedBy>Renata Klokočki</cp:lastModifiedBy>
  <cp:lastPrinted>2019-02-25T09:28:00Z</cp:lastPrinted>
  <dcterms:modified xmlns:xsi="http://www.w3.org/2001/XMLSchema-instance" xsi:type="dcterms:W3CDTF">2019-02-25T09:34:00Z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 poziv zz dužniku na uplatu 1.000 kn--čl. 110. SZ---St-414-19.docx)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