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443f0c8" w14:paraId="443f0c8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E1871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3D1938">
              <w:rPr>
                <w:rFonts w:cs="Times New Roman" w:eastAsia="Times New Roman"/>
                <w:kern w:val="0"/>
                <w:lang w:bidi="ar-SA" w:eastAsia="hr-HR"/>
              </w:rPr>
              <w:t>266/18-6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3D1938">
        <w:rPr>
          <w:rFonts w:cs="Times New Roman"/>
        </w:rPr>
        <w:t xml:space="preserve"> </w:t>
      </w:r>
      <w:r w:rsidR="003D1938">
        <w:rPr>
          <w:rFonts w:cs="Times New Roman"/>
          <w:kern w:val="2"/>
        </w:rPr>
        <w:t>MESH j.d.o.o., Veliki Lovrečan, Svetog Lovre 5, Cestica, OIB: 37189662825</w:t>
      </w:r>
      <w:r w:rsidR="00FE1871">
        <w:rPr>
          <w:rFonts w:cs="Times New Roman"/>
          <w:kern w:val="2"/>
        </w:rPr>
        <w:t xml:space="preserve">, 6. prosinca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3D1938">
        <w:t xml:space="preserve"> </w:t>
      </w:r>
      <w:r w:rsidR="003D1938">
        <w:rPr>
          <w:rFonts w:cs="Times New Roman"/>
          <w:kern w:val="2"/>
        </w:rPr>
        <w:t>MESH j.d.o.o., Veliki Lovrečan, Svetog Lovre 5, Cestica, OIB: 37189662825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3D1938">
        <w:t>266</w:t>
      </w:r>
      <w:r w:rsidR="00FE1871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E1871">
        <w:rPr>
          <w:rFonts w:cs="Times New Roman"/>
        </w:rPr>
        <w:t>6. prosinca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ED6" w:rsidP="00BA0147" w:rsidR="00A90ED6">
      <w:r>
        <w:separator/>
      </w:r>
    </w:p>
  </w:endnote>
  <w:endnote w:id="0" w:type="continuationSeparator">
    <w:p w:rsidRDefault="00A90ED6" w:rsidP="00BA0147" w:rsidR="00A90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ED6" w:rsidP="00BA0147" w:rsidR="00A90ED6">
      <w:r>
        <w:separator/>
      </w:r>
    </w:p>
  </w:footnote>
  <w:footnote w:id="0" w:type="continuationSeparator">
    <w:p w:rsidRDefault="00A90ED6" w:rsidP="00BA0147" w:rsidR="00A90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A53BC"/>
    <w:rsid w:val="009C0AFE"/>
    <w:rsid w:val="009F187F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8541C"/>
    <w:rsid w:val="00FD3D33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85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41C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F8541C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F8541C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F8541C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85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41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F8541C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F8541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F8541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MESH jednostavno društvo s ograničenom odgovornošću za usluge zastupanog po punomoćniku Miljenko Kolmačić</izvorni_sadrzaj>
    <derivirana_varijabla naziv="DomainObject.Predmet.ProtustrankaFormated_1">  MESH jednostavno društvo s ograničenom odgovornošću za usluge zastupanog po punomoćniku Miljenko Kolmačić</derivirana_varijabla>
  </DomainObject.Predmet.ProtustrankaFormated>
  <DomainObject.Predmet.ProtustrankaFormatedOIB>
    <izvorni_sadrzaj>  MESH jednostavno društvo s ograničenom odgovornošću za usluge, OIB 37189662825 zastupanog po punomoćniku Miljenko Kolmačić</izvorni_sadrzaj>
    <derivirana_varijabla naziv="DomainObject.Predmet.ProtustrankaFormatedOIB_1">  MESH jednostavno društvo s ograničenom odgovornošću za usluge, OIB 37189662825 zastupanog po punomoćniku Miljenko Kolmačić</derivirana_varijabla>
  </DomainObject.Predmet.ProtustrankaFormatedOIB>
  <DomainObject.Predmet.ProtustrankaFormatedWithAdress>
    <izvorni_sadrzaj> MESH jednostavno društvo s ograničenom odgovornošću za usluge, Svetog Lovre 5, 42208 Veliki Lovrečan zastupanog po punomoćniku Miljenko Kolmačić</izvorni_sadrzaj>
    <derivirana_varijabla naziv="DomainObject.Predmet.ProtustrankaFormatedWithAdress_1"> MESH jednostavno društvo s ograničenom odgovornošću za usluge, Svetog Lovre 5, 42208 Veliki Lovrečan zastupanog po punomoćniku Miljenko Kolmačić</derivirana_varijabla>
  </DomainObject.Predmet.ProtustrankaFormatedWithAdress>
  <DomainObject.Predmet.ProtustrankaFormatedWithAdressOIB>
    <izvorni_sadrzaj> MESH jednostavno društvo s ograničenom odgovornošću za usluge, OIB 37189662825, Svetog Lovre 5, 42208 Veliki Lovrečan zastupanog po punomoćniku Miljenko Kolmačić</izvorni_sadrzaj>
    <derivirana_varijabla naziv="DomainObject.Predmet.ProtustrankaFormatedWithAdressOIB_1"> MESH jednostavno društvo s ograničenom odgovornošću za usluge, OIB 37189662825, Svetog Lovre 5, 42208 Veliki Lovrečan zastupanog po punomoćniku Miljenko Kolmačić</derivirana_varijabla>
  </DomainObject.Predmet.ProtustrankaFormatedWithAdressOIB>
  <DomainObject.Predmet.ProtustrankaWithAdress>
    <izvorni_sadrzaj>MESH jednostavno društvo s ograničenom odgovornošću za usluge Svetog Lovre 5, 42208 Veliki Lovrečan</izvorni_sadrzaj>
    <derivirana_varijabla naziv="DomainObject.Predmet.ProtustrankaWithAdress_1">MESH jednostavno društvo s ograničenom odgovornošću za usluge Svetog Lovre 5, 42208 Veliki Lovrečan</derivirana_varijabla>
  </DomainObject.Predmet.ProtustrankaWithAdress>
  <DomainObject.Predmet.ProtustrankaWithAdressOIB>
    <izvorni_sadrzaj>MESH jednostavno društvo s ograničenom odgovornošću za usluge, OIB 37189662825, Svetog Lovre 5, 42208 Veliki Lovrečan</izvorni_sadrzaj>
    <derivirana_varijabla naziv="DomainObject.Predmet.ProtustrankaWithAdressOIB_1">MESH jednostavno društvo s ograničenom odgovornošću za usluge, OIB 37189662825, Svetog Lovre 5, 42208 Veliki Lovrečan</derivirana_varijabla>
  </DomainObject.Predmet.ProtustrankaWithAdressOIB>
  <DomainObject.Predmet.ProtustrankaNazivFormated>
    <izvorni_sadrzaj>MESH jednostavno društvo s ograničenom odgovornošću za usluge</izvorni_sadrzaj>
    <derivirana_varijabla naziv="DomainObject.Predmet.ProtustrankaNazivFormated_1">MESH jednostavno društvo s ograničenom odgovornošću za usluge</derivirana_varijabla>
  </DomainObject.Predmet.ProtustrankaNazivFormated>
  <DomainObject.Predmet.ProtustrankaNazivFormatedOIB>
    <izvorni_sadrzaj>MESH jednostavno društvo s ograničenom odgovornošću za usluge, OIB 37189662825</izvorni_sadrzaj>
    <derivirana_varijabla naziv="DomainObject.Predmet.ProtustrankaNazivFormatedOIB_1">MESH jednostavno društvo s ograničenom odgovornošću za usluge, OIB 37189662825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40189.95</izvorni_sadrzaj>
    <derivirana_varijabla naziv="DomainObject.Predmet.TrenutnaVrijednost_1">40189.95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MESH jednostavno društvo s ograničenom odgovornošću za usluge zastupanog po punomoćniku Miljenko Kolmačić</item>
    </izvorni_sadrzaj>
    <derivirana_varijabla naziv="DomainObject.Predmet.ProtuStrankaListFormated_1">
      <item>MESH jednostavno društvo s ograničenom odgovornošću za usluge zastupanog po punomoćniku Miljenko Kolmačić</item>
    </derivirana_varijabla>
  </DomainObject.Predmet.ProtuStrankaListFormated>
  <DomainObject.Predmet.ProtuStrankaListFormatedOIB>
    <izvorni_sadrzaj>
      <item>MESH jednostavno društvo s ograničenom odgovornošću za usluge, OIB 37189662825 zastupanog po punomoćniku Miljenko Kolmačić</item>
    </izvorni_sadrzaj>
    <derivirana_varijabla naziv="DomainObject.Predmet.ProtuStrankaListFormatedOIB_1">
      <item>MESH jednostavno društvo s ograničenom odgovornošću za usluge, OIB 37189662825 zastupanog po punomoćniku Miljenko Kolmačić</item>
    </derivirana_varijabla>
  </DomainObject.Predmet.ProtuStrankaListFormatedOIB>
  <DomainObject.Predmet.ProtuStrankaListFormatedWithAdress>
    <izvorni_sadrzaj>
      <item>MESH jednostavno društvo s ograničenom odgovornošću za usluge, Svetog Lovre 5, 42208 Veliki Lovrečan zastupanog po punomoćniku Miljenko Kolmačić</item>
    </izvorni_sadrzaj>
    <derivirana_varijabla naziv="DomainObject.Predmet.ProtuStrankaListFormatedWithAdress_1">
      <item>MESH jednostavno društvo s ograničenom odgovornošću za usluge, Svetog Lovre 5, 42208 Veliki Lovrečan zastupanog po punomoćniku Miljenko Kolmačić</item>
    </derivirana_varijabla>
  </DomainObject.Predmet.ProtuStrankaListFormatedWithAdress>
  <DomainObject.Predmet.ProtuStrankaListFormatedWithAdressOIB>
    <izvorni_sadrzaj>
      <item>MESH jednostavno društvo s ograničenom odgovornošću za usluge, OIB 37189662825, Svetog Lovre 5, 42208 Veliki Lovrečan zastupanog po punomoćniku Miljenko Kolmačić</item>
    </izvorni_sadrzaj>
    <derivirana_varijabla naziv="DomainObject.Predmet.ProtuStrankaListFormatedWithAdressOIB_1">
      <item>MESH jednostavno društvo s ograničenom odgovornošću za usluge, OIB 37189662825, Svetog Lovre 5, 42208 Veliki Lovrečan zastupanog po punomoćniku Miljenko Kolmačić</item>
    </derivirana_varijabla>
  </DomainObject.Predmet.ProtuStrankaListFormatedWithAdressOIB>
  <DomainObject.Predmet.ProtuStrankaListNazivFormated>
    <izvorni_sadrzaj>
      <item>MESH jednostavno društvo s ograničenom odgovornošću za usluge</item>
    </izvorni_sadrzaj>
    <derivirana_varijabla naziv="DomainObject.Predmet.ProtuStrankaListNazivFormated_1">
      <item>MESH jednostavno društvo s ograničenom odgovornošću za usluge</item>
    </derivirana_varijabla>
  </DomainObject.Predmet.ProtuStrankaListNazivFormated>
  <DomainObject.Predmet.ProtuStrankaListNazivFormatedOIB>
    <izvorni_sadrzaj>
      <item>MESH jednostavno društvo s ograničenom odgovornošću za usluge, OIB 37189662825</item>
    </izvorni_sadrzaj>
    <derivirana_varijabla naziv="DomainObject.Predmet.ProtuStrankaListNazivFormatedOIB_1">
      <item>MESH jednostavno društvo s ograničenom odgovornošću za usluge, OIB 37189662825</item>
    </derivirana_varijabla>
  </DomainObject.Predmet.ProtuStrankaListNazivFormatedOIB>
  <DomainObject.Predmet.OstaliListFormated>
    <izvorni_sadrzaj>
      <item>Miljenko Kolmačić punomoćnik sudionika u postupku MESH jednostavno društvo s ograničenom odgovornošću za usluge</item>
      <item>Sudski registar</item>
    </izvorni_sadrzaj>
    <derivirana_varijabla naziv="DomainObject.Predmet.OstaliListFormated_1">
      <item>Miljenko Kolmačić punomoćnik sudionika u postupku MESH jednostavno društvo s ograničenom odgovornošću za usluge</item>
      <item>Sudski registar</item>
    </derivirana_varijabla>
  </DomainObject.Predmet.OstaliListFormated>
  <DomainObject.Predmet.OstaliListFormatedOIB>
    <izvorni_sadrzaj>
      <item>Miljenko Kolmačić, OIB 89374639307 punomoćnik sudionika u postupku MESH jednostavno društvo s ograničenom odgovornošću za usluge</item>
      <item>Sudski registar</item>
    </izvorni_sadrzaj>
    <derivirana_varijabla naziv="DomainObject.Predmet.OstaliListFormatedOIB_1">
      <item>Miljenko Kolmačić, OIB 89374639307 punomoćnik sudionika u postupku MESH jednostavno društvo s ograničenom odgovornošću za usluge</item>
      <item>Sudski registar</item>
    </derivirana_varijabla>
  </DomainObject.Predmet.OstaliListFormatedOIB>
  <DomainObject.Predmet.OstaliListFormatedWithAdress>
    <izvorni_sadrzaj>
      <item>Miljenko Kolmačić, Varaždinska 61, 42208 Babinec punomoćnik sudionika u postupku MESH jednostavno društvo s ograničenom odgovornošću za usluge</item>
      <item>Sudski registar</item>
    </izvorni_sadrzaj>
    <derivirana_varijabla naziv="DomainObject.Predmet.OstaliListFormatedWithAdress_1">
      <item>Miljenko Kolmačić, Varaždinska 61, 42208 Babinec punomoćnik sudionika u postupku MESH jednostavno društvo s ograničenom odgovornošću za usluge</item>
      <item>Sudski registar</item>
    </derivirana_varijabla>
  </DomainObject.Predmet.OstaliListFormatedWithAdress>
  <DomainObject.Predmet.OstaliListFormatedWithAdressOIB>
    <izvorni_sadrzaj>
      <item>Miljenko Kolmačić, OIB 89374639307, Varaždinska 61, 42208 Babinec punomoćnik sudionika u postupku MESH jednostavno društvo s ograničenom odgovornošću za usluge</item>
      <item>Sudski registar</item>
    </izvorni_sadrzaj>
    <derivirana_varijabla naziv="DomainObject.Predmet.OstaliListFormatedWithAdressOIB_1">
      <item>Miljenko Kolmačić, OIB 89374639307, Varaždinska 61, 42208 Babinec punomoćnik sudionika u postupku MESH jednostavno društvo s ograničenom odgovornošću za usluge</item>
      <item>Sudski registar</item>
    </derivirana_varijabla>
  </DomainObject.Predmet.OstaliListFormatedWithAdressOIB>
  <DomainObject.Predmet.OstaliListNazivFormated>
    <izvorni_sadrzaj>
      <item>Miljenko Kolmačić</item>
      <item>Sudski registar</item>
    </izvorni_sadrzaj>
    <derivirana_varijabla naziv="DomainObject.Predmet.OstaliListNazivFormated_1">
      <item>Miljenko Kolmačić</item>
      <item>Sudski registar</item>
    </derivirana_varijabla>
  </DomainObject.Predmet.OstaliListNazivFormated>
  <DomainObject.Predmet.OstaliListNazivFormatedOIB>
    <izvorni_sadrzaj>
      <item>Miljenko Kolmačić, OIB 89374639307</item>
      <item>Sudski registar</item>
    </izvorni_sadrzaj>
    <derivirana_varijabla naziv="DomainObject.Predmet.OstaliListNazivFormatedOIB_1">
      <item>Miljenko Kolmačić, OIB 89374639307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MESH jednostavno društvo s ograničenom odgovornošću za usluge</izvorni_sadrzaj>
    <derivirana_varijabla naziv="DomainObject.Predmet.ProtustrankaIDrugi_1">MESH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MESH jednostavno društvo s ograničenom odgovornošću za usluge, OIB 37189662825, Svetog Lovre 5, 42208 Veliki Lovrečan</izvorni_sadrzaj>
    <derivirana_varijabla naziv="DomainObject.Predmet.ProtustrankaIDrugiAdressOIB_1">MESH jednostavno društvo s ograničenom odgovornošću za usluge, OIB 37189662825, Svetog Lovre 5, 42208 Veliki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MESH jednostavno društvo s ograničenom odgovornošću za usluge</item>
      <item>Miljenko Kolmačić</item>
      <item>Sudski registar</item>
    </izvorni_sadrzaj>
    <derivirana_varijabla naziv="DomainObject.Predmet.SudioniciListNaziv_1">
      <item>Financijska agencija</item>
      <item>MESH jednostavno društvo s ograničenom odgovornošću za usluge</item>
      <item>Miljenko Kolmačić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izvorni_sadrzaj>
    <derivirana_varijabla naziv="DomainObject.Predmet.SudioniciListAdressOIB_1"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37189662825</item>
      <item>, OIB 89374639307</item>
      <item>, OIB null</item>
    </izvorni_sadrzaj>
    <derivirana_varijabla naziv="DomainObject.Predmet.SudioniciListNazivOIB_1">
      <item>, OIB 85821130368</item>
      <item>, OIB 37189662825</item>
      <item>, OIB 89374639307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F3377-A643-4FA3-8C7F-087F2BBF6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1113</properties:Characters>
  <properties:Lines>43</properties:Lines>
  <properties:Paragraphs>16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2018-12-06T12:14:00Z</cp:lastPrinted>
  <dcterms:modified xmlns:xsi="http://www.w3.org/2001/XMLSchema-instance" xsi:type="dcterms:W3CDTF">2018-12-06T12:15:00Z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(ST-250-18-8 rješenje - poziv na uplatu predujma po NOVOM SZ Obrazac 3. - cl.62.st.5. SP -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