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5e87" w14:paraId="19c5e8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265A20">
        <w:t>6</w:t>
      </w:r>
      <w:r w:rsidR="00E94494">
        <w:t>75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265A20">
        <w:t>6</w:t>
      </w:r>
      <w:r w:rsidR="00E94494">
        <w:t>75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94494">
        <w:t xml:space="preserve">SAMONESI d.o.o., OIB 81404137955, </w:t>
      </w:r>
      <w:proofErr w:type="spellStart"/>
      <w:r w:rsidR="00E94494">
        <w:t>Vrbišnica</w:t>
      </w:r>
      <w:proofErr w:type="spellEnd"/>
      <w:r w:rsidR="00E94494">
        <w:t xml:space="preserve"> (Općina Hum na Sutli), </w:t>
      </w:r>
      <w:proofErr w:type="spellStart"/>
      <w:r w:rsidR="00E94494">
        <w:t>Vrbišnica</w:t>
      </w:r>
      <w:proofErr w:type="spellEnd"/>
      <w:r w:rsidR="00E94494">
        <w:t xml:space="preserve"> 10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94494">
        <w:t>127.416,30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DD4696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7675</izvorni_sadrzaj>
    <derivirana_varijabla naziv="DomainObject.Predmet.Broj_1">7675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St-7675/2015</izvorni_sadrzaj>
    <derivirana_varijabla naziv="DomainObject.Predmet.OznakaBroj_1">St-7675/2015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SAMONESI d.o.o. zastupanog po punomoćniku Samo Mužina</izvorni_sadrzaj>
    <derivirana_varijabla naziv="DomainObject.Predmet.ProtustrankaFormated_1">  SAMONESI d.o.o. zastupanog po punomoćniku Samo Mužina</derivirana_varijabla>
  </DomainObject.Predmet.ProtustrankaFormated>
  <DomainObject.Predmet.ProtustrankaFormatedOIB>
    <izvorni_sadrzaj>  SAMONESI d.o.o., OIB 81404137955 zastupanog po punomoćniku Samo Mužina</izvorni_sadrzaj>
    <derivirana_varijabla naziv="DomainObject.Predmet.ProtustrankaFormatedOIB_1">  SAMONESI d.o.o., OIB 81404137955 zastupanog po punomoćniku Samo Mužina</derivirana_varijabla>
  </DomainObject.Predmet.ProtustrankaFormatedOIB>
  <DomainObject.Predmet.ProtustrankaFormatedWithAdress>
    <izvorni_sadrzaj> SAMONESI d.o.o., Vrbišnica 10, 49231 Vrbišnica zastupanog po punomoćniku Samo Mužina</izvorni_sadrzaj>
    <derivirana_varijabla naziv="DomainObject.Predmet.ProtustrankaFormatedWithAdress_1"> SAMONESI d.o.o., Vrbišnica 10, 49231 Vrbišnica zastupanog po punomoćniku Samo Mužina</derivirana_varijabla>
  </DomainObject.Predmet.ProtustrankaFormatedWithAdress>
  <DomainObject.Predmet.ProtustrankaFormatedWithAdressOIB>
    <izvorni_sadrzaj> SAMONESI d.o.o., OIB 81404137955, Vrbišnica 10, 49231 Vrbišnica zastupanog po punomoćniku Samo Mužina</izvorni_sadrzaj>
    <derivirana_varijabla naziv="DomainObject.Predmet.ProtustrankaFormatedWithAdressOIB_1"> SAMONESI d.o.o., OIB 81404137955, Vrbišnica 10, 49231 Vrbišnica zastupanog po punomoćniku Samo Mužina</derivirana_varijabla>
  </DomainObject.Predmet.ProtustrankaFormatedWithAdressOIB>
  <DomainObject.Predmet.ProtustrankaWithAdress>
    <izvorni_sadrzaj>SAMONESI d.o.o. Vrbišnica 10, 49231 Vrbišnica</izvorni_sadrzaj>
    <derivirana_varijabla naziv="DomainObject.Predmet.ProtustrankaWithAdress_1">SAMONESI d.o.o. Vrbišnica 10, 49231 Vrbišnica</derivirana_varijabla>
  </DomainObject.Predmet.ProtustrankaWithAdress>
  <DomainObject.Predmet.ProtustrankaWithAdressOIB>
    <izvorni_sadrzaj>SAMONESI d.o.o., OIB 81404137955, Vrbišnica 10, 49231 Vrbišnica</izvorni_sadrzaj>
    <derivirana_varijabla naziv="DomainObject.Predmet.ProtustrankaWithAdressOIB_1">SAMONESI d.o.o., OIB 81404137955, Vrbišnica 10, 49231 Vrbišnica</derivirana_varijabla>
  </DomainObject.Predmet.ProtustrankaWithAdressOIB>
  <DomainObject.Predmet.ProtustrankaNazivFormated>
    <izvorni_sadrzaj>SAMONESI d.o.o.</izvorni_sadrzaj>
    <derivirana_varijabla naziv="DomainObject.Predmet.ProtustrankaNazivFormated_1">SAMONESI d.o.o.</derivirana_varijabla>
  </DomainObject.Predmet.ProtustrankaNazivFormated>
  <DomainObject.Predmet.ProtustrankaNazivFormatedOIB>
    <izvorni_sadrzaj>SAMONESI d.o.o., OIB 81404137955</izvorni_sadrzaj>
    <derivirana_varijabla naziv="DomainObject.Predmet.ProtustrankaNazivFormatedOIB_1">SAMONESI d.o.o., OIB 81404137955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SAMONESI d.o.o. zastupanog po punomoćniku Samo Mužina</item>
    </izvorni_sadrzaj>
    <derivirana_varijabla naziv="DomainObject.Predmet.ProtuStrankaListFormated_1">
      <item>SAMONESI d.o.o. zastupanog po punomoćniku Samo Mužina</item>
    </derivirana_varijabla>
  </DomainObject.Predmet.ProtuStrankaListFormated>
  <DomainObject.Predmet.ProtuStrankaListFormatedOIB>
    <izvorni_sadrzaj>
      <item>SAMONESI d.o.o., OIB 81404137955 zastupanog po punomoćniku Samo Mužina</item>
    </izvorni_sadrzaj>
    <derivirana_varijabla naziv="DomainObject.Predmet.ProtuStrankaListFormatedOIB_1">
      <item>SAMONESI d.o.o., OIB 81404137955 zastupanog po punomoćniku Samo Mužina</item>
    </derivirana_varijabla>
  </DomainObject.Predmet.ProtuStrankaListFormatedOIB>
  <DomainObject.Predmet.ProtuStrankaListFormatedWithAdress>
    <izvorni_sadrzaj>
      <item>SAMONESI d.o.o., Vrbišnica 10, 49231 Vrbišnica zastupanog po punomoćniku Samo Mužina</item>
    </izvorni_sadrzaj>
    <derivirana_varijabla naziv="DomainObject.Predmet.ProtuStrankaListFormatedWithAdress_1">
      <item>SAMONESI d.o.o., Vrbišnica 10, 49231 Vrbišnica zastupanog po punomoćniku Samo Mužina</item>
    </derivirana_varijabla>
  </DomainObject.Predmet.ProtuStrankaListFormatedWithAdress>
  <DomainObject.Predmet.ProtuStrankaListFormatedWithAdressOIB>
    <izvorni_sadrzaj>
      <item>SAMONESI d.o.o., OIB 81404137955, Vrbišnica 10, 49231 Vrbišnica zastupanog po punomoćniku Samo Mužina</item>
    </izvorni_sadrzaj>
    <derivirana_varijabla naziv="DomainObject.Predmet.ProtuStrankaListFormatedWithAdressOIB_1">
      <item>SAMONESI d.o.o., OIB 81404137955, Vrbišnica 10, 49231 Vrbišnica zastupanog po punomoćniku Samo Mužina</item>
    </derivirana_varijabla>
  </DomainObject.Predmet.ProtuStrankaListFormatedWithAdressOIB>
  <DomainObject.Predmet.ProtuStrankaListNazivFormated>
    <izvorni_sadrzaj>
      <item>SAMONESI d.o.o.</item>
    </izvorni_sadrzaj>
    <derivirana_varijabla naziv="DomainObject.Predmet.ProtuStrankaListNazivFormated_1">
      <item>SAMONESI d.o.o.</item>
    </derivirana_varijabla>
  </DomainObject.Predmet.ProtuStrankaListNazivFormated>
  <DomainObject.Predmet.ProtuStrankaListNazivFormatedOIB>
    <izvorni_sadrzaj>
      <item>SAMONESI d.o.o., OIB 81404137955</item>
    </izvorni_sadrzaj>
    <derivirana_varijabla naziv="DomainObject.Predmet.ProtuStrankaListNazivFormatedOIB_1">
      <item>SAMONESI d.o.o., OIB 81404137955</item>
    </derivirana_varijabla>
  </DomainObject.Predmet.ProtuStrankaListNazivFormatedOIB>
  <DomainObject.Predmet.OstaliListFormated>
    <izvorni_sadrzaj>
      <item>Samo Mužina punomoćnik sudionika u postupku SAMONESI d.o.o.</item>
    </izvorni_sadrzaj>
    <derivirana_varijabla naziv="DomainObject.Predmet.OstaliListFormated_1">
      <item>Samo Mužina punomoćnik sudionika u postupku SAMONESI d.o.o.</item>
    </derivirana_varijabla>
  </DomainObject.Predmet.OstaliListFormated>
  <DomainObject.Predmet.OstaliListFormatedOIB>
    <izvorni_sadrzaj>
      <item>Samo Mužina, OIB 13271835882 punomoćnik sudionika u postupku SAMONESI d.o.o.</item>
    </izvorni_sadrzaj>
    <derivirana_varijabla naziv="DomainObject.Predmet.OstaliListFormatedOIB_1">
      <item>Samo Mužina, OIB 13271835882 punomoćnik sudionika u postupku SAMONESI d.o.o.</item>
    </derivirana_varijabla>
  </DomainObject.Predmet.OstaliListFormatedOIB>
  <DomainObject.Predmet.OstaliListFormatedWithAdress>
    <izvorni_sadrzaj>
      <item>Samo Mužina, Na Livadi 21, Rogaška Slatina punomoćnik sudionika u postupku SAMONESI d.o.o.</item>
    </izvorni_sadrzaj>
    <derivirana_varijabla naziv="DomainObject.Predmet.OstaliListFormatedWithAdress_1">
      <item>Samo Mužina, Na Livadi 21, Rogaška Slatina punomoćnik sudionika u postupku SAMONESI d.o.o.</item>
    </derivirana_varijabla>
  </DomainObject.Predmet.OstaliListFormatedWithAdress>
  <DomainObject.Predmet.OstaliListFormatedWithAdressOIB>
    <izvorni_sadrzaj>
      <item>Samo Mužina, OIB 13271835882, Na Livadi 21, Rogaška Slatina punomoćnik sudionika u postupku SAMONESI d.o.o.</item>
    </izvorni_sadrzaj>
    <derivirana_varijabla naziv="DomainObject.Predmet.OstaliListFormatedWithAdressOIB_1">
      <item>Samo Mužina, OIB 13271835882, Na Livadi 21, Rogaška Slatina punomoćnik sudionika u postupku SAMONESI d.o.o.</item>
    </derivirana_varijabla>
  </DomainObject.Predmet.OstaliListFormatedWithAdressOIB>
  <DomainObject.Predmet.OstaliListNazivFormated>
    <izvorni_sadrzaj>
      <item>Samo Mužina</item>
    </izvorni_sadrzaj>
    <derivirana_varijabla naziv="DomainObject.Predmet.OstaliListNazivFormated_1">
      <item>Samo Mužina</item>
    </derivirana_varijabla>
  </DomainObject.Predmet.OstaliListNazivFormated>
  <DomainObject.Predmet.OstaliListNazivFormatedOIB>
    <izvorni_sadrzaj>
      <item>Samo Mužina, OIB 13271835882</item>
    </izvorni_sadrzaj>
    <derivirana_varijabla naziv="DomainObject.Predmet.OstaliListNazivFormatedOIB_1">
      <item>Samo Mužina, OIB 13271835882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SAMONESI d.o.o.</izvorni_sadrzaj>
    <derivirana_varijabla naziv="DomainObject.Predmet.ProtustrankaIDrugi_1">SAMONESI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SAMONESI d.o.o., OIB 81404137955, Vrbišnica 10, 49231 Vrbišnica</izvorni_sadrzaj>
    <derivirana_varijabla naziv="DomainObject.Predmet.ProtustrankaIDrugiAdressOIB_1">SAMONESI d.o.o., OIB 81404137955, Vrbišnica 10, 49231 Vrbišnica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SAMONESI d.o.o.</item>
      <item>Samo Mužina</item>
    </izvorni_sadrzaj>
    <derivirana_varijabla naziv="DomainObject.Predmet.SudioniciListNaziv_1">
      <item>FINA Regionalni centar Zagreb</item>
      <item>SAMONESI d.o.o.</item>
      <item>Samo Mužina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SAMONESI d.o.o., OIB 81404137955, Vrbišnica 10,49231 Vrbišnica</item>
      <item>Samo Mužina, OIB 13271835882, Na Livadi 21,Rogaška Slatina</item>
    </izvorni_sadrzaj>
    <derivirana_varijabla naziv="DomainObject.Predmet.SudioniciListAdressOIB_1">
      <item>FINA Regionalni centar Zagreb, OIB 85821130368, Trg svibanjskih žrtava 1995. br. 1,10000 Zagreb</item>
      <item>SAMONESI d.o.o., OIB 81404137955, Vrbišnica 10,49231 Vrbišnica</item>
      <item>Samo Mužina, OIB 13271835882, Na Livadi 21,Rogaška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81404137955</item>
      <item>, OIB 13271835882</item>
    </izvorni_sadrzaj>
    <derivirana_varijabla naziv="DomainObject.Predmet.SudioniciListNazivOIB_1">
      <item>, OIB 85821130368</item>
      <item>, OIB 81404137955</item>
      <item>, OIB 13271835882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889AA-EF75-4560-8A0F-0001F95DE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1340</properties:Characters>
  <properties:Lines>48</properties:Lines>
  <properties:Paragraphs>17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