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a311" w14:paraId="5e7a311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87F90">
        <w:rPr>
          <w:szCs w:val="20"/>
        </w:rPr>
        <w:t>1263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BF5F17">
        <w:rPr>
          <w:szCs w:val="20"/>
        </w:rPr>
        <w:t>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CA066A">
        <w:t xml:space="preserve">OPTIMUM </w:t>
      </w:r>
      <w:proofErr w:type="spellStart"/>
      <w:r w:rsidR="00CA066A">
        <w:t>NEGOTIUM</w:t>
      </w:r>
      <w:proofErr w:type="spellEnd"/>
      <w:r w:rsidR="00CA066A">
        <w:t xml:space="preserve"> d.o.o., Zagreb, Harambašićeva </w:t>
      </w:r>
      <w:proofErr w:type="spellStart"/>
      <w:r w:rsidR="00CA066A">
        <w:t>37</w:t>
      </w:r>
      <w:proofErr w:type="spellEnd"/>
      <w:r w:rsidR="00CA066A">
        <w:t xml:space="preserve">, </w:t>
      </w:r>
      <w:proofErr w:type="spellStart"/>
      <w:r w:rsidR="00CA066A">
        <w:t>OIB</w:t>
      </w:r>
      <w:proofErr w:type="spellEnd"/>
      <w:r w:rsidR="00CA066A">
        <w:t xml:space="preserve">: </w:t>
      </w:r>
      <w:proofErr w:type="spellStart"/>
      <w:r w:rsidR="00CA066A" w:rsidRPr="00304046">
        <w:t>56293404781</w:t>
      </w:r>
      <w:proofErr w:type="spellEnd"/>
      <w:r w:rsidRPr="009B01DE">
        <w:t xml:space="preserve">, </w:t>
      </w:r>
      <w:proofErr w:type="spellStart"/>
      <w:r w:rsidR="00D87F90">
        <w:t>2</w:t>
      </w:r>
      <w:r w:rsidR="005E617D">
        <w:t>1</w:t>
      </w:r>
      <w:proofErr w:type="spellEnd"/>
      <w:r w:rsidRPr="009B01DE">
        <w:t xml:space="preserve">. </w:t>
      </w:r>
      <w:r w:rsidR="00D87F90">
        <w:t>kolovoza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FB3B8D" w:rsidP="009B01DE" w:rsidR="00CF4810">
      <w:pPr>
        <w:ind w:firstLine="708"/>
        <w:jc w:val="both"/>
      </w:pPr>
      <w:r>
        <w:t>Ponovno se n</w:t>
      </w:r>
      <w:r w:rsidR="00CF4810">
        <w:t>alaže osobi ovlaštenoj</w:t>
      </w:r>
      <w:r w:rsidR="00CF4810" w:rsidRPr="0041101F">
        <w:t xml:space="preserve"> za zastupanje dužnika</w:t>
      </w:r>
      <w:r w:rsidR="00CF4810">
        <w:t xml:space="preserve"> </w:t>
      </w:r>
      <w:r w:rsidRPr="007F3DF9">
        <w:t>Kristin</w:t>
      </w:r>
      <w:r>
        <w:t>i</w:t>
      </w:r>
      <w:r w:rsidRPr="007F3DF9">
        <w:t xml:space="preserve"> Posavec, </w:t>
      </w:r>
      <w:proofErr w:type="spellStart"/>
      <w:r w:rsidRPr="007F3DF9">
        <w:t>OIB</w:t>
      </w:r>
      <w:proofErr w:type="spellEnd"/>
      <w:r w:rsidRPr="007F3DF9">
        <w:t xml:space="preserve">: </w:t>
      </w:r>
      <w:proofErr w:type="spellStart"/>
      <w:r w:rsidRPr="007F3DF9">
        <w:t>49633799011</w:t>
      </w:r>
      <w:proofErr w:type="spellEnd"/>
      <w:r>
        <w:t xml:space="preserve">, Zagreb, Prigorska </w:t>
      </w:r>
      <w:proofErr w:type="spellStart"/>
      <w:r>
        <w:t>63</w:t>
      </w:r>
      <w:r w:rsidRPr="007F3DF9">
        <w:t>B</w:t>
      </w:r>
      <w:proofErr w:type="spellEnd"/>
      <w:r w:rsidRPr="007F3DF9">
        <w:t>, u roku 8 dana</w:t>
      </w:r>
      <w:r>
        <w:t xml:space="preserve"> </w:t>
      </w:r>
      <w:r w:rsidR="00CF4810">
        <w:t xml:space="preserve">od dostave ovog zaključka </w:t>
      </w:r>
      <w:r>
        <w:t xml:space="preserve">dostaviti podatke o imovini dužnika, odnosno </w:t>
      </w:r>
      <w:r w:rsidR="00D43CA2">
        <w:t xml:space="preserve">pisano izvješće o financijsko – gospodarskom stanju  dužnika u skladu s točkom I. izreke zaključka ovoga suda </w:t>
      </w:r>
      <w:r w:rsidR="00AA513F">
        <w:t>poslovni broj St-</w:t>
      </w:r>
      <w:proofErr w:type="spellStart"/>
      <w:r w:rsidR="00AA513F">
        <w:t>1263</w:t>
      </w:r>
      <w:proofErr w:type="spellEnd"/>
      <w:r w:rsidR="00AA513F">
        <w:t>/</w:t>
      </w:r>
      <w:proofErr w:type="spellStart"/>
      <w:r w:rsidR="00AA513F">
        <w:t>17</w:t>
      </w:r>
      <w:proofErr w:type="spellEnd"/>
      <w:r w:rsidR="00AA513F">
        <w:t xml:space="preserve"> </w:t>
      </w:r>
      <w:r w:rsidR="00D43CA2">
        <w:t xml:space="preserve">od 3. srpnja </w:t>
      </w:r>
      <w:proofErr w:type="spellStart"/>
      <w:r w:rsidR="00D43CA2">
        <w:t>2017</w:t>
      </w:r>
      <w:proofErr w:type="spellEnd"/>
      <w:r w:rsidR="00D43CA2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87F90">
        <w:t>21</w:t>
      </w:r>
      <w:proofErr w:type="spellEnd"/>
      <w:r w:rsidRPr="009B01DE">
        <w:t xml:space="preserve">. </w:t>
      </w:r>
      <w:r w:rsidR="00D87F90">
        <w:t>kolovoza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364B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7364B8" w:rsidP="007364B8" w:rsidR="007364B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364B8" w:rsidP="007364B8" w:rsidR="00D0618B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34904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C6885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364B8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8375F"/>
    <w:rsid w:val="008A5AA1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A513F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47B40"/>
    <w:rsid w:val="00C64A90"/>
    <w:rsid w:val="00C75B11"/>
    <w:rsid w:val="00C8100D"/>
    <w:rsid w:val="00CA066A"/>
    <w:rsid w:val="00CB1327"/>
    <w:rsid w:val="00CF4810"/>
    <w:rsid w:val="00D0618B"/>
    <w:rsid w:val="00D11261"/>
    <w:rsid w:val="00D35690"/>
    <w:rsid w:val="00D375CB"/>
    <w:rsid w:val="00D43CA2"/>
    <w:rsid w:val="00D50170"/>
    <w:rsid w:val="00D508B3"/>
    <w:rsid w:val="00D53654"/>
    <w:rsid w:val="00D82630"/>
    <w:rsid w:val="00D87F90"/>
    <w:rsid w:val="00DA328F"/>
    <w:rsid w:val="00DB0D7E"/>
    <w:rsid w:val="00DB3C6F"/>
    <w:rsid w:val="00DB6914"/>
    <w:rsid w:val="00DD6BFE"/>
    <w:rsid w:val="00DD7054"/>
    <w:rsid w:val="00E021BF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B3B8D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St-1263/2017-7</izvorni_sadrzaj>
    <derivirana_varijabla naziv="DomainObject.Oznaka_1">St-1263/2017-7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St-1263/2017-7</izvorni_sadrzaj>
    <derivirana_varijabla naziv="DomainObject.PoslovniBrojDokumenta_1">St-1263/2017-7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C69BF-650F-4F44-A38C-B94386866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142</properties:Words>
  <properties:Characters>732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2017-08-21T11:30:00Z</dcterms:created>
  <dc:creator>Jelena Čuveljak</dc:creator>
  <cp:lastModifiedBy>Petra Čiček</cp:lastModifiedBy>
  <cp:lastPrinted>2017-08-22T06:11:00Z</cp:lastPrinted>
  <dcterms:modified xmlns:xsi="http://www.w3.org/2001/XMLSchema-instance" xsi:type="dcterms:W3CDTF">2017-08-22T06:11:00Z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